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62E842" w14:textId="500D43D9" w:rsidR="00374F6B" w:rsidRPr="00D60008" w:rsidRDefault="00374F6B" w:rsidP="00374F6B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bookmarkStart w:id="0" w:name="_Toc465354250"/>
      <w:r w:rsidRPr="00D60008">
        <w:rPr>
          <w:rFonts w:ascii="Arial" w:hAnsi="Arial" w:cs="Arial"/>
          <w:b/>
          <w:bCs/>
          <w:sz w:val="24"/>
        </w:rPr>
        <w:t>SA WG2 Meeting #16</w:t>
      </w:r>
      <w:r w:rsidR="00573197">
        <w:rPr>
          <w:rFonts w:ascii="Arial" w:hAnsi="Arial" w:cs="Arial"/>
          <w:b/>
          <w:bCs/>
          <w:sz w:val="24"/>
        </w:rPr>
        <w:t>5</w:t>
      </w:r>
      <w:r w:rsidRPr="00D60008">
        <w:rPr>
          <w:rFonts w:ascii="Arial" w:hAnsi="Arial" w:cs="Arial"/>
          <w:b/>
          <w:bCs/>
          <w:sz w:val="24"/>
        </w:rPr>
        <w:tab/>
        <w:t>S2-24</w:t>
      </w:r>
      <w:r w:rsidR="00573197">
        <w:rPr>
          <w:rFonts w:ascii="Arial" w:hAnsi="Arial" w:cs="Arial"/>
          <w:b/>
          <w:bCs/>
          <w:sz w:val="24"/>
        </w:rPr>
        <w:t>1</w:t>
      </w:r>
      <w:r w:rsidR="009344A2">
        <w:rPr>
          <w:rFonts w:ascii="Arial" w:hAnsi="Arial" w:cs="Arial"/>
          <w:b/>
          <w:bCs/>
          <w:sz w:val="24"/>
        </w:rPr>
        <w:t>1248</w:t>
      </w:r>
    </w:p>
    <w:p w14:paraId="137513C1" w14:textId="16473BF0" w:rsidR="00374F6B" w:rsidRPr="00D60008" w:rsidRDefault="00573197" w:rsidP="00374F6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</w:t>
      </w:r>
      <w:r w:rsidR="00374F6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00374F6B" w:rsidRPr="00D60008">
        <w:rPr>
          <w:rFonts w:ascii="Arial" w:hAnsi="Arial" w:cs="Arial"/>
          <w:b/>
          <w:bCs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4"/>
        </w:rPr>
        <w:t>18</w:t>
      </w:r>
      <w:r w:rsidR="00374F6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00374F6B" w:rsidRPr="00D60008">
        <w:rPr>
          <w:rFonts w:ascii="Arial" w:hAnsi="Arial" w:cs="Arial"/>
          <w:b/>
          <w:bCs/>
          <w:noProof/>
          <w:sz w:val="24"/>
          <w:szCs w:val="24"/>
        </w:rPr>
        <w:t xml:space="preserve">, 2024, </w:t>
      </w:r>
      <w:r>
        <w:rPr>
          <w:rFonts w:ascii="Arial" w:hAnsi="Arial" w:cs="Arial"/>
          <w:b/>
          <w:bCs/>
          <w:noProof/>
          <w:sz w:val="24"/>
          <w:szCs w:val="24"/>
        </w:rPr>
        <w:t>Hyderabad, India</w:t>
      </w:r>
      <w:r w:rsidR="00374F6B" w:rsidRPr="00D60008">
        <w:rPr>
          <w:rFonts w:ascii="Arial" w:hAnsi="Arial" w:cs="Arial"/>
          <w:b/>
          <w:bCs/>
          <w:noProof/>
          <w:sz w:val="24"/>
          <w:szCs w:val="24"/>
        </w:rPr>
        <w:t xml:space="preserve">             </w:t>
      </w:r>
    </w:p>
    <w:p w14:paraId="0D839C8C" w14:textId="6D404694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Source:</w:t>
      </w:r>
      <w:r w:rsidRPr="00D60008">
        <w:rPr>
          <w:rFonts w:ascii="Arial" w:hAnsi="Arial" w:cs="Arial"/>
          <w:b/>
        </w:rPr>
        <w:tab/>
        <w:t>InterDigital Inc.</w:t>
      </w:r>
      <w:r w:rsidR="00940016">
        <w:rPr>
          <w:rFonts w:ascii="Arial" w:hAnsi="Arial" w:cs="Arial"/>
          <w:b/>
        </w:rPr>
        <w:t xml:space="preserve"> (Rapporteur)</w:t>
      </w:r>
    </w:p>
    <w:p w14:paraId="0D195AA3" w14:textId="6F959388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Title:</w:t>
      </w:r>
      <w:r w:rsidRPr="00D60008">
        <w:rPr>
          <w:rFonts w:ascii="Arial" w:hAnsi="Arial" w:cs="Arial"/>
          <w:b/>
        </w:rPr>
        <w:tab/>
      </w:r>
      <w:r w:rsidRPr="00374F6B">
        <w:rPr>
          <w:rFonts w:ascii="Arial" w:hAnsi="Arial" w:cs="Arial"/>
          <w:b/>
        </w:rPr>
        <w:t>Cover sheet for presentation of TR 23.700-</w:t>
      </w:r>
      <w:r w:rsidR="000C1583">
        <w:rPr>
          <w:rFonts w:ascii="Arial" w:hAnsi="Arial" w:cs="Arial"/>
          <w:b/>
        </w:rPr>
        <w:t>32</w:t>
      </w:r>
      <w:r w:rsidRPr="00374F6B">
        <w:rPr>
          <w:rFonts w:ascii="Arial" w:hAnsi="Arial" w:cs="Arial"/>
          <w:b/>
        </w:rPr>
        <w:t xml:space="preserve"> to TSG-SA#</w:t>
      </w:r>
      <w:r w:rsidR="000C1583">
        <w:rPr>
          <w:rFonts w:ascii="Arial" w:hAnsi="Arial" w:cs="Arial"/>
          <w:b/>
        </w:rPr>
        <w:t>10</w:t>
      </w:r>
      <w:r w:rsidR="00D9782E">
        <w:rPr>
          <w:rFonts w:ascii="Arial" w:hAnsi="Arial" w:cs="Arial"/>
          <w:b/>
        </w:rPr>
        <w:t>6</w:t>
      </w:r>
      <w:r w:rsidRPr="00374F6B">
        <w:rPr>
          <w:rFonts w:ascii="Arial" w:hAnsi="Arial" w:cs="Arial"/>
          <w:b/>
        </w:rPr>
        <w:t xml:space="preserve"> for approval</w:t>
      </w:r>
    </w:p>
    <w:p w14:paraId="20B6E666" w14:textId="77777777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Document for:</w:t>
      </w:r>
      <w:r w:rsidRPr="00D60008">
        <w:rPr>
          <w:rFonts w:ascii="Arial" w:hAnsi="Arial" w:cs="Arial"/>
          <w:b/>
        </w:rPr>
        <w:tab/>
        <w:t>Approval</w:t>
      </w:r>
    </w:p>
    <w:p w14:paraId="23B19FF6" w14:textId="30202285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Agenda Item:</w:t>
      </w:r>
      <w:r w:rsidRPr="00D60008">
        <w:rPr>
          <w:rFonts w:ascii="Arial" w:hAnsi="Arial" w:cs="Arial"/>
          <w:b/>
        </w:rPr>
        <w:tab/>
      </w:r>
      <w:r w:rsidR="00696665">
        <w:rPr>
          <w:rFonts w:ascii="Arial" w:hAnsi="Arial" w:cs="Arial"/>
          <w:b/>
        </w:rPr>
        <w:t>30.3</w:t>
      </w:r>
    </w:p>
    <w:p w14:paraId="70527017" w14:textId="6A8BFF7B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Work Item / Release:</w:t>
      </w:r>
      <w:r w:rsidRPr="00D60008">
        <w:rPr>
          <w:rFonts w:ascii="Arial" w:hAnsi="Arial" w:cs="Arial"/>
          <w:b/>
        </w:rPr>
        <w:tab/>
        <w:t>FS_</w:t>
      </w:r>
      <w:r w:rsidR="00696665">
        <w:rPr>
          <w:rFonts w:ascii="Arial" w:hAnsi="Arial" w:cs="Arial"/>
          <w:b/>
        </w:rPr>
        <w:t>UIA_ARC</w:t>
      </w:r>
      <w:r w:rsidRPr="00D60008">
        <w:rPr>
          <w:rFonts w:ascii="Arial" w:hAnsi="Arial" w:cs="Arial"/>
          <w:b/>
        </w:rPr>
        <w:t>/ Rel-19</w:t>
      </w:r>
    </w:p>
    <w:bookmarkEnd w:id="0"/>
    <w:p w14:paraId="305ACBF6" w14:textId="65C5A557" w:rsidR="00374F6B" w:rsidRPr="00AB457D" w:rsidRDefault="00374F6B" w:rsidP="00374F6B">
      <w:pPr>
        <w:rPr>
          <w:rFonts w:ascii="Arial" w:hAnsi="Arial" w:cs="Arial"/>
          <w:i/>
        </w:rPr>
      </w:pPr>
      <w:r w:rsidRPr="001B7B4D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bookmarkStart w:id="1" w:name="_Hlk102588365"/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This contribution proposes </w:t>
      </w:r>
      <w:r w:rsidR="003F7A6B">
        <w:rPr>
          <w:rFonts w:ascii="Arial" w:eastAsia="Malgun Gothic" w:hAnsi="Arial" w:cs="Arial"/>
          <w:i/>
          <w:color w:val="000000"/>
          <w:lang w:eastAsia="ja-JP"/>
        </w:rPr>
        <w:t>that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 TR 23.700-</w:t>
      </w:r>
      <w:r w:rsidR="00696665">
        <w:rPr>
          <w:rFonts w:ascii="Arial" w:eastAsia="Malgun Gothic" w:hAnsi="Arial" w:cs="Arial"/>
          <w:i/>
          <w:color w:val="000000"/>
          <w:lang w:eastAsia="ja-JP"/>
        </w:rPr>
        <w:t>32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 be sent to TSG-SA#</w:t>
      </w:r>
      <w:r w:rsidR="00696665">
        <w:rPr>
          <w:rFonts w:ascii="Arial" w:eastAsia="Malgun Gothic" w:hAnsi="Arial" w:cs="Arial"/>
          <w:i/>
          <w:color w:val="000000"/>
          <w:lang w:eastAsia="ja-JP"/>
        </w:rPr>
        <w:t>10</w:t>
      </w:r>
      <w:r w:rsidR="003F7A6B">
        <w:rPr>
          <w:rFonts w:ascii="Arial" w:eastAsia="Malgun Gothic" w:hAnsi="Arial" w:cs="Arial"/>
          <w:i/>
          <w:color w:val="000000"/>
          <w:lang w:eastAsia="ja-JP"/>
        </w:rPr>
        <w:t>6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 for approval.</w:t>
      </w:r>
      <w:bookmarkEnd w:id="1"/>
    </w:p>
    <w:p w14:paraId="264F6E6A" w14:textId="77777777" w:rsidR="00374F6B" w:rsidRPr="00AB457D" w:rsidRDefault="00374F6B" w:rsidP="00374F6B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14:paraId="1D2758AB" w14:textId="77777777" w:rsidR="00374F6B" w:rsidRDefault="00374F6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407081FB" w14:textId="1963B2E2" w:rsidR="000F7ECB" w:rsidRPr="00374F6B" w:rsidRDefault="00696665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96665">
        <w:rPr>
          <w:rFonts w:cs="Arial"/>
          <w:bCs/>
          <w:sz w:val="22"/>
        </w:rPr>
        <w:t>3GPP TSG-SA Meeting #</w:t>
      </w:r>
      <w:r>
        <w:rPr>
          <w:rFonts w:cs="Arial"/>
          <w:bCs/>
          <w:sz w:val="22"/>
        </w:rPr>
        <w:t>10</w:t>
      </w:r>
      <w:r w:rsidR="00573197">
        <w:rPr>
          <w:rFonts w:cs="Arial"/>
          <w:bCs/>
          <w:sz w:val="22"/>
        </w:rPr>
        <w:t>6</w:t>
      </w:r>
      <w:r w:rsidR="000F7ECB" w:rsidRPr="00374F6B">
        <w:rPr>
          <w:rFonts w:cs="Arial"/>
          <w:bCs/>
          <w:sz w:val="22"/>
        </w:rPr>
        <w:tab/>
      </w:r>
      <w:r w:rsidR="00374F6B" w:rsidRPr="00374F6B">
        <w:rPr>
          <w:rFonts w:cs="Arial"/>
          <w:bCs/>
          <w:sz w:val="22"/>
        </w:rPr>
        <w:t>S</w:t>
      </w:r>
      <w:r>
        <w:rPr>
          <w:rFonts w:cs="Arial"/>
          <w:bCs/>
          <w:sz w:val="22"/>
        </w:rPr>
        <w:t>P</w:t>
      </w:r>
      <w:r w:rsidR="00374F6B" w:rsidRPr="00374F6B">
        <w:rPr>
          <w:rFonts w:cs="Arial"/>
          <w:bCs/>
          <w:sz w:val="22"/>
        </w:rPr>
        <w:t>-24xxxx</w:t>
      </w:r>
    </w:p>
    <w:p w14:paraId="37374B55" w14:textId="17E73C70" w:rsidR="000F7ECB" w:rsidRPr="00DC278D" w:rsidRDefault="00573197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Madrid, Spain</w:t>
      </w:r>
      <w:r w:rsidR="00374F6B" w:rsidRPr="00374F6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December</w:t>
      </w:r>
      <w:r w:rsidR="00696665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10-13</w:t>
      </w:r>
      <w:r w:rsidR="00374F6B" w:rsidRPr="00374F6B">
        <w:rPr>
          <w:rFonts w:cs="Arial"/>
          <w:bCs/>
          <w:sz w:val="22"/>
        </w:rPr>
        <w:t>, 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73F36AF6" w14:textId="77777777" w:rsidR="00095799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374F6B">
        <w:rPr>
          <w:rFonts w:ascii="Arial" w:hAnsi="Arial" w:cs="Arial"/>
          <w:b/>
        </w:rPr>
        <w:t xml:space="preserve"> </w:t>
      </w:r>
    </w:p>
    <w:p w14:paraId="5F51CADA" w14:textId="0AFBD7A0" w:rsidR="000F7ECB" w:rsidRDefault="00374F6B" w:rsidP="00095799">
      <w:pPr>
        <w:spacing w:after="60"/>
        <w:ind w:left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TR 23.700</w:t>
      </w:r>
      <w:r w:rsidR="00095799">
        <w:rPr>
          <w:rFonts w:ascii="Arial" w:hAnsi="Arial" w:cs="Arial"/>
          <w:b/>
        </w:rPr>
        <w:t>-32</w:t>
      </w:r>
      <w:r>
        <w:rPr>
          <w:rFonts w:ascii="Arial" w:hAnsi="Arial" w:cs="Arial"/>
          <w:b/>
        </w:rPr>
        <w:t xml:space="preserve">, Version </w:t>
      </w:r>
      <w:r w:rsidR="0057319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</w:t>
      </w:r>
      <w:r w:rsidR="005762A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</w:rPr>
        <w:br/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4078DC6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96665">
        <w:rPr>
          <w:rFonts w:ascii="Arial" w:hAnsi="Arial" w:cs="Arial"/>
          <w:b/>
        </w:rPr>
        <w:t xml:space="preserve">TSG </w:t>
      </w:r>
      <w:r w:rsidR="00374F6B">
        <w:rPr>
          <w:rFonts w:ascii="Arial" w:hAnsi="Arial" w:cs="Arial"/>
          <w:b/>
        </w:rPr>
        <w:t>SA WG2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E443833" w14:textId="7D55912F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74F6B">
        <w:rPr>
          <w:rFonts w:ascii="Arial" w:hAnsi="Arial" w:cs="Arial"/>
          <w:b/>
        </w:rPr>
        <w:t>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011A18E" w14:textId="3FBD04DA" w:rsidR="00374F6B" w:rsidRPr="00374F6B" w:rsidRDefault="00374F6B" w:rsidP="00374F6B">
      <w:r w:rsidRPr="00374F6B">
        <w:t>The technical report includes key issue description</w:t>
      </w:r>
      <w:r>
        <w:t>s</w:t>
      </w:r>
      <w:r w:rsidRPr="00374F6B">
        <w:t>, solution</w:t>
      </w:r>
      <w:r>
        <w:t>s,</w:t>
      </w:r>
      <w:r w:rsidRPr="00374F6B">
        <w:t xml:space="preserve"> and conclusion</w:t>
      </w:r>
      <w:r>
        <w:t>s</w:t>
      </w:r>
      <w:r w:rsidRPr="00374F6B">
        <w:t xml:space="preserve"> on User Identities and Authentication Architecture</w:t>
      </w:r>
      <w:r>
        <w:t>. The following key issues are covered in the technical report</w:t>
      </w:r>
      <w:r w:rsidRPr="00374F6B">
        <w:t>:</w:t>
      </w:r>
    </w:p>
    <w:p w14:paraId="52C1492C" w14:textId="44CF488E" w:rsidR="00374F6B" w:rsidRDefault="009344A2" w:rsidP="00374F6B">
      <w:pPr>
        <w:pStyle w:val="B1"/>
        <w:numPr>
          <w:ilvl w:val="0"/>
          <w:numId w:val="8"/>
        </w:numPr>
      </w:pPr>
      <w:r>
        <w:t xml:space="preserve">Key Issue 1 (KI#1): </w:t>
      </w:r>
      <w:r w:rsidR="00374F6B">
        <w:t>Support for identifying the human user of a subscription.</w:t>
      </w:r>
    </w:p>
    <w:p w14:paraId="782288E4" w14:textId="6D3D8626" w:rsidR="00374F6B" w:rsidRDefault="009344A2" w:rsidP="00374F6B">
      <w:pPr>
        <w:pStyle w:val="B1"/>
        <w:numPr>
          <w:ilvl w:val="0"/>
          <w:numId w:val="8"/>
        </w:numPr>
      </w:pPr>
      <w:r>
        <w:t xml:space="preserve">Key Issue </w:t>
      </w:r>
      <w:r>
        <w:t xml:space="preserve">2 </w:t>
      </w:r>
      <w:r>
        <w:t>(KI#</w:t>
      </w:r>
      <w:r>
        <w:t>2</w:t>
      </w:r>
      <w:r>
        <w:t xml:space="preserve">): </w:t>
      </w:r>
      <w:r w:rsidR="00374F6B">
        <w:t>Support for Authentication and Authorization of Users and Restrictions on Users.</w:t>
      </w:r>
    </w:p>
    <w:p w14:paraId="42150E50" w14:textId="6DCC1D87" w:rsidR="00374F6B" w:rsidRDefault="009344A2" w:rsidP="00374F6B">
      <w:pPr>
        <w:pStyle w:val="B1"/>
        <w:numPr>
          <w:ilvl w:val="0"/>
          <w:numId w:val="8"/>
        </w:numPr>
      </w:pPr>
      <w:r>
        <w:t xml:space="preserve">Key Issue </w:t>
      </w:r>
      <w:r>
        <w:t xml:space="preserve">3 </w:t>
      </w:r>
      <w:r>
        <w:t>(KI#</w:t>
      </w:r>
      <w:r>
        <w:t>3</w:t>
      </w:r>
      <w:r>
        <w:t xml:space="preserve">): </w:t>
      </w:r>
      <w:r w:rsidR="00374F6B">
        <w:t>Support for Exposure of User Identity Profile Information.</w:t>
      </w:r>
    </w:p>
    <w:p w14:paraId="2082BFDC" w14:textId="2C0A9692" w:rsidR="00374F6B" w:rsidRDefault="009344A2" w:rsidP="00374F6B">
      <w:pPr>
        <w:pStyle w:val="B1"/>
        <w:numPr>
          <w:ilvl w:val="0"/>
          <w:numId w:val="8"/>
        </w:numPr>
      </w:pPr>
      <w:r>
        <w:t xml:space="preserve">Key Issue </w:t>
      </w:r>
      <w:r>
        <w:t xml:space="preserve">4 </w:t>
      </w:r>
      <w:r>
        <w:t>(KI#</w:t>
      </w:r>
      <w:r>
        <w:t>4</w:t>
      </w:r>
      <w:r>
        <w:t xml:space="preserve">): </w:t>
      </w:r>
      <w:r w:rsidR="00374F6B">
        <w:t>Support for Identifying non-3GPP Devices Connecting behind a UE or 5G-RG.</w:t>
      </w:r>
    </w:p>
    <w:p w14:paraId="3CBC6B85" w14:textId="6393A28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374F6B">
        <w:rPr>
          <w:b/>
          <w:sz w:val="24"/>
        </w:rPr>
        <w:t>SA</w:t>
      </w:r>
      <w:r>
        <w:rPr>
          <w:b/>
          <w:sz w:val="24"/>
        </w:rPr>
        <w:t>:</w:t>
      </w:r>
    </w:p>
    <w:p w14:paraId="7545A82C" w14:textId="438E1A6A" w:rsidR="00374F6B" w:rsidRDefault="00757191" w:rsidP="00374F6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 xml:space="preserve">Conclusion text was added for Key Issues 1, 2, and 3 to account for the </w:t>
      </w:r>
      <w:r w:rsidRPr="00757191">
        <w:rPr>
          <w:color w:val="000000"/>
          <w:sz w:val="24"/>
        </w:rPr>
        <w:t>guidance that SA Plenary endorsed in SP-241401. For FS_UIA_ARC, the endorsed document states “Guidance to SA2: Stop study work on KI#1, KI#2 and KI#3”</w:t>
      </w:r>
      <w:r w:rsidR="00374F6B">
        <w:rPr>
          <w:color w:val="000000"/>
          <w:sz w:val="24"/>
        </w:rPr>
        <w:t>.</w:t>
      </w:r>
    </w:p>
    <w:p w14:paraId="545CC9F7" w14:textId="77777777" w:rsidR="00374F6B" w:rsidRDefault="00374F6B" w:rsidP="00374F6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 xml:space="preserve">The TR is </w:t>
      </w:r>
      <w:r w:rsidRPr="00757191">
        <w:rPr>
          <w:color w:val="000000"/>
          <w:sz w:val="24"/>
        </w:rPr>
        <w:t>considered 100% complete</w:t>
      </w:r>
      <w:r>
        <w:rPr>
          <w:color w:val="000000"/>
          <w:sz w:val="24"/>
        </w:rPr>
        <w:t>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59C8C0CB" w:rsidR="0045428D" w:rsidRPr="00374F6B" w:rsidRDefault="00374F6B">
      <w:pPr>
        <w:tabs>
          <w:tab w:val="left" w:pos="3119"/>
        </w:tabs>
        <w:rPr>
          <w:sz w:val="24"/>
        </w:rPr>
      </w:pPr>
      <w:r w:rsidRPr="00374F6B">
        <w:rPr>
          <w:sz w:val="24"/>
        </w:rPr>
        <w:t>None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1D895F1" w14:textId="491A0582" w:rsidR="0045428D" w:rsidRDefault="00374F6B">
      <w:pPr>
        <w:tabs>
          <w:tab w:val="left" w:pos="3119"/>
        </w:tabs>
        <w:rPr>
          <w:b/>
          <w:sz w:val="24"/>
        </w:rPr>
      </w:pPr>
      <w:r w:rsidRPr="00374F6B">
        <w:rPr>
          <w:sz w:val="24"/>
        </w:rPr>
        <w:lastRenderedPageBreak/>
        <w:t>None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F000B28"/>
    <w:multiLevelType w:val="hybridMultilevel"/>
    <w:tmpl w:val="19705454"/>
    <w:lvl w:ilvl="0" w:tplc="566E116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  <w:num w:numId="8" w16cid:durableId="8090572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95799"/>
    <w:rsid w:val="000C1583"/>
    <w:rsid w:val="000F7ECB"/>
    <w:rsid w:val="001E0C19"/>
    <w:rsid w:val="00201520"/>
    <w:rsid w:val="00222D66"/>
    <w:rsid w:val="002B09A1"/>
    <w:rsid w:val="00343B85"/>
    <w:rsid w:val="00374F6B"/>
    <w:rsid w:val="003F7A6B"/>
    <w:rsid w:val="0045428D"/>
    <w:rsid w:val="00455F7B"/>
    <w:rsid w:val="00573197"/>
    <w:rsid w:val="005762AD"/>
    <w:rsid w:val="005B4293"/>
    <w:rsid w:val="00670982"/>
    <w:rsid w:val="00696665"/>
    <w:rsid w:val="00757191"/>
    <w:rsid w:val="00860DD7"/>
    <w:rsid w:val="009344A2"/>
    <w:rsid w:val="00940016"/>
    <w:rsid w:val="00A97C3E"/>
    <w:rsid w:val="00AB12B4"/>
    <w:rsid w:val="00B45BFD"/>
    <w:rsid w:val="00C54A10"/>
    <w:rsid w:val="00CC358C"/>
    <w:rsid w:val="00D9782E"/>
    <w:rsid w:val="00DC278D"/>
    <w:rsid w:val="00FC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57952-3005-4E97-9444-186C3FE978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27F768-10CF-434B-9B7A-DB9FF008AA6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00C76174-8EBF-4787-B284-0DF5C5BB19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950381-EAA9-47D8-8D95-451C740DC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Mike Starsinic</cp:lastModifiedBy>
  <cp:revision>16</cp:revision>
  <dcterms:created xsi:type="dcterms:W3CDTF">2023-03-21T08:40:00Z</dcterms:created>
  <dcterms:modified xsi:type="dcterms:W3CDTF">2024-10-18T08:40:00Z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2024-10-03T18:48:59Z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07e87e98-ab99-4b4f-866e-0f77a6025f23</vt:lpwstr>
  </property>
  <property fmtid="{D5CDD505-2E9C-101B-9397-08002B2CF9AE}" pid="10" name="MSIP_Label_4d2f777e-4347-4fc6-823a-b44ab313546a_ContentBits">
    <vt:lpwstr>0</vt:lpwstr>
  </property>
</Properties>
</file>