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FC340" w14:textId="77777777" w:rsidR="007F706B" w:rsidRDefault="007F706B" w:rsidP="007F706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S2-2406854</w:t>
      </w:r>
    </w:p>
    <w:p w14:paraId="3B247C95" w14:textId="77777777" w:rsidR="007F706B" w:rsidRDefault="007F706B" w:rsidP="007F706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27 - 31 May, 2024, Jeju, South Korea</w:t>
      </w:r>
    </w:p>
    <w:p w14:paraId="58E23D10" w14:textId="52023E7F" w:rsidR="007F706B" w:rsidRPr="007F706B" w:rsidRDefault="007F706B" w:rsidP="007F706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099D1ED9" w14:textId="77777777" w:rsidR="007F706B" w:rsidRDefault="007F706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832F9F4" w14:textId="7A4D7C0E" w:rsidR="00C43A57" w:rsidRDefault="007F706B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eastAsia="SimSun"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S3-24</w:t>
      </w:r>
      <w:r>
        <w:rPr>
          <w:rFonts w:eastAsia="SimSun" w:hint="eastAsia"/>
          <w:b/>
          <w:i/>
          <w:sz w:val="28"/>
          <w:lang w:val="en-US" w:eastAsia="zh-CN"/>
        </w:rPr>
        <w:t>2369</w:t>
      </w:r>
    </w:p>
    <w:p w14:paraId="26ABC8B4" w14:textId="77777777" w:rsidR="00C43A57" w:rsidRDefault="007F706B">
      <w:pPr>
        <w:pStyle w:val="Header"/>
        <w:rPr>
          <w:sz w:val="22"/>
          <w:szCs w:val="22"/>
        </w:rPr>
      </w:pPr>
      <w:r>
        <w:rPr>
          <w:rFonts w:hint="eastAsia"/>
          <w:sz w:val="24"/>
        </w:rPr>
        <w:t>Jeju, Korea, South Korea,  20th - 24th May 2024</w:t>
      </w:r>
    </w:p>
    <w:p w14:paraId="273F6AAC" w14:textId="77777777" w:rsidR="00C43A57" w:rsidRDefault="00C43A57">
      <w:pPr>
        <w:rPr>
          <w:rFonts w:ascii="Arial" w:hAnsi="Arial" w:cs="Arial"/>
        </w:rPr>
      </w:pPr>
    </w:p>
    <w:p w14:paraId="46EC14B0" w14:textId="77777777" w:rsidR="00C43A57" w:rsidRDefault="007F70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</w:t>
      </w:r>
      <w:r>
        <w:rPr>
          <w:rFonts w:ascii="Arial" w:hAnsi="Arial" w:cs="Arial" w:hint="eastAsia"/>
          <w:b/>
          <w:sz w:val="22"/>
          <w:szCs w:val="22"/>
        </w:rPr>
        <w:t xml:space="preserve"> the condition for provisioning of the ePDG identity to the UE</w:t>
      </w:r>
    </w:p>
    <w:p w14:paraId="69E2735C" w14:textId="77777777" w:rsidR="00C43A57" w:rsidRDefault="007F706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 xml:space="preserve">LS S3-241729/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C1-242936</w:t>
      </w:r>
      <w:r>
        <w:rPr>
          <w:rFonts w:ascii="Arial" w:hAnsi="Arial" w:cs="Arial" w:hint="eastAsia"/>
          <w:b/>
          <w:sz w:val="22"/>
          <w:szCs w:val="22"/>
        </w:rPr>
        <w:t xml:space="preserve"> LS on the condition for provisioning of the ePDG identity to the UE</w:t>
      </w:r>
    </w:p>
    <w:p w14:paraId="2F707EF1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8</w:t>
      </w:r>
    </w:p>
    <w:bookmarkEnd w:id="2"/>
    <w:bookmarkEnd w:id="3"/>
    <w:bookmarkEnd w:id="4"/>
    <w:p w14:paraId="09C2BA52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TEI18</w:t>
      </w:r>
    </w:p>
    <w:p w14:paraId="0E729C4E" w14:textId="77777777" w:rsidR="00C43A57" w:rsidRDefault="00C43A5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E31EDF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6D24363D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CT1</w:t>
      </w:r>
    </w:p>
    <w:p w14:paraId="2141AB36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SA2</w:t>
      </w:r>
    </w:p>
    <w:bookmarkEnd w:id="5"/>
    <w:bookmarkEnd w:id="6"/>
    <w:p w14:paraId="6F520391" w14:textId="77777777" w:rsidR="00C43A57" w:rsidRDefault="00C43A57">
      <w:pPr>
        <w:spacing w:after="60"/>
        <w:ind w:left="1985" w:hanging="1985"/>
        <w:rPr>
          <w:rFonts w:ascii="Arial" w:hAnsi="Arial" w:cs="Arial"/>
          <w:bCs/>
        </w:rPr>
      </w:pPr>
    </w:p>
    <w:p w14:paraId="385FC06C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Leyi Zhang</w:t>
      </w:r>
    </w:p>
    <w:p w14:paraId="4C65B4B1" w14:textId="77777777" w:rsidR="00C43A57" w:rsidRDefault="007F706B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leyi.zhang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zte.com.cn</w:t>
      </w:r>
    </w:p>
    <w:p w14:paraId="74D1D2BF" w14:textId="77777777" w:rsidR="00C43A57" w:rsidRDefault="007F70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8EF188" w14:textId="77777777" w:rsidR="00C43A57" w:rsidRDefault="00C43A57">
      <w:pPr>
        <w:spacing w:after="60"/>
        <w:ind w:left="1985" w:hanging="1985"/>
        <w:rPr>
          <w:rFonts w:ascii="Arial" w:hAnsi="Arial" w:cs="Arial"/>
          <w:b/>
        </w:rPr>
      </w:pPr>
    </w:p>
    <w:p w14:paraId="76D4C9E4" w14:textId="77777777" w:rsidR="00C43A57" w:rsidRDefault="007F706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S3-24</w:t>
      </w:r>
      <w:r>
        <w:rPr>
          <w:rFonts w:ascii="Arial" w:eastAsia="SimSun" w:hAnsi="Arial" w:cs="Arial" w:hint="eastAsia"/>
          <w:lang w:val="en-US" w:eastAsia="zh-CN"/>
        </w:rPr>
        <w:t>2368</w:t>
      </w:r>
    </w:p>
    <w:p w14:paraId="5C5227B6" w14:textId="77777777" w:rsidR="00C43A57" w:rsidRDefault="00C43A57">
      <w:pPr>
        <w:rPr>
          <w:rFonts w:ascii="Arial" w:hAnsi="Arial" w:cs="Arial"/>
        </w:rPr>
      </w:pPr>
    </w:p>
    <w:p w14:paraId="56CA62EF" w14:textId="77777777" w:rsidR="00C43A57" w:rsidRDefault="007F706B">
      <w:pPr>
        <w:pStyle w:val="Heading1"/>
      </w:pPr>
      <w:r>
        <w:t>1</w:t>
      </w:r>
      <w:r>
        <w:tab/>
        <w:t>Overall description</w:t>
      </w:r>
    </w:p>
    <w:p w14:paraId="2D42414B" w14:textId="77777777" w:rsidR="00C43A57" w:rsidRDefault="007F706B">
      <w:pPr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</w:rPr>
        <w:t>SA3 thank</w:t>
      </w:r>
      <w:r>
        <w:rPr>
          <w:rFonts w:ascii="Arial" w:eastAsia="SimSun" w:hAnsi="Arial" w:cs="Arial" w:hint="eastAsia"/>
          <w:lang w:val="en-US" w:eastAsia="zh-CN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CT1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S3-</w:t>
      </w:r>
      <w:r>
        <w:rPr>
          <w:rFonts w:ascii="Arial" w:hAnsi="Arial" w:cs="Arial" w:hint="eastAsia"/>
          <w:sz w:val="22"/>
          <w:szCs w:val="22"/>
        </w:rPr>
        <w:t>241729</w:t>
      </w:r>
      <w:r>
        <w:rPr>
          <w:rFonts w:ascii="Arial" w:hAnsi="Arial" w:cs="Arial"/>
          <w:sz w:val="22"/>
          <w:szCs w:val="22"/>
        </w:rPr>
        <w:t>/</w:t>
      </w:r>
      <w:r>
        <w:t xml:space="preserve"> 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>C1-242936</w:t>
      </w:r>
      <w:r>
        <w:rPr>
          <w:rFonts w:ascii="Arial" w:hAnsi="Arial" w:cs="Arial"/>
          <w:sz w:val="22"/>
          <w:szCs w:val="22"/>
        </w:rPr>
        <w:t xml:space="preserve">, LS </w:t>
      </w:r>
      <w:r>
        <w:rPr>
          <w:rFonts w:ascii="Arial" w:hAnsi="Arial" w:cs="Arial" w:hint="eastAsia"/>
          <w:sz w:val="22"/>
          <w:szCs w:val="22"/>
        </w:rPr>
        <w:t xml:space="preserve">on the </w:t>
      </w:r>
      <w:r>
        <w:rPr>
          <w:rFonts w:ascii="Arial" w:hAnsi="Arial" w:cs="Arial" w:hint="eastAsia"/>
          <w:sz w:val="22"/>
          <w:szCs w:val="22"/>
        </w:rPr>
        <w:t>condition for provisioning of the ePDG identity to the UE</w:t>
      </w:r>
      <w:r>
        <w:rPr>
          <w:rFonts w:ascii="Arial" w:eastAsia="SimSun" w:hAnsi="Arial" w:cs="Arial" w:hint="eastAsia"/>
          <w:sz w:val="22"/>
          <w:szCs w:val="22"/>
          <w:lang w:val="en-US" w:eastAsia="zh-CN"/>
        </w:rPr>
        <w:t xml:space="preserve">. </w:t>
      </w:r>
    </w:p>
    <w:p w14:paraId="61CFA53F" w14:textId="77777777" w:rsidR="00C43A57" w:rsidRDefault="007F706B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>
        <w:rPr>
          <w:rFonts w:ascii="Arial" w:eastAsia="SimSun" w:hAnsi="Arial" w:cs="Arial" w:hint="eastAsia"/>
          <w:lang w:val="en-US" w:eastAsia="zh-CN"/>
        </w:rPr>
        <w:t>two interpretations to step 6 in clause 8.2.2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proposed by CT1</w:t>
      </w:r>
      <w:r>
        <w:rPr>
          <w:rFonts w:ascii="Arial" w:hAnsi="Arial" w:cs="Arial"/>
        </w:rPr>
        <w:t xml:space="preserve"> in the LS</w:t>
      </w:r>
    </w:p>
    <w:p w14:paraId="76035B44" w14:textId="77777777" w:rsidR="00C43A57" w:rsidRDefault="007F706B">
      <w:pPr>
        <w:pStyle w:val="ListParagraph"/>
        <w:numPr>
          <w:ilvl w:val="0"/>
          <w:numId w:val="8"/>
        </w:numPr>
        <w:spacing w:after="120"/>
        <w:rPr>
          <w:i/>
          <w:iCs/>
        </w:rPr>
      </w:pPr>
      <w:r>
        <w:rPr>
          <w:i/>
          <w:iCs/>
          <w:lang w:eastAsia="zh-CN"/>
        </w:rPr>
        <w:t xml:space="preserve">the </w:t>
      </w:r>
      <w:r>
        <w:rPr>
          <w:i/>
          <w:iCs/>
        </w:rPr>
        <w:t xml:space="preserve">ePDG identity in successful IKE_AUTH response of the first IKE_AUTH exchange shall be provided to the UE </w:t>
      </w:r>
      <w:r>
        <w:rPr>
          <w:i/>
          <w:iCs/>
        </w:rPr>
        <w:t>if the UE has requested with a CERTREQ payload; or</w:t>
      </w:r>
    </w:p>
    <w:p w14:paraId="79D149CB" w14:textId="77777777" w:rsidR="00C43A57" w:rsidRDefault="007F706B">
      <w:pPr>
        <w:pStyle w:val="ListParagraph"/>
        <w:numPr>
          <w:ilvl w:val="0"/>
          <w:numId w:val="8"/>
        </w:numPr>
        <w:spacing w:after="120"/>
        <w:rPr>
          <w:i/>
          <w:iCs/>
          <w:lang w:eastAsia="zh-CN"/>
        </w:rPr>
      </w:pPr>
      <w:r>
        <w:rPr>
          <w:i/>
          <w:iCs/>
          <w:lang w:eastAsia="zh-CN"/>
        </w:rPr>
        <w:t xml:space="preserve">the </w:t>
      </w:r>
      <w:r>
        <w:rPr>
          <w:i/>
          <w:iCs/>
        </w:rPr>
        <w:t>ePDG identity in successful IKE_AUTH response of the first IKE_AUTH exchange shall be provided to the UE regardless of whether the UE has requested with a CERTREQ payload.</w:t>
      </w:r>
    </w:p>
    <w:p w14:paraId="6D08E7F4" w14:textId="77777777" w:rsidR="00C43A57" w:rsidRDefault="00C43A57">
      <w:pPr>
        <w:overflowPunct/>
        <w:autoSpaceDE/>
        <w:autoSpaceDN/>
        <w:adjustRightInd/>
        <w:ind w:left="540"/>
        <w:textAlignment w:val="auto"/>
        <w:rPr>
          <w:rFonts w:ascii="Arial" w:hAnsi="Arial" w:cs="Arial"/>
          <w:shd w:val="clear" w:color="auto" w:fill="FFFF99"/>
          <w:lang w:val="en-US" w:eastAsia="en-IN"/>
        </w:rPr>
      </w:pPr>
    </w:p>
    <w:p w14:paraId="09B77B8C" w14:textId="77777777" w:rsidR="00C43A57" w:rsidRDefault="007F706B">
      <w:pPr>
        <w:rPr>
          <w:rFonts w:eastAsia="SimSun"/>
          <w:lang w:val="en-US" w:eastAsia="zh-CN"/>
        </w:rPr>
      </w:pPr>
      <w:r>
        <w:rPr>
          <w:rFonts w:ascii="Arial" w:hAnsi="Arial" w:cs="Arial"/>
        </w:rPr>
        <w:t>SA3</w:t>
      </w:r>
      <w:r>
        <w:rPr>
          <w:rFonts w:ascii="Arial" w:eastAsia="SimSun" w:hAnsi="Arial" w:cs="Arial" w:hint="eastAsia"/>
          <w:lang w:val="en-US" w:eastAsia="zh-CN"/>
        </w:rPr>
        <w:t xml:space="preserve"> would like to confirm that option b)</w:t>
      </w:r>
      <w:r>
        <w:t xml:space="preserve"> </w:t>
      </w:r>
      <w:r>
        <w:rPr>
          <w:rFonts w:ascii="Arial" w:eastAsia="SimSun" w:hAnsi="Arial" w:cs="Arial" w:hint="eastAsia"/>
          <w:lang w:val="en-US" w:eastAsia="zh-CN"/>
        </w:rPr>
        <w:t>is the correct interpretation. TS 33.402 has been updated to clarify this issue, see the attachment.</w:t>
      </w:r>
    </w:p>
    <w:p w14:paraId="5F0B5FBB" w14:textId="77777777" w:rsidR="00C43A57" w:rsidRDefault="007F706B">
      <w:pPr>
        <w:pStyle w:val="Heading1"/>
      </w:pPr>
      <w:r>
        <w:t>2</w:t>
      </w:r>
      <w:r>
        <w:tab/>
        <w:t>Actions</w:t>
      </w:r>
    </w:p>
    <w:p w14:paraId="526479C6" w14:textId="77777777" w:rsidR="00C43A57" w:rsidRDefault="007F70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>
        <w:rPr>
          <w:rFonts w:ascii="Arial" w:eastAsia="SimSun" w:hAnsi="Arial" w:cs="Arial" w:hint="eastAsia"/>
          <w:b/>
          <w:lang w:val="en-US" w:eastAsia="zh-CN"/>
        </w:rPr>
        <w:t>CT1</w:t>
      </w:r>
      <w:r>
        <w:rPr>
          <w:rFonts w:ascii="Arial" w:hAnsi="Arial" w:cs="Arial"/>
          <w:b/>
        </w:rPr>
        <w:t xml:space="preserve">  </w:t>
      </w:r>
    </w:p>
    <w:p w14:paraId="73A08FE5" w14:textId="77777777" w:rsidR="00C43A57" w:rsidRDefault="007F706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color w:val="000000" w:themeColor="text1"/>
        </w:rPr>
        <w:t xml:space="preserve">SA3 kindly asks </w:t>
      </w:r>
      <w:r>
        <w:rPr>
          <w:rFonts w:ascii="Arial" w:eastAsia="SimSun" w:hAnsi="Arial" w:cs="Arial" w:hint="eastAsia"/>
          <w:color w:val="000000" w:themeColor="text1"/>
          <w:lang w:val="en-US" w:eastAsia="zh-CN"/>
        </w:rPr>
        <w:t>CT1</w:t>
      </w:r>
      <w:r>
        <w:rPr>
          <w:rFonts w:ascii="Arial" w:hAnsi="Arial" w:cs="Arial"/>
          <w:color w:val="000000" w:themeColor="text1"/>
        </w:rPr>
        <w:t xml:space="preserve"> to consider the above responses.</w:t>
      </w:r>
    </w:p>
    <w:p w14:paraId="71BD44C4" w14:textId="77777777" w:rsidR="00C43A57" w:rsidRDefault="007F706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50407B8" w14:textId="77777777" w:rsidR="00C43A57" w:rsidRDefault="007F706B">
      <w:r>
        <w:t>SA3#117</w:t>
      </w:r>
      <w:r>
        <w:tab/>
        <w:t>19 - 23 August 2024</w:t>
      </w:r>
      <w:r>
        <w:tab/>
      </w:r>
      <w:r>
        <w:tab/>
        <w:t>Maastricht (Netherlands)</w:t>
      </w:r>
    </w:p>
    <w:p w14:paraId="06A8E2B5" w14:textId="77777777" w:rsidR="00C43A57" w:rsidRDefault="007F706B">
      <w:r>
        <w:t>SA3#118</w:t>
      </w:r>
      <w:r>
        <w:tab/>
        <w:t>14 - 18 October 2024</w:t>
      </w:r>
      <w:r>
        <w:tab/>
      </w:r>
      <w:r>
        <w:tab/>
      </w:r>
      <w:r>
        <w:rPr>
          <w:rFonts w:hint="eastAsia"/>
        </w:rPr>
        <w:t>Hyderabad</w:t>
      </w:r>
      <w:r>
        <w:t xml:space="preserve"> (India)</w:t>
      </w:r>
    </w:p>
    <w:p w14:paraId="180DEA76" w14:textId="77777777" w:rsidR="00C43A57" w:rsidRDefault="00C43A57"/>
    <w:sectPr w:rsidR="00C43A5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668C1" w14:textId="77777777" w:rsidR="007F706B" w:rsidRDefault="007F706B">
      <w:pPr>
        <w:spacing w:after="0"/>
      </w:pPr>
      <w:r>
        <w:separator/>
      </w:r>
    </w:p>
  </w:endnote>
  <w:endnote w:type="continuationSeparator" w:id="0">
    <w:p w14:paraId="5021D148" w14:textId="77777777" w:rsidR="007F706B" w:rsidRDefault="007F70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0113F" w14:textId="77777777" w:rsidR="00C43A57" w:rsidRDefault="007F706B">
      <w:pPr>
        <w:spacing w:after="0"/>
      </w:pPr>
      <w:r>
        <w:separator/>
      </w:r>
    </w:p>
  </w:footnote>
  <w:footnote w:type="continuationSeparator" w:id="0">
    <w:p w14:paraId="35C69837" w14:textId="77777777" w:rsidR="00C43A57" w:rsidRDefault="007F70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8863C8A"/>
    <w:multiLevelType w:val="multilevel"/>
    <w:tmpl w:val="38863C8A"/>
    <w:lvl w:ilvl="0">
      <w:start w:val="1"/>
      <w:numFmt w:val="lowerLetter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88345788">
    <w:abstractNumId w:val="2"/>
  </w:num>
  <w:num w:numId="2" w16cid:durableId="1200433406">
    <w:abstractNumId w:val="1"/>
  </w:num>
  <w:num w:numId="3" w16cid:durableId="1747067113">
    <w:abstractNumId w:val="0"/>
  </w:num>
  <w:num w:numId="4" w16cid:durableId="1231311726">
    <w:abstractNumId w:val="7"/>
  </w:num>
  <w:num w:numId="5" w16cid:durableId="1087457709">
    <w:abstractNumId w:val="5"/>
  </w:num>
  <w:num w:numId="6" w16cid:durableId="780297133">
    <w:abstractNumId w:val="6"/>
  </w:num>
  <w:num w:numId="7" w16cid:durableId="400831611">
    <w:abstractNumId w:val="3"/>
  </w:num>
  <w:num w:numId="8" w16cid:durableId="20567373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93688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7F706B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57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  <w:rsid w:val="052C616F"/>
    <w:rsid w:val="169E1834"/>
    <w:rsid w:val="1D9837EE"/>
    <w:rsid w:val="1E9D7A11"/>
    <w:rsid w:val="21D57662"/>
    <w:rsid w:val="4711694A"/>
    <w:rsid w:val="4A3E3246"/>
    <w:rsid w:val="4CC57209"/>
    <w:rsid w:val="598B35BF"/>
    <w:rsid w:val="670821B2"/>
    <w:rsid w:val="73A11255"/>
    <w:rsid w:val="74D06143"/>
    <w:rsid w:val="7F61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42807E"/>
  <w15:docId w15:val="{566C6A8F-702A-4F73-8E1E-8EFF45160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/>
</ds:datastoreItem>
</file>

<file path=customXml/itemProps2.xml><?xml version="1.0" encoding="utf-8"?>
<ds:datastoreItem xmlns:ds="http://schemas.openxmlformats.org/officeDocument/2006/customXml" ds:itemID="{6A2414FF-E0C5-45AB-8ECC-038525F57ED2}">
  <ds:schemaRefs/>
</ds:datastoreItem>
</file>

<file path=customXml/itemProps3.xml><?xml version="1.0" encoding="utf-8"?>
<ds:datastoreItem xmlns:ds="http://schemas.openxmlformats.org/officeDocument/2006/customXml" ds:itemID="{4C498809-C0B5-46D1-80FC-D7A7D30DF36F}">
  <ds:schemaRefs/>
</ds:datastoreItem>
</file>

<file path=customXml/itemProps4.xml><?xml version="1.0" encoding="utf-8"?>
<ds:datastoreItem xmlns:ds="http://schemas.openxmlformats.org/officeDocument/2006/customXml" ds:itemID="{7431FA3A-D5CB-44DE-8760-85776D135F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1305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2</cp:revision>
  <cp:lastPrinted>2002-04-23T07:10:00Z</cp:lastPrinted>
  <dcterms:created xsi:type="dcterms:W3CDTF">2024-05-24T07:19:00Z</dcterms:created>
  <dcterms:modified xsi:type="dcterms:W3CDTF">2024-05-24T07:19:00Z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FDE0643F68984AE38667F80FF26D3D8E</vt:lpwstr>
  </property>
</Properties>
</file>