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E842" w14:textId="73CFA475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3</w:t>
      </w:r>
      <w:r w:rsidRPr="00D60008">
        <w:rPr>
          <w:rFonts w:ascii="Arial" w:hAnsi="Arial" w:cs="Arial"/>
          <w:b/>
          <w:bCs/>
          <w:sz w:val="24"/>
        </w:rPr>
        <w:tab/>
        <w:t>S2-240</w:t>
      </w:r>
      <w:r w:rsidR="000C1583">
        <w:rPr>
          <w:rFonts w:ascii="Arial" w:hAnsi="Arial" w:cs="Arial"/>
          <w:b/>
          <w:bCs/>
          <w:sz w:val="24"/>
        </w:rPr>
        <w:t>6287</w:t>
      </w:r>
    </w:p>
    <w:p w14:paraId="137513C1" w14:textId="77777777" w:rsidR="00374F6B" w:rsidRPr="00D60008" w:rsidRDefault="00374F6B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</w:r>
      <w:proofErr w:type="spellStart"/>
      <w:r w:rsidRPr="00D60008">
        <w:rPr>
          <w:rFonts w:ascii="Arial" w:hAnsi="Arial" w:cs="Arial"/>
          <w:b/>
        </w:rPr>
        <w:t>InterDigital</w:t>
      </w:r>
      <w:proofErr w:type="spellEnd"/>
      <w:r w:rsidRPr="00D60008">
        <w:rPr>
          <w:rFonts w:ascii="Arial" w:hAnsi="Arial" w:cs="Arial"/>
          <w:b/>
        </w:rPr>
        <w:t xml:space="preserve">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6EE6A02D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104</w:t>
      </w:r>
      <w:r w:rsidRPr="00374F6B">
        <w:rPr>
          <w:rFonts w:ascii="Arial" w:hAnsi="Arial" w:cs="Arial"/>
          <w:b/>
        </w:rPr>
        <w:t xml:space="preserve"> for approval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23166CD0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This contribution proposes the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to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104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2F1C35">
        <w:rPr>
          <w:rFonts w:ascii="Arial" w:eastAsia="Malgun Gothic" w:hAnsi="Arial" w:cs="Arial"/>
          <w:i/>
          <w:color w:val="000000"/>
          <w:lang w:eastAsia="ja-JP"/>
        </w:rPr>
        <w:t>information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0C715304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104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4FBC0292" w:rsidR="000F7ECB" w:rsidRPr="00DC278D" w:rsidRDefault="0069666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Shanghai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June 18-21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30D1CE3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>, Version 0.4.0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D5591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74F6B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43522E" w:rsidRDefault="00374F6B" w:rsidP="00374F6B">
      <w:pPr>
        <w:rPr>
          <w:sz w:val="22"/>
          <w:szCs w:val="22"/>
        </w:rPr>
      </w:pPr>
      <w:r w:rsidRPr="0043522E">
        <w:rPr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the human user of a subscription.</w:t>
      </w:r>
    </w:p>
    <w:p w14:paraId="782288E4" w14:textId="76FF5FE1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Exposure of User Identity Profile Information.</w:t>
      </w:r>
    </w:p>
    <w:p w14:paraId="2082BFDC" w14:textId="790D74FD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#4: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43522E" w:rsidRDefault="00001737" w:rsidP="0000173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>This is the first presentation to TSG SA.</w:t>
      </w:r>
    </w:p>
    <w:p w14:paraId="062F0E0D" w14:textId="1434ACD3" w:rsidR="00867B80" w:rsidRPr="0043522E" w:rsidRDefault="00867B80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solutions for all </w:t>
      </w:r>
      <w:r w:rsidR="00383268" w:rsidRPr="0043522E">
        <w:rPr>
          <w:color w:val="000000"/>
          <w:sz w:val="22"/>
          <w:szCs w:val="18"/>
        </w:rPr>
        <w:t>key issues.</w:t>
      </w:r>
    </w:p>
    <w:p w14:paraId="21CB83E1" w14:textId="4C12524B" w:rsidR="00383268" w:rsidRPr="0043522E" w:rsidRDefault="00126188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interim </w:t>
      </w:r>
      <w:r w:rsidR="00A772D4" w:rsidRPr="0043522E">
        <w:rPr>
          <w:color w:val="000000"/>
          <w:sz w:val="22"/>
          <w:szCs w:val="18"/>
        </w:rPr>
        <w:t>conclusion for key issue #1 and key issue #3.</w:t>
      </w:r>
    </w:p>
    <w:p w14:paraId="567B5A82" w14:textId="7346D042" w:rsidR="00A772D4" w:rsidRPr="0043522E" w:rsidRDefault="00A772D4" w:rsidP="00A772D4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</w:t>
      </w:r>
      <w:r w:rsidR="003D72F6" w:rsidRPr="0043522E">
        <w:rPr>
          <w:color w:val="000000"/>
          <w:sz w:val="22"/>
          <w:szCs w:val="18"/>
        </w:rPr>
        <w:t>conclusion</w:t>
      </w:r>
      <w:r w:rsidR="003D72F6">
        <w:rPr>
          <w:color w:val="000000"/>
          <w:sz w:val="22"/>
          <w:szCs w:val="18"/>
        </w:rPr>
        <w:t>s for</w:t>
      </w:r>
      <w:r w:rsidRPr="0043522E">
        <w:rPr>
          <w:color w:val="000000"/>
          <w:sz w:val="22"/>
          <w:szCs w:val="18"/>
        </w:rPr>
        <w:t xml:space="preserve"> key issue #4.</w:t>
      </w:r>
    </w:p>
    <w:p w14:paraId="545CC9F7" w14:textId="5EDF0EC2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is considered </w:t>
      </w:r>
      <w:r w:rsidR="005C2EFF" w:rsidRPr="0043522E">
        <w:rPr>
          <w:color w:val="000000"/>
          <w:sz w:val="22"/>
          <w:szCs w:val="18"/>
        </w:rPr>
        <w:t>9</w:t>
      </w:r>
      <w:r w:rsidRPr="0043522E">
        <w:rPr>
          <w:color w:val="000000"/>
          <w:sz w:val="22"/>
          <w:szCs w:val="18"/>
        </w:rPr>
        <w:t>0%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65721DE" w14:textId="77777777" w:rsidR="00B65827" w:rsidRPr="0043522E" w:rsidRDefault="00B65827">
      <w:pPr>
        <w:tabs>
          <w:tab w:val="left" w:pos="3119"/>
        </w:tabs>
        <w:rPr>
          <w:sz w:val="22"/>
          <w:szCs w:val="22"/>
        </w:rPr>
      </w:pPr>
      <w:r w:rsidRPr="0043522E">
        <w:rPr>
          <w:sz w:val="22"/>
          <w:szCs w:val="22"/>
        </w:rPr>
        <w:t>The following topics need to be concluded in next working group meeting:</w:t>
      </w:r>
    </w:p>
    <w:p w14:paraId="00E0EAFA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  <w:t>Support for identifying the human user of a subscription.</w:t>
      </w:r>
    </w:p>
    <w:p w14:paraId="4FA323AE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  <w:t>Support for Authentication and Authorization of Users and Restrictions on Users.</w:t>
      </w:r>
    </w:p>
    <w:p w14:paraId="409CA028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  <w:t>Support for Exposure of User Identity Profile Information.</w:t>
      </w:r>
    </w:p>
    <w:p w14:paraId="780C3DFA" w14:textId="77777777" w:rsidR="00B65827" w:rsidRPr="0043522E" w:rsidRDefault="00B65827" w:rsidP="00B6582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67AF09F9" w:rsidR="0045428D" w:rsidRPr="0043522E" w:rsidRDefault="0087117D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H</w:t>
      </w:r>
      <w:r w:rsidR="00356BF1" w:rsidRPr="0043522E">
        <w:rPr>
          <w:sz w:val="22"/>
          <w:szCs w:val="18"/>
        </w:rPr>
        <w:t xml:space="preserve">ow to handle the case when the UE moves between </w:t>
      </w:r>
      <w:r w:rsidR="009366A2" w:rsidRPr="0043522E">
        <w:rPr>
          <w:sz w:val="22"/>
          <w:szCs w:val="18"/>
        </w:rPr>
        <w:t>4G and 5G.</w:t>
      </w:r>
      <w:r w:rsidR="007A6412" w:rsidRPr="0043522E">
        <w:rPr>
          <w:sz w:val="22"/>
          <w:szCs w:val="18"/>
        </w:rPr>
        <w:t xml:space="preserve"> An LS has been sent to SA WG1 to ask about </w:t>
      </w:r>
      <w:r w:rsidR="00E376B7" w:rsidRPr="0043522E">
        <w:rPr>
          <w:sz w:val="22"/>
          <w:szCs w:val="18"/>
        </w:rPr>
        <w:t>requirements on this scenario (S2-2407219).</w:t>
      </w:r>
    </w:p>
    <w:p w14:paraId="1B8F10FE" w14:textId="5DEBCAAB" w:rsidR="00E376B7" w:rsidRDefault="0087117D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W</w:t>
      </w:r>
      <w:r w:rsidR="00315D7F" w:rsidRPr="0043522E">
        <w:rPr>
          <w:sz w:val="22"/>
          <w:szCs w:val="18"/>
        </w:rPr>
        <w:t xml:space="preserve">hether the HPLMN will be able to trust the user identifier and credentials. </w:t>
      </w:r>
      <w:r w:rsidR="00E376B7" w:rsidRPr="0043522E">
        <w:rPr>
          <w:sz w:val="22"/>
          <w:szCs w:val="18"/>
        </w:rPr>
        <w:t>An LS has been sent to SA WG</w:t>
      </w:r>
      <w:r w:rsidR="00315D7F" w:rsidRPr="0043522E">
        <w:rPr>
          <w:sz w:val="22"/>
          <w:szCs w:val="18"/>
        </w:rPr>
        <w:t>3</w:t>
      </w:r>
      <w:r w:rsidR="00E376B7" w:rsidRPr="0043522E">
        <w:rPr>
          <w:sz w:val="22"/>
          <w:szCs w:val="18"/>
        </w:rPr>
        <w:t xml:space="preserve"> to ask about requirements on this scenario (S2-24072</w:t>
      </w:r>
      <w:r w:rsidR="004A6C32" w:rsidRPr="0043522E">
        <w:rPr>
          <w:sz w:val="22"/>
          <w:szCs w:val="18"/>
        </w:rPr>
        <w:t>36</w:t>
      </w:r>
      <w:r w:rsidR="00E376B7" w:rsidRPr="0043522E">
        <w:rPr>
          <w:sz w:val="22"/>
          <w:szCs w:val="18"/>
        </w:rPr>
        <w:t>).</w:t>
      </w:r>
    </w:p>
    <w:p w14:paraId="3768013D" w14:textId="0EE7943D" w:rsidR="0087117D" w:rsidRPr="0043522E" w:rsidRDefault="0087117D" w:rsidP="00315D7F">
      <w:pPr>
        <w:tabs>
          <w:tab w:val="left" w:pos="3119"/>
        </w:tabs>
        <w:rPr>
          <w:b/>
          <w:sz w:val="22"/>
          <w:szCs w:val="18"/>
        </w:rPr>
      </w:pPr>
      <w:r>
        <w:rPr>
          <w:sz w:val="22"/>
          <w:szCs w:val="18"/>
        </w:rPr>
        <w:t>Roaming scenarios.</w:t>
      </w:r>
    </w:p>
    <w:p w14:paraId="65C6ED6B" w14:textId="77777777" w:rsidR="00E376B7" w:rsidRDefault="00E376B7">
      <w:pPr>
        <w:tabs>
          <w:tab w:val="left" w:pos="3119"/>
        </w:tabs>
        <w:rPr>
          <w:b/>
          <w:sz w:val="24"/>
        </w:rPr>
      </w:pPr>
    </w:p>
    <w:sectPr w:rsidR="00E376B7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1737"/>
    <w:rsid w:val="00095799"/>
    <w:rsid w:val="000C1583"/>
    <w:rsid w:val="000F7ECB"/>
    <w:rsid w:val="00126188"/>
    <w:rsid w:val="00201520"/>
    <w:rsid w:val="00222D66"/>
    <w:rsid w:val="002B09A1"/>
    <w:rsid w:val="002F1C35"/>
    <w:rsid w:val="00315D7F"/>
    <w:rsid w:val="00356BF1"/>
    <w:rsid w:val="00374F6B"/>
    <w:rsid w:val="00383268"/>
    <w:rsid w:val="003D72F6"/>
    <w:rsid w:val="0043522E"/>
    <w:rsid w:val="0045428D"/>
    <w:rsid w:val="00455F7B"/>
    <w:rsid w:val="004A6C32"/>
    <w:rsid w:val="005B4293"/>
    <w:rsid w:val="005C2EFF"/>
    <w:rsid w:val="00696665"/>
    <w:rsid w:val="0072599C"/>
    <w:rsid w:val="007A6412"/>
    <w:rsid w:val="00867B80"/>
    <w:rsid w:val="0087117D"/>
    <w:rsid w:val="008B3BD8"/>
    <w:rsid w:val="009366A2"/>
    <w:rsid w:val="00940016"/>
    <w:rsid w:val="00A772D4"/>
    <w:rsid w:val="00B131F9"/>
    <w:rsid w:val="00B65827"/>
    <w:rsid w:val="00CC358C"/>
    <w:rsid w:val="00DC278D"/>
    <w:rsid w:val="00E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2AB6402-757C-41AF-B9CF-8D2DD8ACB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Mike Starsinic</cp:lastModifiedBy>
  <cp:revision>26</cp:revision>
  <dcterms:created xsi:type="dcterms:W3CDTF">2023-03-21T08:40:00Z</dcterms:created>
  <dcterms:modified xsi:type="dcterms:W3CDTF">2024-05-31T07:07:00Z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