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EBFC6" w14:textId="051CDC8C" w:rsidR="00E702A3" w:rsidRDefault="00E702A3" w:rsidP="00E702A3">
      <w:pPr>
        <w:pStyle w:val="CRCoverPage"/>
        <w:tabs>
          <w:tab w:val="right" w:pos="9638"/>
        </w:tabs>
        <w:spacing w:after="0"/>
        <w:rPr>
          <w:rFonts w:cs="Arial"/>
          <w:b/>
          <w:sz w:val="24"/>
        </w:rPr>
      </w:pPr>
      <w:r>
        <w:rPr>
          <w:rFonts w:cs="Arial"/>
          <w:b/>
          <w:sz w:val="24"/>
        </w:rPr>
        <w:t>SA WG2 Meeting #S2-1</w:t>
      </w:r>
      <w:r w:rsidR="0098076C">
        <w:rPr>
          <w:rFonts w:cs="Arial"/>
          <w:b/>
          <w:sz w:val="24"/>
        </w:rPr>
        <w:t>60</w:t>
      </w:r>
      <w:r>
        <w:rPr>
          <w:rFonts w:cs="Arial"/>
          <w:b/>
          <w:sz w:val="24"/>
        </w:rPr>
        <w:tab/>
        <w:t>S2-</w:t>
      </w:r>
      <w:r w:rsidR="00AA21D2" w:rsidRPr="00AA21D2">
        <w:rPr>
          <w:rFonts w:cs="Arial"/>
          <w:b/>
          <w:sz w:val="24"/>
        </w:rPr>
        <w:t>2313178</w:t>
      </w:r>
    </w:p>
    <w:p w14:paraId="0F884743" w14:textId="24B012A7" w:rsidR="00E702A3" w:rsidRDefault="0098076C" w:rsidP="00E702A3">
      <w:pPr>
        <w:pStyle w:val="CRCoverPage"/>
        <w:pBdr>
          <w:bottom w:val="single" w:sz="6" w:space="0" w:color="auto"/>
        </w:pBdr>
        <w:tabs>
          <w:tab w:val="right" w:pos="9638"/>
        </w:tabs>
        <w:spacing w:after="0"/>
        <w:rPr>
          <w:rFonts w:cs="Arial"/>
          <w:b/>
          <w:sz w:val="24"/>
        </w:rPr>
      </w:pPr>
      <w:r>
        <w:rPr>
          <w:rFonts w:cs="Arial"/>
          <w:b/>
          <w:bCs/>
          <w:sz w:val="24"/>
        </w:rPr>
        <w:t>Chicago, USA, November 13 – 17</w:t>
      </w:r>
      <w:r>
        <w:rPr>
          <w:rFonts w:cs="Arial"/>
          <w:b/>
          <w:bCs/>
          <w:sz w:val="24"/>
        </w:rPr>
        <w:t>, 2023</w:t>
      </w:r>
    </w:p>
    <w:p w14:paraId="6DC11C60" w14:textId="2F5FF6B5" w:rsidR="00E702A3" w:rsidRPr="00E702A3" w:rsidRDefault="00E702A3" w:rsidP="00E702A3">
      <w:pPr>
        <w:pStyle w:val="CRCoverPage"/>
        <w:tabs>
          <w:tab w:val="right" w:pos="9638"/>
        </w:tabs>
        <w:spacing w:after="0"/>
        <w:rPr>
          <w:rFonts w:cs="Arial"/>
          <w:b/>
          <w:sz w:val="24"/>
        </w:rPr>
      </w:pPr>
    </w:p>
    <w:p w14:paraId="5BA3A6F1" w14:textId="3B08D8DA" w:rsidR="00A8102F" w:rsidRPr="0055510C" w:rsidRDefault="00A8102F" w:rsidP="00A8102F">
      <w:pPr>
        <w:ind w:left="2127" w:hanging="2127"/>
        <w:rPr>
          <w:rFonts w:ascii="Arial" w:hAnsi="Arial" w:cs="Arial"/>
          <w:b/>
        </w:rPr>
      </w:pPr>
      <w:r w:rsidRPr="0055510C">
        <w:rPr>
          <w:rFonts w:ascii="Arial" w:hAnsi="Arial" w:cs="Arial"/>
          <w:b/>
        </w:rPr>
        <w:t>Source:</w:t>
      </w:r>
      <w:r w:rsidRPr="0055510C">
        <w:rPr>
          <w:rFonts w:ascii="Arial" w:hAnsi="Arial" w:cs="Arial"/>
          <w:b/>
        </w:rPr>
        <w:tab/>
      </w:r>
      <w:r>
        <w:rPr>
          <w:rFonts w:ascii="Arial" w:hAnsi="Arial" w:cs="Arial"/>
          <w:b/>
        </w:rPr>
        <w:t>Meta USA</w:t>
      </w:r>
    </w:p>
    <w:p w14:paraId="304851C1" w14:textId="2FEDDFD7" w:rsidR="00A8102F" w:rsidRPr="0055510C" w:rsidRDefault="00A8102F" w:rsidP="00A8102F">
      <w:pPr>
        <w:ind w:left="2127" w:hanging="2127"/>
        <w:rPr>
          <w:rFonts w:ascii="Arial" w:hAnsi="Arial" w:cs="Arial"/>
          <w:b/>
        </w:rPr>
      </w:pPr>
      <w:r w:rsidRPr="0055510C">
        <w:rPr>
          <w:rFonts w:ascii="Arial" w:hAnsi="Arial" w:cs="Arial"/>
          <w:b/>
        </w:rPr>
        <w:t>Title:</w:t>
      </w:r>
      <w:r w:rsidRPr="0055510C">
        <w:rPr>
          <w:rFonts w:ascii="Arial" w:hAnsi="Arial" w:cs="Arial"/>
          <w:b/>
        </w:rPr>
        <w:tab/>
      </w:r>
      <w:r w:rsidR="004C57D2">
        <w:rPr>
          <w:rFonts w:ascii="Arial" w:hAnsi="Arial" w:cs="Arial"/>
          <w:b/>
        </w:rPr>
        <w:t xml:space="preserve">New KI: </w:t>
      </w:r>
      <w:r w:rsidR="00897FF4">
        <w:rPr>
          <w:rFonts w:ascii="Arial" w:hAnsi="Arial" w:cs="Arial"/>
          <w:b/>
        </w:rPr>
        <w:t>WT#2</w:t>
      </w:r>
      <w:r w:rsidR="00916C19">
        <w:rPr>
          <w:rFonts w:ascii="Arial" w:hAnsi="Arial" w:cs="Arial"/>
          <w:b/>
        </w:rPr>
        <w:t>.2</w:t>
      </w:r>
      <w:r w:rsidR="00897FF4">
        <w:rPr>
          <w:rFonts w:ascii="Arial" w:hAnsi="Arial" w:cs="Arial"/>
          <w:b/>
        </w:rPr>
        <w:t>: High Level KI Description</w:t>
      </w:r>
      <w:r>
        <w:rPr>
          <w:rFonts w:ascii="Arial" w:hAnsi="Arial" w:cs="Arial"/>
          <w:b/>
        </w:rPr>
        <w:t xml:space="preserve"> </w:t>
      </w:r>
      <w:r w:rsidR="004952EC">
        <w:rPr>
          <w:rFonts w:ascii="Arial" w:hAnsi="Arial" w:cs="Arial"/>
          <w:b/>
        </w:rPr>
        <w:t xml:space="preserve">for </w:t>
      </w:r>
      <w:r w:rsidR="008C514E" w:rsidRPr="008C514E">
        <w:rPr>
          <w:rFonts w:ascii="Arial" w:hAnsi="Arial" w:cs="Arial"/>
          <w:b/>
        </w:rPr>
        <w:t>dynamic change (via user plane) in traffic characteristics</w:t>
      </w:r>
      <w:r w:rsidR="004952EC">
        <w:rPr>
          <w:rFonts w:ascii="Arial" w:hAnsi="Arial" w:cs="Arial"/>
          <w:b/>
        </w:rPr>
        <w:t>.</w:t>
      </w:r>
    </w:p>
    <w:p w14:paraId="617529A9" w14:textId="77777777" w:rsidR="00A8102F" w:rsidRPr="0055510C" w:rsidRDefault="00A8102F" w:rsidP="00A8102F">
      <w:pPr>
        <w:ind w:left="2127" w:hanging="2127"/>
        <w:rPr>
          <w:rFonts w:ascii="Arial" w:hAnsi="Arial" w:cs="Arial"/>
          <w:b/>
        </w:rPr>
      </w:pPr>
      <w:r w:rsidRPr="0055510C">
        <w:rPr>
          <w:rFonts w:ascii="Arial" w:hAnsi="Arial" w:cs="Arial"/>
          <w:b/>
        </w:rPr>
        <w:t>Document for:</w:t>
      </w:r>
      <w:r w:rsidRPr="0055510C">
        <w:rPr>
          <w:rFonts w:ascii="Arial" w:hAnsi="Arial" w:cs="Arial"/>
          <w:b/>
        </w:rPr>
        <w:tab/>
        <w:t>Approval</w:t>
      </w:r>
    </w:p>
    <w:p w14:paraId="66CC1C59" w14:textId="2F504E75" w:rsidR="00A8102F" w:rsidRPr="0055510C" w:rsidRDefault="00A8102F" w:rsidP="00A8102F">
      <w:pPr>
        <w:ind w:left="2127" w:hanging="2127"/>
        <w:rPr>
          <w:rFonts w:ascii="Arial" w:hAnsi="Arial" w:cs="Arial"/>
          <w:b/>
        </w:rPr>
      </w:pPr>
      <w:r w:rsidRPr="0055510C">
        <w:rPr>
          <w:rFonts w:ascii="Arial" w:hAnsi="Arial" w:cs="Arial"/>
          <w:b/>
        </w:rPr>
        <w:t>Agenda Item:</w:t>
      </w:r>
      <w:r w:rsidRPr="0055510C">
        <w:rPr>
          <w:rFonts w:ascii="Arial" w:hAnsi="Arial" w:cs="Arial"/>
          <w:b/>
        </w:rPr>
        <w:tab/>
      </w:r>
      <w:r w:rsidR="00897FF4">
        <w:rPr>
          <w:rFonts w:ascii="Arial" w:hAnsi="Arial" w:cs="Arial"/>
          <w:b/>
        </w:rPr>
        <w:t>19.3</w:t>
      </w:r>
    </w:p>
    <w:p w14:paraId="3F686803" w14:textId="5AD8787F" w:rsidR="00A8102F" w:rsidRPr="0055510C" w:rsidRDefault="00A8102F" w:rsidP="00A8102F">
      <w:pPr>
        <w:ind w:left="2127" w:hanging="2127"/>
        <w:rPr>
          <w:rFonts w:ascii="Arial" w:hAnsi="Arial" w:cs="Arial"/>
          <w:b/>
        </w:rPr>
      </w:pPr>
      <w:r w:rsidRPr="0055510C">
        <w:rPr>
          <w:rFonts w:ascii="Arial" w:hAnsi="Arial" w:cs="Arial"/>
          <w:b/>
        </w:rPr>
        <w:t>Work Item / Release:</w:t>
      </w:r>
      <w:r w:rsidRPr="0055510C">
        <w:rPr>
          <w:rFonts w:ascii="Arial" w:hAnsi="Arial" w:cs="Arial"/>
          <w:b/>
        </w:rPr>
        <w:tab/>
      </w:r>
      <w:r w:rsidR="00897FF4" w:rsidRPr="00897FF4">
        <w:rPr>
          <w:rFonts w:ascii="Arial" w:hAnsi="Arial" w:cs="Arial"/>
          <w:b/>
        </w:rPr>
        <w:t>FS_XRM_Ph2</w:t>
      </w:r>
      <w:r w:rsidR="00897FF4">
        <w:rPr>
          <w:rFonts w:ascii="Arial" w:hAnsi="Arial" w:cs="Arial"/>
          <w:b/>
        </w:rPr>
        <w:t xml:space="preserve"> </w:t>
      </w:r>
      <w:r w:rsidRPr="0055510C">
        <w:rPr>
          <w:rFonts w:ascii="Arial" w:hAnsi="Arial" w:cs="Arial"/>
          <w:b/>
        </w:rPr>
        <w:t>/</w:t>
      </w:r>
      <w:r w:rsidR="00897FF4">
        <w:rPr>
          <w:rFonts w:ascii="Arial" w:hAnsi="Arial" w:cs="Arial"/>
          <w:b/>
        </w:rPr>
        <w:t xml:space="preserve"> </w:t>
      </w:r>
      <w:r w:rsidRPr="0055510C">
        <w:rPr>
          <w:rFonts w:ascii="Arial" w:hAnsi="Arial" w:cs="Arial"/>
          <w:b/>
        </w:rPr>
        <w:t>Rel-1</w:t>
      </w:r>
      <w:r w:rsidR="00897FF4">
        <w:rPr>
          <w:rFonts w:ascii="Arial" w:hAnsi="Arial" w:cs="Arial"/>
          <w:b/>
        </w:rPr>
        <w:t>9</w:t>
      </w:r>
    </w:p>
    <w:p w14:paraId="236B013A" w14:textId="32683372" w:rsidR="00A8102F" w:rsidRPr="0055510C" w:rsidRDefault="00A8102F" w:rsidP="00A8102F">
      <w:pPr>
        <w:ind w:left="2127" w:hanging="2127"/>
        <w:rPr>
          <w:rFonts w:ascii="Arial" w:hAnsi="Arial" w:cs="Arial"/>
          <w:i/>
        </w:rPr>
      </w:pPr>
      <w:r w:rsidRPr="0055510C">
        <w:rPr>
          <w:rFonts w:ascii="Arial" w:hAnsi="Arial" w:cs="Arial"/>
          <w:i/>
        </w:rPr>
        <w:t>Abstract of the contribution:</w:t>
      </w:r>
      <w:r w:rsidR="00916C19" w:rsidRPr="00916C19">
        <w:rPr>
          <w:rFonts w:ascii="Arial" w:hAnsi="Arial" w:cs="Arial"/>
          <w:i/>
        </w:rPr>
        <w:t xml:space="preserve"> </w:t>
      </w:r>
      <w:r w:rsidR="0098076C">
        <w:rPr>
          <w:rFonts w:ascii="Arial" w:hAnsi="Arial" w:cs="Arial"/>
          <w:i/>
        </w:rPr>
        <w:t xml:space="preserve">resubmit of S2-2311099 which was not opened. </w:t>
      </w:r>
      <w:proofErr w:type="spellStart"/>
      <w:r w:rsidR="00916C19" w:rsidRPr="0055510C">
        <w:rPr>
          <w:rFonts w:ascii="Arial" w:hAnsi="Arial" w:cs="Arial"/>
          <w:i/>
        </w:rPr>
        <w:t>This</w:t>
      </w:r>
      <w:proofErr w:type="spellEnd"/>
      <w:r w:rsidR="00916C19" w:rsidRPr="0055510C">
        <w:rPr>
          <w:rFonts w:ascii="Arial" w:hAnsi="Arial" w:cs="Arial"/>
          <w:i/>
        </w:rPr>
        <w:t xml:space="preserve"> contribution proposes </w:t>
      </w:r>
      <w:r w:rsidR="00916C19">
        <w:rPr>
          <w:rFonts w:ascii="Arial" w:hAnsi="Arial" w:cs="Arial"/>
          <w:i/>
        </w:rPr>
        <w:t>texts for high level description related to WT#2.2 to TR 23.700-70 v0.0.0</w:t>
      </w:r>
      <w:r w:rsidRPr="0055510C">
        <w:rPr>
          <w:rFonts w:ascii="Arial" w:hAnsi="Arial" w:cs="Arial"/>
          <w:i/>
        </w:rPr>
        <w:t xml:space="preserve"> </w:t>
      </w:r>
    </w:p>
    <w:p w14:paraId="2C96E880" w14:textId="77777777" w:rsidR="00A8102F" w:rsidRPr="00532BCB" w:rsidRDefault="00A8102F" w:rsidP="00A8102F">
      <w:pPr>
        <w:pStyle w:val="Heading1"/>
        <w:rPr>
          <w:rFonts w:cs="Arial"/>
          <w:lang w:eastAsia="ko-KR"/>
        </w:rPr>
      </w:pPr>
      <w:r w:rsidRPr="00532BCB">
        <w:rPr>
          <w:rFonts w:cs="Arial"/>
          <w:lang w:eastAsia="ko-KR"/>
        </w:rPr>
        <w:t>1.</w:t>
      </w:r>
      <w:r w:rsidRPr="00532BCB">
        <w:rPr>
          <w:rFonts w:cs="Arial"/>
          <w:lang w:eastAsia="ko-KR"/>
        </w:rPr>
        <w:tab/>
        <w:t>Discussion</w:t>
      </w:r>
    </w:p>
    <w:p w14:paraId="03F8E346" w14:textId="6C433DD9" w:rsidR="00916C19" w:rsidRDefault="00916C19" w:rsidP="00916C19">
      <w:pPr>
        <w:rPr>
          <w:rFonts w:ascii="Arial" w:hAnsi="Arial" w:cs="Arial"/>
          <w:lang w:eastAsia="ko-KR"/>
        </w:rPr>
      </w:pPr>
      <w:r>
        <w:rPr>
          <w:rFonts w:ascii="Arial" w:hAnsi="Arial" w:cs="Arial"/>
          <w:lang w:eastAsia="ko-KR"/>
        </w:rPr>
        <w:t xml:space="preserve">Based on the approved FS_XRM_Ph2 SID, WT#2.2 includes the following highlighted text as description for the study. This </w:t>
      </w:r>
      <w:proofErr w:type="spellStart"/>
      <w:r>
        <w:rPr>
          <w:rFonts w:ascii="Arial" w:hAnsi="Arial" w:cs="Arial"/>
          <w:lang w:eastAsia="ko-KR"/>
        </w:rPr>
        <w:t>pCR</w:t>
      </w:r>
      <w:proofErr w:type="spellEnd"/>
      <w:r>
        <w:rPr>
          <w:rFonts w:ascii="Arial" w:hAnsi="Arial" w:cs="Arial"/>
          <w:lang w:eastAsia="ko-KR"/>
        </w:rPr>
        <w:t xml:space="preserve"> proposes some high-level description texts for the TR.</w:t>
      </w:r>
    </w:p>
    <w:p w14:paraId="34622EEC" w14:textId="2ACA9F8F" w:rsidR="00A8102F" w:rsidRDefault="00897FF4" w:rsidP="00A8102F">
      <w:pPr>
        <w:rPr>
          <w:rFonts w:ascii="Arial" w:eastAsia="DengXian" w:hAnsi="Arial" w:cs="Arial"/>
          <w:lang w:eastAsia="zh-CN"/>
        </w:rPr>
      </w:pPr>
      <w:r>
        <w:rPr>
          <w:rFonts w:ascii="Arial" w:eastAsia="DengXian" w:hAnsi="Arial" w:cs="Arial"/>
          <w:lang w:eastAsia="zh-CN"/>
        </w:rPr>
        <w:t>---</w:t>
      </w:r>
    </w:p>
    <w:tbl>
      <w:tblPr>
        <w:tblStyle w:val="TableGrid"/>
        <w:tblW w:w="0" w:type="auto"/>
        <w:tblLook w:val="04A0" w:firstRow="1" w:lastRow="0" w:firstColumn="1" w:lastColumn="0" w:noHBand="0" w:noVBand="1"/>
      </w:tblPr>
      <w:tblGrid>
        <w:gridCol w:w="9855"/>
      </w:tblGrid>
      <w:tr w:rsidR="00897FF4" w14:paraId="5D2E19AC" w14:textId="77777777" w:rsidTr="00897FF4">
        <w:tc>
          <w:tcPr>
            <w:tcW w:w="9855" w:type="dxa"/>
          </w:tcPr>
          <w:p w14:paraId="12429D3F" w14:textId="77777777" w:rsidR="00897FF4" w:rsidRPr="00DC744C" w:rsidRDefault="00897FF4" w:rsidP="00897FF4">
            <w:pPr>
              <w:pStyle w:val="B1"/>
            </w:pPr>
            <w:r w:rsidRPr="00DC744C">
              <w:t>WT</w:t>
            </w:r>
            <w:r>
              <w:t>#</w:t>
            </w:r>
            <w:r w:rsidRPr="00DC744C">
              <w:t>2 QoS handling enhancement for XRM services.</w:t>
            </w:r>
          </w:p>
          <w:p w14:paraId="20972F63" w14:textId="77777777" w:rsidR="00897FF4" w:rsidRPr="00DF32A1" w:rsidRDefault="00897FF4" w:rsidP="00897FF4">
            <w:pPr>
              <w:pStyle w:val="B2"/>
            </w:pPr>
            <w:bookmarkStart w:id="0" w:name="_Hlk145365979"/>
            <w:r w:rsidRPr="008C514E">
              <w:t>WT#2.1 Study whether and what enhancements are needed for traffic detection and QoS Flow mapping for different media types multiplexed data flows within a single end-to-end transport connection.</w:t>
            </w:r>
          </w:p>
          <w:bookmarkEnd w:id="0"/>
          <w:p w14:paraId="6301B6F7" w14:textId="77777777" w:rsidR="00897FF4" w:rsidRPr="00F60FF3" w:rsidRDefault="00897FF4" w:rsidP="00897FF4">
            <w:pPr>
              <w:pStyle w:val="B2"/>
            </w:pPr>
            <w:r w:rsidRPr="008C514E">
              <w:rPr>
                <w:highlight w:val="yellow"/>
              </w:rPr>
              <w:t>WT#2.2 Study whether and how to support dynamic change (via user plane) in traffic characteristics (</w:t>
            </w:r>
            <w:proofErr w:type="gramStart"/>
            <w:r w:rsidRPr="008C514E">
              <w:rPr>
                <w:highlight w:val="yellow"/>
              </w:rPr>
              <w:t>e.g.</w:t>
            </w:r>
            <w:proofErr w:type="gramEnd"/>
            <w:r w:rsidRPr="008C514E">
              <w:rPr>
                <w:highlight w:val="yellow"/>
              </w:rPr>
              <w:t xml:space="preserve"> burst related parameters), provided by the application in the DN.</w:t>
            </w:r>
          </w:p>
          <w:p w14:paraId="53D4FEF1" w14:textId="77777777" w:rsidR="00897FF4" w:rsidRPr="00F60FF3" w:rsidRDefault="00897FF4" w:rsidP="00897FF4">
            <w:pPr>
              <w:pStyle w:val="NO"/>
            </w:pPr>
            <w:r w:rsidRPr="00F60FF3">
              <w:t xml:space="preserve">NOTE 2: </w:t>
            </w:r>
            <w:r>
              <w:t>T</w:t>
            </w:r>
            <w:r w:rsidRPr="00F60FF3">
              <w:t>his will require close coordination between SA4 and SA2.</w:t>
            </w:r>
          </w:p>
          <w:p w14:paraId="584EAC20" w14:textId="104B2EA4" w:rsidR="00897FF4" w:rsidRPr="00897FF4" w:rsidRDefault="00EB0694" w:rsidP="00897FF4">
            <w:pPr>
              <w:pStyle w:val="NO"/>
              <w:rPr>
                <w:lang w:val="en-CA"/>
              </w:rPr>
            </w:pPr>
            <w:r>
              <w:rPr>
                <w:lang w:val="en-CA"/>
              </w:rPr>
              <w:t>…</w:t>
            </w:r>
            <w:r w:rsidR="00897FF4" w:rsidRPr="00F60FF3">
              <w:rPr>
                <w:lang w:val="en-CA"/>
              </w:rPr>
              <w:t>.</w:t>
            </w:r>
          </w:p>
        </w:tc>
      </w:tr>
    </w:tbl>
    <w:p w14:paraId="5CEAECD7" w14:textId="77777777" w:rsidR="00897FF4" w:rsidRDefault="00897FF4" w:rsidP="00A8102F">
      <w:pPr>
        <w:rPr>
          <w:rFonts w:ascii="Arial" w:eastAsia="DengXian" w:hAnsi="Arial" w:cs="Arial"/>
          <w:lang w:eastAsia="zh-CN"/>
        </w:rPr>
      </w:pPr>
    </w:p>
    <w:p w14:paraId="66022FE7" w14:textId="4A440975" w:rsidR="00897FF4" w:rsidRDefault="00897FF4" w:rsidP="00A8102F">
      <w:pPr>
        <w:rPr>
          <w:rFonts w:ascii="Arial" w:eastAsia="DengXian" w:hAnsi="Arial" w:cs="Arial"/>
          <w:lang w:eastAsia="zh-CN"/>
        </w:rPr>
      </w:pPr>
      <w:r>
        <w:rPr>
          <w:rFonts w:ascii="Arial" w:eastAsia="DengXian" w:hAnsi="Arial" w:cs="Arial"/>
          <w:lang w:eastAsia="zh-CN"/>
        </w:rPr>
        <w:t>---</w:t>
      </w:r>
    </w:p>
    <w:p w14:paraId="38948E95" w14:textId="77777777" w:rsidR="00897FF4" w:rsidRPr="00532BCB" w:rsidRDefault="00897FF4" w:rsidP="00A8102F">
      <w:pPr>
        <w:rPr>
          <w:rFonts w:ascii="Arial" w:eastAsia="DengXian" w:hAnsi="Arial" w:cs="Arial"/>
          <w:lang w:eastAsia="zh-CN"/>
        </w:rPr>
      </w:pPr>
    </w:p>
    <w:p w14:paraId="35AEE4F5" w14:textId="77777777" w:rsidR="00A8102F" w:rsidRPr="00532BCB" w:rsidRDefault="00A8102F" w:rsidP="00A8102F">
      <w:pPr>
        <w:pStyle w:val="Heading1"/>
        <w:rPr>
          <w:rFonts w:cs="Arial"/>
          <w:lang w:eastAsia="ko-KR"/>
        </w:rPr>
      </w:pPr>
      <w:r w:rsidRPr="00532BCB">
        <w:rPr>
          <w:rFonts w:cs="Arial"/>
          <w:lang w:eastAsia="ko-KR"/>
        </w:rPr>
        <w:t>2.</w:t>
      </w:r>
      <w:r w:rsidRPr="00532BCB">
        <w:rPr>
          <w:rFonts w:cs="Arial"/>
          <w:lang w:eastAsia="ko-KR"/>
        </w:rPr>
        <w:tab/>
        <w:t>Text proposal</w:t>
      </w:r>
    </w:p>
    <w:p w14:paraId="119260F3" w14:textId="09E50B78" w:rsidR="00A8102F" w:rsidRDefault="00A8102F" w:rsidP="00A8102F">
      <w:pPr>
        <w:rPr>
          <w:rFonts w:ascii="Arial" w:hAnsi="Arial" w:cs="Arial"/>
          <w:lang w:eastAsia="ko-KR"/>
        </w:rPr>
      </w:pPr>
      <w:r w:rsidRPr="00532BCB">
        <w:rPr>
          <w:rFonts w:ascii="Arial" w:hAnsi="Arial" w:cs="Arial"/>
          <w:lang w:eastAsia="ko-KR"/>
        </w:rPr>
        <w:t>It is proposed to agree the following changes to T</w:t>
      </w:r>
      <w:r w:rsidR="00897FF4">
        <w:rPr>
          <w:rFonts w:ascii="Arial" w:hAnsi="Arial" w:cs="Arial"/>
          <w:lang w:eastAsia="ko-KR"/>
        </w:rPr>
        <w:t xml:space="preserve">R </w:t>
      </w:r>
      <w:r w:rsidRPr="00532BCB">
        <w:rPr>
          <w:rFonts w:ascii="Arial" w:hAnsi="Arial" w:cs="Arial"/>
          <w:lang w:eastAsia="ko-KR"/>
        </w:rPr>
        <w:t>23.</w:t>
      </w:r>
      <w:r w:rsidR="00897FF4">
        <w:rPr>
          <w:rFonts w:ascii="Arial" w:hAnsi="Arial" w:cs="Arial"/>
          <w:lang w:eastAsia="ko-KR"/>
        </w:rPr>
        <w:t>700-70</w:t>
      </w:r>
      <w:r w:rsidRPr="00532BCB">
        <w:rPr>
          <w:rFonts w:ascii="Arial" w:hAnsi="Arial" w:cs="Arial"/>
          <w:lang w:eastAsia="ko-KR"/>
        </w:rPr>
        <w:t>:</w:t>
      </w:r>
    </w:p>
    <w:p w14:paraId="14690E21" w14:textId="328D655F" w:rsidR="00897FF4" w:rsidRPr="00897FF4" w:rsidRDefault="00897FF4" w:rsidP="00A8102F">
      <w:pPr>
        <w:rPr>
          <w:rFonts w:ascii="Arial" w:hAnsi="Arial" w:cs="Arial"/>
          <w:b/>
          <w:bCs/>
          <w:lang w:eastAsia="ko-KR"/>
        </w:rPr>
      </w:pPr>
      <w:r w:rsidRPr="00897FF4">
        <w:rPr>
          <w:rFonts w:ascii="Arial" w:hAnsi="Arial" w:cs="Arial"/>
          <w:b/>
          <w:bCs/>
          <w:highlight w:val="cyan"/>
          <w:lang w:eastAsia="ko-KR"/>
        </w:rPr>
        <w:t>&lt;&lt;all new texts&gt;&gt;</w:t>
      </w:r>
    </w:p>
    <w:p w14:paraId="669732B7" w14:textId="63887E60" w:rsidR="00897FF4" w:rsidRDefault="00EB0694" w:rsidP="00A8102F">
      <w:pPr>
        <w:rPr>
          <w:rFonts w:ascii="Arial" w:hAnsi="Arial" w:cs="Arial"/>
          <w:lang w:eastAsia="ko-KR"/>
        </w:rPr>
      </w:pPr>
      <w:r w:rsidRPr="00EB0694">
        <w:rPr>
          <w:rFonts w:ascii="Arial" w:hAnsi="Arial" w:cs="Arial"/>
          <w:lang w:eastAsia="ko-KR"/>
        </w:rPr>
        <w:t>References</w:t>
      </w:r>
    </w:p>
    <w:p w14:paraId="4409F8B9" w14:textId="58487E30" w:rsidR="00A02650" w:rsidRDefault="00EB0694" w:rsidP="00EB0694">
      <w:pPr>
        <w:pStyle w:val="EX"/>
      </w:pPr>
      <w:r>
        <w:t>[</w:t>
      </w:r>
      <w:r>
        <w:t>xx</w:t>
      </w:r>
      <w:r>
        <w:t>]</w:t>
      </w:r>
      <w:r>
        <w:tab/>
      </w:r>
      <w:r w:rsidRPr="00EB0694">
        <w:t>Authentic Volumetric Avatars from a Phone Scan</w:t>
      </w:r>
      <w:r>
        <w:t xml:space="preserve">;  </w:t>
      </w:r>
      <w:hyperlink r:id="rId7" w:history="1">
        <w:r w:rsidRPr="00C70EE5">
          <w:rPr>
            <w:rStyle w:val="Hyperlink"/>
          </w:rPr>
          <w:t>https://dl.acm.org/doi/pdf/10.1145/3528223.3530143</w:t>
        </w:r>
      </w:hyperlink>
      <w:r>
        <w:t>.</w:t>
      </w:r>
    </w:p>
    <w:p w14:paraId="62C9137C" w14:textId="77777777" w:rsidR="00EB0694" w:rsidRDefault="00EB0694" w:rsidP="00EB0694">
      <w:pPr>
        <w:pStyle w:val="EX"/>
        <w:rPr>
          <w:rStyle w:val="IvDbodytextChar"/>
          <w:rFonts w:cs="Calibri"/>
          <w:lang w:val="en-US"/>
        </w:rPr>
      </w:pPr>
    </w:p>
    <w:p w14:paraId="195F9FE3" w14:textId="4D827A06" w:rsidR="00F07D59" w:rsidRPr="00822E86" w:rsidRDefault="00F07D59" w:rsidP="00F07D59">
      <w:pPr>
        <w:pStyle w:val="Heading2"/>
      </w:pPr>
      <w:bookmarkStart w:id="1" w:name="_Toc26386412"/>
      <w:bookmarkStart w:id="2" w:name="_Toc26431218"/>
      <w:bookmarkStart w:id="3" w:name="_Toc30694614"/>
      <w:bookmarkStart w:id="4" w:name="_Toc43906636"/>
      <w:bookmarkStart w:id="5" w:name="_Toc43906752"/>
      <w:bookmarkStart w:id="6" w:name="_Toc44311878"/>
      <w:bookmarkStart w:id="7" w:name="_Toc50536520"/>
      <w:bookmarkStart w:id="8" w:name="_Toc54930292"/>
      <w:bookmarkStart w:id="9" w:name="_Toc54968097"/>
      <w:bookmarkStart w:id="10" w:name="_Toc57236419"/>
      <w:bookmarkStart w:id="11" w:name="_Toc57236582"/>
      <w:bookmarkStart w:id="12" w:name="_Toc57530223"/>
      <w:bookmarkStart w:id="13" w:name="_Toc57532424"/>
      <w:bookmarkStart w:id="14" w:name="_Toc93073659"/>
      <w:r w:rsidRPr="00822E86">
        <w:t>5.x</w:t>
      </w:r>
      <w:r w:rsidRPr="00822E86">
        <w:tab/>
        <w:t xml:space="preserve">Key Issue #x: </w:t>
      </w:r>
      <w:bookmarkEnd w:id="1"/>
      <w:bookmarkEnd w:id="2"/>
      <w:bookmarkEnd w:id="3"/>
      <w:bookmarkEnd w:id="4"/>
      <w:bookmarkEnd w:id="5"/>
      <w:bookmarkEnd w:id="6"/>
      <w:bookmarkEnd w:id="7"/>
      <w:bookmarkEnd w:id="8"/>
      <w:bookmarkEnd w:id="9"/>
      <w:bookmarkEnd w:id="10"/>
      <w:bookmarkEnd w:id="11"/>
      <w:bookmarkEnd w:id="12"/>
      <w:bookmarkEnd w:id="13"/>
      <w:r w:rsidR="00326DF4">
        <w:t xml:space="preserve">Handling of dynamic change of </w:t>
      </w:r>
      <w:r w:rsidR="00326DF4" w:rsidRPr="00326DF4">
        <w:t xml:space="preserve">traffic characteristics </w:t>
      </w:r>
      <w:r w:rsidR="00326DF4">
        <w:t>of user data</w:t>
      </w:r>
      <w:bookmarkEnd w:id="14"/>
    </w:p>
    <w:p w14:paraId="048587E8" w14:textId="77777777" w:rsidR="00F07D59" w:rsidRPr="00822E86" w:rsidRDefault="00F07D59" w:rsidP="00F07D59">
      <w:pPr>
        <w:pStyle w:val="Heading3"/>
        <w:rPr>
          <w:lang w:eastAsia="zh-CN"/>
        </w:rPr>
      </w:pPr>
      <w:bookmarkStart w:id="15" w:name="_Toc26386413"/>
      <w:bookmarkStart w:id="16" w:name="_Toc26431219"/>
      <w:bookmarkStart w:id="17" w:name="_Toc30694615"/>
      <w:bookmarkStart w:id="18" w:name="_Toc43906637"/>
      <w:bookmarkStart w:id="19" w:name="_Toc43906753"/>
      <w:bookmarkStart w:id="20" w:name="_Toc44311879"/>
      <w:bookmarkStart w:id="21" w:name="_Toc50536521"/>
      <w:bookmarkStart w:id="22" w:name="_Toc54930293"/>
      <w:bookmarkStart w:id="23" w:name="_Toc54968098"/>
      <w:bookmarkStart w:id="24" w:name="_Toc57236420"/>
      <w:bookmarkStart w:id="25" w:name="_Toc57236583"/>
      <w:bookmarkStart w:id="26" w:name="_Toc57530224"/>
      <w:bookmarkStart w:id="27" w:name="_Toc57532425"/>
      <w:bookmarkStart w:id="28" w:name="_Toc93073660"/>
      <w:bookmarkStart w:id="29" w:name="_Hlk500943653"/>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1BB8ADA" w14:textId="77777777" w:rsidR="00F07D59" w:rsidRDefault="00F07D59" w:rsidP="00F07D59">
      <w:pPr>
        <w:pStyle w:val="EditorsNote"/>
        <w:rPr>
          <w:lang w:eastAsia="ko-KR"/>
        </w:rPr>
      </w:pPr>
      <w:r w:rsidRPr="00822E86">
        <w:rPr>
          <w:lang w:eastAsia="ko-KR"/>
        </w:rPr>
        <w:t>Editor’s note: This clause provides a description of the key issue.</w:t>
      </w:r>
      <w:r w:rsidRPr="00822E86">
        <w:rPr>
          <w:rFonts w:hint="eastAsia"/>
          <w:lang w:eastAsia="ko-KR"/>
        </w:rPr>
        <w:t xml:space="preserve"> </w:t>
      </w:r>
      <w:r w:rsidRPr="00822E86">
        <w:rPr>
          <w:lang w:eastAsia="ko-KR"/>
        </w:rPr>
        <w:t>It's recommended to provide Use cases/scenarios here to support the key issue.</w:t>
      </w:r>
    </w:p>
    <w:p w14:paraId="665E22C0" w14:textId="66BB419B" w:rsidR="009A00C3" w:rsidRDefault="009A00C3" w:rsidP="009A00C3">
      <w:r w:rsidRPr="009A00C3">
        <w:lastRenderedPageBreak/>
        <w:t>In traditional</w:t>
      </w:r>
      <w:r>
        <w:t xml:space="preserve"> multimedia communications with </w:t>
      </w:r>
      <w:r w:rsidRPr="009A00C3">
        <w:t>2D video, both the audio and video medias are sent from sender to the receiver. This results in two different QoS flows where the video stream could be in the range of ~1Mb/s while audio in ~200Kb/s.</w:t>
      </w:r>
      <w:r>
        <w:t xml:space="preserve"> To support good </w:t>
      </w:r>
      <w:proofErr w:type="spellStart"/>
      <w:r>
        <w:t>QoE</w:t>
      </w:r>
      <w:proofErr w:type="spellEnd"/>
      <w:r>
        <w:t>, GBR resource type can be used for these type of media streams since the bit rate is quite predictable and stable over the course of the session.</w:t>
      </w:r>
    </w:p>
    <w:p w14:paraId="2D23366F" w14:textId="578AD266" w:rsidR="00A33FF6" w:rsidRDefault="009A00C3" w:rsidP="009A00C3">
      <w:r>
        <w:t>With the advancement in applying ML in communications (</w:t>
      </w:r>
      <w:proofErr w:type="spellStart"/>
      <w:r>
        <w:t>e.g</w:t>
      </w:r>
      <w:proofErr w:type="spellEnd"/>
      <w:r>
        <w:t xml:space="preserve"> like </w:t>
      </w:r>
      <w:r w:rsidRPr="009A00C3">
        <w:t xml:space="preserve">Volumetric Avatars </w:t>
      </w:r>
      <w:r>
        <w:t xml:space="preserve">see [REF </w:t>
      </w:r>
      <w:hyperlink r:id="rId8" w:history="1">
        <w:r w:rsidRPr="009A00C3">
          <w:rPr>
            <w:rStyle w:val="Hyperlink"/>
          </w:rPr>
          <w:t>x</w:t>
        </w:r>
        <w:r w:rsidRPr="009A00C3">
          <w:rPr>
            <w:rStyle w:val="Hyperlink"/>
          </w:rPr>
          <w:t>x</w:t>
        </w:r>
      </w:hyperlink>
      <w:r>
        <w:t>]</w:t>
      </w:r>
      <w:r w:rsidR="00A33FF6">
        <w:t>)</w:t>
      </w:r>
      <w:r>
        <w:t>,</w:t>
      </w:r>
      <w:r w:rsidR="00A33FF6">
        <w:t xml:space="preserve"> the rendering of the sender image is based on applying e.g., identity and expression code to a universal prior data model at the decoder side. In other words, the downloading of data model to the decider side could be seen as a burst of user data (e.g., 100MB) that happens once in a session while the expression code/identity code (e.g., 100kB) could be seen as low constant data bit rate of user data.</w:t>
      </w:r>
    </w:p>
    <w:p w14:paraId="65C65992" w14:textId="77777777" w:rsidR="001D1E6F" w:rsidRDefault="00A33FF6" w:rsidP="009A00C3">
      <w:r>
        <w:t>This type of communication data model can also be applied to other AI related application like contextual AI when the downloading of data model could be seen as data burst while contextual related code point</w:t>
      </w:r>
      <w:r w:rsidR="001D1E6F">
        <w:t xml:space="preserve"> (e.g., location, pose)</w:t>
      </w:r>
      <w:r>
        <w:t xml:space="preserve"> is</w:t>
      </w:r>
      <w:r w:rsidR="001D1E6F">
        <w:t xml:space="preserve"> much smaller.</w:t>
      </w:r>
    </w:p>
    <w:p w14:paraId="261CF601" w14:textId="36AD5FBA" w:rsidR="001D1E6F" w:rsidRDefault="001D1E6F" w:rsidP="009A00C3">
      <w:r>
        <w:t xml:space="preserve">Using GBR resource type based on data burst size is overkill for the system as most of the data rate requirement for the session is relatively low. Furthermore, commercial application using GBR has not been proven to be successful in the industry so far. </w:t>
      </w:r>
    </w:p>
    <w:p w14:paraId="621CF668" w14:textId="52B4FBB0" w:rsidR="001D1E6F" w:rsidRDefault="001D1E6F" w:rsidP="009A00C3">
      <w:r>
        <w:t>Using non GBR will introduce extra delay while data model is being downloaded during the “data burst” period</w:t>
      </w:r>
      <w:r w:rsidR="005C4ADC">
        <w:t xml:space="preserve"> as this is required to render any output to the user, hence, this type of delay can greatly affect the </w:t>
      </w:r>
      <w:proofErr w:type="spellStart"/>
      <w:r w:rsidR="005C4ADC">
        <w:t>QoE</w:t>
      </w:r>
      <w:proofErr w:type="spellEnd"/>
      <w:r w:rsidR="005C4ADC">
        <w:t xml:space="preserve"> of the </w:t>
      </w:r>
      <w:proofErr w:type="spellStart"/>
      <w:r w:rsidR="005C4ADC">
        <w:t>xR</w:t>
      </w:r>
      <w:proofErr w:type="spellEnd"/>
      <w:r w:rsidR="005C4ADC">
        <w:t xml:space="preserve"> application</w:t>
      </w:r>
      <w:r>
        <w:t>.</w:t>
      </w:r>
    </w:p>
    <w:p w14:paraId="781D4EB9" w14:textId="77777777" w:rsidR="00EB0694" w:rsidRDefault="00522003" w:rsidP="00522003">
      <w:r>
        <w:t xml:space="preserve">Overall, </w:t>
      </w:r>
      <w:r w:rsidRPr="00522003">
        <w:t xml:space="preserve">5GS QoS Framework does not fit well to support </w:t>
      </w:r>
      <w:r w:rsidR="005C4ADC" w:rsidRPr="005C4ADC">
        <w:t xml:space="preserve">dynamic change of traffic characteristics of user data </w:t>
      </w:r>
      <w:r w:rsidR="005C4ADC">
        <w:t xml:space="preserve">like short term data boost requirement. </w:t>
      </w:r>
    </w:p>
    <w:p w14:paraId="35696BF4" w14:textId="326020B9" w:rsidR="00EB0694" w:rsidRDefault="00522003" w:rsidP="00522003">
      <w:pPr>
        <w:rPr>
          <w:lang w:eastAsia="zh-CN"/>
        </w:rPr>
      </w:pPr>
      <w:r w:rsidRPr="00BC49C2">
        <w:rPr>
          <w:lang w:eastAsia="zh-CN"/>
        </w:rPr>
        <w:t xml:space="preserve">The objective of this Key Issue is to </w:t>
      </w:r>
      <w:r w:rsidR="005C4ADC">
        <w:rPr>
          <w:lang w:eastAsia="zh-CN"/>
        </w:rPr>
        <w:t>s</w:t>
      </w:r>
      <w:r w:rsidR="005C4ADC" w:rsidRPr="005C4ADC">
        <w:rPr>
          <w:lang w:eastAsia="zh-CN"/>
        </w:rPr>
        <w:t xml:space="preserve">tudy whether and how to support dynamic change (via user plane) in traffic characteristics </w:t>
      </w:r>
      <w:r w:rsidR="00EB0694" w:rsidRPr="00EB0694">
        <w:rPr>
          <w:lang w:eastAsia="zh-CN"/>
        </w:rPr>
        <w:t>(</w:t>
      </w:r>
      <w:proofErr w:type="gramStart"/>
      <w:r w:rsidR="00EB0694" w:rsidRPr="00EB0694">
        <w:rPr>
          <w:lang w:eastAsia="zh-CN"/>
        </w:rPr>
        <w:t>e.g.</w:t>
      </w:r>
      <w:proofErr w:type="gramEnd"/>
      <w:r w:rsidR="00EB0694" w:rsidRPr="00EB0694">
        <w:rPr>
          <w:lang w:eastAsia="zh-CN"/>
        </w:rPr>
        <w:t xml:space="preserve"> burst related parameters), provided by the application in the DN</w:t>
      </w:r>
      <w:r w:rsidR="00EB0694">
        <w:rPr>
          <w:lang w:eastAsia="zh-CN"/>
        </w:rPr>
        <w:t>.</w:t>
      </w:r>
    </w:p>
    <w:bookmarkEnd w:id="29"/>
    <w:p w14:paraId="6E03C85B" w14:textId="7140D97F" w:rsidR="00897FF4" w:rsidRDefault="004952EC">
      <w:pPr>
        <w:overflowPunct/>
        <w:autoSpaceDE/>
        <w:autoSpaceDN/>
        <w:adjustRightInd/>
        <w:spacing w:after="0"/>
        <w:textAlignment w:val="auto"/>
        <w:rPr>
          <w:rFonts w:ascii="Arial" w:hAnsi="Arial" w:cs="Arial"/>
          <w:color w:val="212529"/>
          <w:sz w:val="21"/>
          <w:szCs w:val="21"/>
        </w:rPr>
      </w:pPr>
      <w:r w:rsidRPr="004952EC">
        <w:rPr>
          <w:rFonts w:ascii="Arial" w:hAnsi="Arial" w:cs="Arial"/>
          <w:color w:val="212529"/>
          <w:sz w:val="21"/>
          <w:szCs w:val="21"/>
          <w:highlight w:val="cyan"/>
        </w:rPr>
        <w:t>&lt;&lt; End of proposal &gt;&gt;</w:t>
      </w:r>
    </w:p>
    <w:sectPr w:rsidR="00897FF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1247E" w14:textId="77777777" w:rsidR="00163440" w:rsidRDefault="00163440">
      <w:pPr>
        <w:spacing w:after="0"/>
      </w:pPr>
      <w:r>
        <w:separator/>
      </w:r>
    </w:p>
  </w:endnote>
  <w:endnote w:type="continuationSeparator" w:id="0">
    <w:p w14:paraId="0D3489A4" w14:textId="77777777" w:rsidR="00163440" w:rsidRDefault="001634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07292" w14:textId="77777777" w:rsidR="00163440" w:rsidRDefault="00163440">
      <w:pPr>
        <w:spacing w:after="0"/>
      </w:pPr>
      <w:r>
        <w:separator/>
      </w:r>
    </w:p>
  </w:footnote>
  <w:footnote w:type="continuationSeparator" w:id="0">
    <w:p w14:paraId="38214232" w14:textId="77777777" w:rsidR="00163440" w:rsidRDefault="001634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65847762">
    <w:abstractNumId w:val="4"/>
  </w:num>
  <w:num w:numId="2" w16cid:durableId="1520197570">
    <w:abstractNumId w:val="2"/>
  </w:num>
  <w:num w:numId="3" w16cid:durableId="26369249">
    <w:abstractNumId w:val="3"/>
  </w:num>
  <w:num w:numId="4" w16cid:durableId="218129845">
    <w:abstractNumId w:val="1"/>
  </w:num>
  <w:num w:numId="5" w16cid:durableId="16099224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bordersDoNotSurroundHeader/>
  <w:bordersDoNotSurroundFooter/>
  <w:proofState w:spelling="clean" w:grammar="clean"/>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67BB"/>
    <w:rsid w:val="000071DA"/>
    <w:rsid w:val="0001682C"/>
    <w:rsid w:val="000175A1"/>
    <w:rsid w:val="000201E2"/>
    <w:rsid w:val="000206A1"/>
    <w:rsid w:val="00031358"/>
    <w:rsid w:val="00033F6F"/>
    <w:rsid w:val="000359F2"/>
    <w:rsid w:val="0003757C"/>
    <w:rsid w:val="000420FE"/>
    <w:rsid w:val="00051B7A"/>
    <w:rsid w:val="00052BF6"/>
    <w:rsid w:val="000533EB"/>
    <w:rsid w:val="00053A3E"/>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650F"/>
    <w:rsid w:val="000D7835"/>
    <w:rsid w:val="000F60DC"/>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40"/>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1E6F"/>
    <w:rsid w:val="001D248B"/>
    <w:rsid w:val="001D6EC8"/>
    <w:rsid w:val="001E0FDB"/>
    <w:rsid w:val="001E172F"/>
    <w:rsid w:val="001E2E1B"/>
    <w:rsid w:val="001F0D6A"/>
    <w:rsid w:val="001F29E8"/>
    <w:rsid w:val="001F37FE"/>
    <w:rsid w:val="001F5252"/>
    <w:rsid w:val="001F6FA9"/>
    <w:rsid w:val="00202529"/>
    <w:rsid w:val="00211BB7"/>
    <w:rsid w:val="00215373"/>
    <w:rsid w:val="00221CD8"/>
    <w:rsid w:val="00231912"/>
    <w:rsid w:val="0023533C"/>
    <w:rsid w:val="00252C46"/>
    <w:rsid w:val="00254023"/>
    <w:rsid w:val="00255D89"/>
    <w:rsid w:val="00261419"/>
    <w:rsid w:val="00261EAD"/>
    <w:rsid w:val="0026577B"/>
    <w:rsid w:val="002732DF"/>
    <w:rsid w:val="00285DDA"/>
    <w:rsid w:val="00286D4D"/>
    <w:rsid w:val="0029411E"/>
    <w:rsid w:val="00296EB4"/>
    <w:rsid w:val="002973F0"/>
    <w:rsid w:val="002A0DC7"/>
    <w:rsid w:val="002A7FA7"/>
    <w:rsid w:val="002B0C98"/>
    <w:rsid w:val="002B4210"/>
    <w:rsid w:val="002B4875"/>
    <w:rsid w:val="002B7495"/>
    <w:rsid w:val="002D51A3"/>
    <w:rsid w:val="002D58D6"/>
    <w:rsid w:val="002D732E"/>
    <w:rsid w:val="002E1E45"/>
    <w:rsid w:val="002E5AB0"/>
    <w:rsid w:val="002E647B"/>
    <w:rsid w:val="002E7A65"/>
    <w:rsid w:val="002F63EE"/>
    <w:rsid w:val="002F7FCF"/>
    <w:rsid w:val="003004E6"/>
    <w:rsid w:val="00303902"/>
    <w:rsid w:val="0030572F"/>
    <w:rsid w:val="00307FD1"/>
    <w:rsid w:val="00314D0C"/>
    <w:rsid w:val="0032299E"/>
    <w:rsid w:val="00323309"/>
    <w:rsid w:val="00326DF4"/>
    <w:rsid w:val="00327534"/>
    <w:rsid w:val="003313A1"/>
    <w:rsid w:val="00333206"/>
    <w:rsid w:val="00336323"/>
    <w:rsid w:val="00337E61"/>
    <w:rsid w:val="003407BA"/>
    <w:rsid w:val="003428CD"/>
    <w:rsid w:val="003475E9"/>
    <w:rsid w:val="00350A92"/>
    <w:rsid w:val="00356657"/>
    <w:rsid w:val="00361D7C"/>
    <w:rsid w:val="00365339"/>
    <w:rsid w:val="003669E4"/>
    <w:rsid w:val="00371A85"/>
    <w:rsid w:val="0037257A"/>
    <w:rsid w:val="0037678E"/>
    <w:rsid w:val="0038090F"/>
    <w:rsid w:val="00391C28"/>
    <w:rsid w:val="003A542C"/>
    <w:rsid w:val="003B1DDA"/>
    <w:rsid w:val="003B5EC8"/>
    <w:rsid w:val="003C2ADB"/>
    <w:rsid w:val="003D02D6"/>
    <w:rsid w:val="003D2E14"/>
    <w:rsid w:val="003E62B6"/>
    <w:rsid w:val="003F0419"/>
    <w:rsid w:val="003F2F88"/>
    <w:rsid w:val="004009F4"/>
    <w:rsid w:val="00401AE4"/>
    <w:rsid w:val="00403220"/>
    <w:rsid w:val="00405337"/>
    <w:rsid w:val="004063CE"/>
    <w:rsid w:val="004118A0"/>
    <w:rsid w:val="00430388"/>
    <w:rsid w:val="0043191F"/>
    <w:rsid w:val="00437E9B"/>
    <w:rsid w:val="004433E7"/>
    <w:rsid w:val="00444139"/>
    <w:rsid w:val="00444890"/>
    <w:rsid w:val="004465E7"/>
    <w:rsid w:val="004513DB"/>
    <w:rsid w:val="00451A66"/>
    <w:rsid w:val="004667C4"/>
    <w:rsid w:val="00477260"/>
    <w:rsid w:val="00487978"/>
    <w:rsid w:val="00494BE6"/>
    <w:rsid w:val="004952EC"/>
    <w:rsid w:val="00495FD6"/>
    <w:rsid w:val="004A038E"/>
    <w:rsid w:val="004A3CF1"/>
    <w:rsid w:val="004A455E"/>
    <w:rsid w:val="004B27EE"/>
    <w:rsid w:val="004B3F92"/>
    <w:rsid w:val="004B5141"/>
    <w:rsid w:val="004B5C38"/>
    <w:rsid w:val="004B5ECC"/>
    <w:rsid w:val="004C3D5B"/>
    <w:rsid w:val="004C57D2"/>
    <w:rsid w:val="004C7A18"/>
    <w:rsid w:val="004D52F3"/>
    <w:rsid w:val="004E37F4"/>
    <w:rsid w:val="004E645C"/>
    <w:rsid w:val="00503605"/>
    <w:rsid w:val="00505882"/>
    <w:rsid w:val="00510E72"/>
    <w:rsid w:val="005126E6"/>
    <w:rsid w:val="00513872"/>
    <w:rsid w:val="00522003"/>
    <w:rsid w:val="00522CF5"/>
    <w:rsid w:val="0052406A"/>
    <w:rsid w:val="00524A87"/>
    <w:rsid w:val="00544134"/>
    <w:rsid w:val="0054761D"/>
    <w:rsid w:val="00550997"/>
    <w:rsid w:val="0055688F"/>
    <w:rsid w:val="00557363"/>
    <w:rsid w:val="00567D77"/>
    <w:rsid w:val="005854F7"/>
    <w:rsid w:val="005866B0"/>
    <w:rsid w:val="0059054D"/>
    <w:rsid w:val="005A63D3"/>
    <w:rsid w:val="005A7BFB"/>
    <w:rsid w:val="005B2039"/>
    <w:rsid w:val="005C4ADC"/>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432F"/>
    <w:rsid w:val="00686137"/>
    <w:rsid w:val="00693366"/>
    <w:rsid w:val="00693FD1"/>
    <w:rsid w:val="006A4261"/>
    <w:rsid w:val="006C02EA"/>
    <w:rsid w:val="006D0F9A"/>
    <w:rsid w:val="006D4033"/>
    <w:rsid w:val="006D4800"/>
    <w:rsid w:val="006E135A"/>
    <w:rsid w:val="006E48BD"/>
    <w:rsid w:val="006E645E"/>
    <w:rsid w:val="006F25A9"/>
    <w:rsid w:val="00700583"/>
    <w:rsid w:val="007035C3"/>
    <w:rsid w:val="007101BD"/>
    <w:rsid w:val="007108FA"/>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80298"/>
    <w:rsid w:val="00784E22"/>
    <w:rsid w:val="0078550B"/>
    <w:rsid w:val="007A00EA"/>
    <w:rsid w:val="007A1F2C"/>
    <w:rsid w:val="007A312B"/>
    <w:rsid w:val="007A546B"/>
    <w:rsid w:val="007B2CE5"/>
    <w:rsid w:val="007B54AA"/>
    <w:rsid w:val="007C1A6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97FF4"/>
    <w:rsid w:val="008A17DB"/>
    <w:rsid w:val="008A3790"/>
    <w:rsid w:val="008A4F71"/>
    <w:rsid w:val="008A5192"/>
    <w:rsid w:val="008A6979"/>
    <w:rsid w:val="008A7357"/>
    <w:rsid w:val="008A759F"/>
    <w:rsid w:val="008B1685"/>
    <w:rsid w:val="008B38F5"/>
    <w:rsid w:val="008C1485"/>
    <w:rsid w:val="008C514E"/>
    <w:rsid w:val="008D2CF1"/>
    <w:rsid w:val="008D4A56"/>
    <w:rsid w:val="008E2795"/>
    <w:rsid w:val="008E49ED"/>
    <w:rsid w:val="008E6D7D"/>
    <w:rsid w:val="008F1771"/>
    <w:rsid w:val="008F2140"/>
    <w:rsid w:val="008F46EE"/>
    <w:rsid w:val="008F5E8B"/>
    <w:rsid w:val="0090351B"/>
    <w:rsid w:val="009052F3"/>
    <w:rsid w:val="00906AC9"/>
    <w:rsid w:val="00906E36"/>
    <w:rsid w:val="009138F3"/>
    <w:rsid w:val="00916C19"/>
    <w:rsid w:val="009177F2"/>
    <w:rsid w:val="009204F4"/>
    <w:rsid w:val="00920788"/>
    <w:rsid w:val="00924813"/>
    <w:rsid w:val="009336A6"/>
    <w:rsid w:val="00934354"/>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27A4"/>
    <w:rsid w:val="00977F51"/>
    <w:rsid w:val="0098076C"/>
    <w:rsid w:val="00985E14"/>
    <w:rsid w:val="009972F0"/>
    <w:rsid w:val="009A00C3"/>
    <w:rsid w:val="009A32E9"/>
    <w:rsid w:val="009A636C"/>
    <w:rsid w:val="009B5785"/>
    <w:rsid w:val="009C0548"/>
    <w:rsid w:val="009C4578"/>
    <w:rsid w:val="009C7B34"/>
    <w:rsid w:val="009D111A"/>
    <w:rsid w:val="009D329D"/>
    <w:rsid w:val="009D66E1"/>
    <w:rsid w:val="009D6896"/>
    <w:rsid w:val="009E50C1"/>
    <w:rsid w:val="009E6522"/>
    <w:rsid w:val="009E6556"/>
    <w:rsid w:val="009F19D8"/>
    <w:rsid w:val="009F2598"/>
    <w:rsid w:val="009F4614"/>
    <w:rsid w:val="009F7D08"/>
    <w:rsid w:val="00A02650"/>
    <w:rsid w:val="00A04842"/>
    <w:rsid w:val="00A058A0"/>
    <w:rsid w:val="00A06B76"/>
    <w:rsid w:val="00A12973"/>
    <w:rsid w:val="00A14191"/>
    <w:rsid w:val="00A17905"/>
    <w:rsid w:val="00A315E1"/>
    <w:rsid w:val="00A33FF6"/>
    <w:rsid w:val="00A34240"/>
    <w:rsid w:val="00A3620F"/>
    <w:rsid w:val="00A3702F"/>
    <w:rsid w:val="00A37DF5"/>
    <w:rsid w:val="00A51034"/>
    <w:rsid w:val="00A52419"/>
    <w:rsid w:val="00A52D42"/>
    <w:rsid w:val="00A562F5"/>
    <w:rsid w:val="00A57006"/>
    <w:rsid w:val="00A64E3C"/>
    <w:rsid w:val="00A65089"/>
    <w:rsid w:val="00A670D4"/>
    <w:rsid w:val="00A758CA"/>
    <w:rsid w:val="00A8102F"/>
    <w:rsid w:val="00A822E6"/>
    <w:rsid w:val="00A875FB"/>
    <w:rsid w:val="00A91C23"/>
    <w:rsid w:val="00A91F05"/>
    <w:rsid w:val="00A9303F"/>
    <w:rsid w:val="00A9404E"/>
    <w:rsid w:val="00A94159"/>
    <w:rsid w:val="00AA21D2"/>
    <w:rsid w:val="00AA5AB8"/>
    <w:rsid w:val="00AB3EAA"/>
    <w:rsid w:val="00AC677F"/>
    <w:rsid w:val="00AD16C1"/>
    <w:rsid w:val="00AD6270"/>
    <w:rsid w:val="00AE5816"/>
    <w:rsid w:val="00AE7CD5"/>
    <w:rsid w:val="00AF1596"/>
    <w:rsid w:val="00AF75AC"/>
    <w:rsid w:val="00B02856"/>
    <w:rsid w:val="00B10A81"/>
    <w:rsid w:val="00B129B4"/>
    <w:rsid w:val="00B17B0C"/>
    <w:rsid w:val="00B2002D"/>
    <w:rsid w:val="00B209FD"/>
    <w:rsid w:val="00B23475"/>
    <w:rsid w:val="00B325AB"/>
    <w:rsid w:val="00B41D09"/>
    <w:rsid w:val="00B46868"/>
    <w:rsid w:val="00B47E22"/>
    <w:rsid w:val="00B50889"/>
    <w:rsid w:val="00B52AA9"/>
    <w:rsid w:val="00B5481E"/>
    <w:rsid w:val="00B60489"/>
    <w:rsid w:val="00B616B2"/>
    <w:rsid w:val="00B62405"/>
    <w:rsid w:val="00B70155"/>
    <w:rsid w:val="00B7126D"/>
    <w:rsid w:val="00B7492A"/>
    <w:rsid w:val="00B76792"/>
    <w:rsid w:val="00B82121"/>
    <w:rsid w:val="00B82124"/>
    <w:rsid w:val="00B85D92"/>
    <w:rsid w:val="00B900E4"/>
    <w:rsid w:val="00B90C04"/>
    <w:rsid w:val="00B93558"/>
    <w:rsid w:val="00BA1927"/>
    <w:rsid w:val="00BA6CBF"/>
    <w:rsid w:val="00BB01C1"/>
    <w:rsid w:val="00BB11CA"/>
    <w:rsid w:val="00BB53EB"/>
    <w:rsid w:val="00BC07C7"/>
    <w:rsid w:val="00BC278B"/>
    <w:rsid w:val="00BD435E"/>
    <w:rsid w:val="00BE23B1"/>
    <w:rsid w:val="00BE2CBA"/>
    <w:rsid w:val="00BE6064"/>
    <w:rsid w:val="00BF6FC3"/>
    <w:rsid w:val="00C018BB"/>
    <w:rsid w:val="00C05735"/>
    <w:rsid w:val="00C10B37"/>
    <w:rsid w:val="00C12D0E"/>
    <w:rsid w:val="00C14339"/>
    <w:rsid w:val="00C2018E"/>
    <w:rsid w:val="00C21795"/>
    <w:rsid w:val="00C42288"/>
    <w:rsid w:val="00C57161"/>
    <w:rsid w:val="00C66586"/>
    <w:rsid w:val="00C66B23"/>
    <w:rsid w:val="00C74CAA"/>
    <w:rsid w:val="00C75919"/>
    <w:rsid w:val="00C80BD5"/>
    <w:rsid w:val="00C81F6C"/>
    <w:rsid w:val="00C82B62"/>
    <w:rsid w:val="00C832BB"/>
    <w:rsid w:val="00C866ED"/>
    <w:rsid w:val="00C86976"/>
    <w:rsid w:val="00C86DF3"/>
    <w:rsid w:val="00C8711B"/>
    <w:rsid w:val="00C87501"/>
    <w:rsid w:val="00C901D5"/>
    <w:rsid w:val="00C91052"/>
    <w:rsid w:val="00C92AA9"/>
    <w:rsid w:val="00C958A4"/>
    <w:rsid w:val="00CA0067"/>
    <w:rsid w:val="00CA37A4"/>
    <w:rsid w:val="00CA5DE6"/>
    <w:rsid w:val="00CB0EA1"/>
    <w:rsid w:val="00CB20E0"/>
    <w:rsid w:val="00CB3F5D"/>
    <w:rsid w:val="00CB7CEB"/>
    <w:rsid w:val="00CC025D"/>
    <w:rsid w:val="00CC0A6D"/>
    <w:rsid w:val="00CC6133"/>
    <w:rsid w:val="00CC7D2A"/>
    <w:rsid w:val="00CD2997"/>
    <w:rsid w:val="00CD5CA3"/>
    <w:rsid w:val="00CE1FB3"/>
    <w:rsid w:val="00CE4998"/>
    <w:rsid w:val="00CF1CA6"/>
    <w:rsid w:val="00CF37D5"/>
    <w:rsid w:val="00CF5F52"/>
    <w:rsid w:val="00CF6A9D"/>
    <w:rsid w:val="00D01F9D"/>
    <w:rsid w:val="00D023A9"/>
    <w:rsid w:val="00D06EF0"/>
    <w:rsid w:val="00D10735"/>
    <w:rsid w:val="00D14ABA"/>
    <w:rsid w:val="00D16364"/>
    <w:rsid w:val="00D2043C"/>
    <w:rsid w:val="00D23B91"/>
    <w:rsid w:val="00D269EB"/>
    <w:rsid w:val="00D30765"/>
    <w:rsid w:val="00D354BE"/>
    <w:rsid w:val="00D362C4"/>
    <w:rsid w:val="00D3784F"/>
    <w:rsid w:val="00D41CA4"/>
    <w:rsid w:val="00D42321"/>
    <w:rsid w:val="00D4370D"/>
    <w:rsid w:val="00D441FB"/>
    <w:rsid w:val="00D4464F"/>
    <w:rsid w:val="00D44DC4"/>
    <w:rsid w:val="00D531C7"/>
    <w:rsid w:val="00D56126"/>
    <w:rsid w:val="00D56404"/>
    <w:rsid w:val="00D56BA8"/>
    <w:rsid w:val="00D6152B"/>
    <w:rsid w:val="00D62A13"/>
    <w:rsid w:val="00D631A2"/>
    <w:rsid w:val="00D63D07"/>
    <w:rsid w:val="00D701A3"/>
    <w:rsid w:val="00D71356"/>
    <w:rsid w:val="00D73B77"/>
    <w:rsid w:val="00D741AE"/>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2101"/>
    <w:rsid w:val="00DC4B4F"/>
    <w:rsid w:val="00DC7B5E"/>
    <w:rsid w:val="00DD6E43"/>
    <w:rsid w:val="00DE3414"/>
    <w:rsid w:val="00DE3A6B"/>
    <w:rsid w:val="00DE7F12"/>
    <w:rsid w:val="00DF2291"/>
    <w:rsid w:val="00DF26C1"/>
    <w:rsid w:val="00DF34C8"/>
    <w:rsid w:val="00DF5B15"/>
    <w:rsid w:val="00DF65A3"/>
    <w:rsid w:val="00E003A7"/>
    <w:rsid w:val="00E042DC"/>
    <w:rsid w:val="00E07E90"/>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50FC"/>
    <w:rsid w:val="00E45FE6"/>
    <w:rsid w:val="00E467C7"/>
    <w:rsid w:val="00E4786C"/>
    <w:rsid w:val="00E51C29"/>
    <w:rsid w:val="00E521B3"/>
    <w:rsid w:val="00E55763"/>
    <w:rsid w:val="00E557BF"/>
    <w:rsid w:val="00E577E0"/>
    <w:rsid w:val="00E6244C"/>
    <w:rsid w:val="00E702A3"/>
    <w:rsid w:val="00E703FA"/>
    <w:rsid w:val="00E716C6"/>
    <w:rsid w:val="00E762E0"/>
    <w:rsid w:val="00E767E4"/>
    <w:rsid w:val="00E842A9"/>
    <w:rsid w:val="00E92D29"/>
    <w:rsid w:val="00E9315B"/>
    <w:rsid w:val="00E967B3"/>
    <w:rsid w:val="00EA0E34"/>
    <w:rsid w:val="00EA53DF"/>
    <w:rsid w:val="00EB0694"/>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07D59"/>
    <w:rsid w:val="00F110CD"/>
    <w:rsid w:val="00F1170D"/>
    <w:rsid w:val="00F11BBE"/>
    <w:rsid w:val="00F157D9"/>
    <w:rsid w:val="00F24B9B"/>
    <w:rsid w:val="00F306A5"/>
    <w:rsid w:val="00F42973"/>
    <w:rsid w:val="00F56958"/>
    <w:rsid w:val="00F57A1F"/>
    <w:rsid w:val="00F57C64"/>
    <w:rsid w:val="00F6478A"/>
    <w:rsid w:val="00F652BD"/>
    <w:rsid w:val="00F66AD9"/>
    <w:rsid w:val="00F751F1"/>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C7C34"/>
    <w:rsid w:val="00FD19AA"/>
    <w:rsid w:val="00FD45BD"/>
    <w:rsid w:val="00FE06E9"/>
    <w:rsid w:val="00FE3D94"/>
    <w:rsid w:val="00FF0EC2"/>
    <w:rsid w:val="00FF6F2C"/>
    <w:rsid w:val="020E6E6E"/>
    <w:rsid w:val="021144F5"/>
    <w:rsid w:val="025D6BED"/>
    <w:rsid w:val="025F20F0"/>
    <w:rsid w:val="02984898"/>
    <w:rsid w:val="03DB4E5F"/>
    <w:rsid w:val="049D137C"/>
    <w:rsid w:val="04C06027"/>
    <w:rsid w:val="04EC45F3"/>
    <w:rsid w:val="05167D06"/>
    <w:rsid w:val="05181A44"/>
    <w:rsid w:val="055E2FBA"/>
    <w:rsid w:val="05847419"/>
    <w:rsid w:val="05B1065F"/>
    <w:rsid w:val="05B14F05"/>
    <w:rsid w:val="05EC5B44"/>
    <w:rsid w:val="06110302"/>
    <w:rsid w:val="07015E98"/>
    <w:rsid w:val="083D5414"/>
    <w:rsid w:val="08840D3E"/>
    <w:rsid w:val="093B1AB4"/>
    <w:rsid w:val="09A27414"/>
    <w:rsid w:val="09A57D65"/>
    <w:rsid w:val="0B8C4E2D"/>
    <w:rsid w:val="0D460B72"/>
    <w:rsid w:val="0DAD6B54"/>
    <w:rsid w:val="0E325320"/>
    <w:rsid w:val="0E987D02"/>
    <w:rsid w:val="0EDA2DDC"/>
    <w:rsid w:val="0F281825"/>
    <w:rsid w:val="0F864B0D"/>
    <w:rsid w:val="0FF17EFE"/>
    <w:rsid w:val="10517053"/>
    <w:rsid w:val="106A6FF4"/>
    <w:rsid w:val="109E7152"/>
    <w:rsid w:val="10BC2D2B"/>
    <w:rsid w:val="10E82A49"/>
    <w:rsid w:val="1157679C"/>
    <w:rsid w:val="11BA6625"/>
    <w:rsid w:val="12026A19"/>
    <w:rsid w:val="12BA38EC"/>
    <w:rsid w:val="13AA2241"/>
    <w:rsid w:val="14355B71"/>
    <w:rsid w:val="14663C85"/>
    <w:rsid w:val="14F71945"/>
    <w:rsid w:val="14F94C07"/>
    <w:rsid w:val="16516CA8"/>
    <w:rsid w:val="170D7B31"/>
    <w:rsid w:val="17210DCB"/>
    <w:rsid w:val="176B64FB"/>
    <w:rsid w:val="17820677"/>
    <w:rsid w:val="179E21CE"/>
    <w:rsid w:val="181E3DA1"/>
    <w:rsid w:val="18B83735"/>
    <w:rsid w:val="197A29D8"/>
    <w:rsid w:val="19885571"/>
    <w:rsid w:val="19CA22D0"/>
    <w:rsid w:val="19CA3924"/>
    <w:rsid w:val="1AC7047C"/>
    <w:rsid w:val="1AEC4E38"/>
    <w:rsid w:val="1C7B5C36"/>
    <w:rsid w:val="1C9138F3"/>
    <w:rsid w:val="1D1F3AD3"/>
    <w:rsid w:val="1D640D44"/>
    <w:rsid w:val="1D8C172C"/>
    <w:rsid w:val="1E1E39F6"/>
    <w:rsid w:val="1E206BA0"/>
    <w:rsid w:val="1E39499E"/>
    <w:rsid w:val="1EB83BF5"/>
    <w:rsid w:val="1F022AED"/>
    <w:rsid w:val="1FB11493"/>
    <w:rsid w:val="204B4C94"/>
    <w:rsid w:val="20B31431"/>
    <w:rsid w:val="20D457EF"/>
    <w:rsid w:val="210A188C"/>
    <w:rsid w:val="21A97C58"/>
    <w:rsid w:val="21E23597"/>
    <w:rsid w:val="24FB55B8"/>
    <w:rsid w:val="255A0E55"/>
    <w:rsid w:val="262827A7"/>
    <w:rsid w:val="265B4A28"/>
    <w:rsid w:val="269221D6"/>
    <w:rsid w:val="27490680"/>
    <w:rsid w:val="2829020F"/>
    <w:rsid w:val="287F50A4"/>
    <w:rsid w:val="29F4341E"/>
    <w:rsid w:val="2A8C07DD"/>
    <w:rsid w:val="2A9770AC"/>
    <w:rsid w:val="2B5B08F3"/>
    <w:rsid w:val="2BBF4052"/>
    <w:rsid w:val="2BD670B9"/>
    <w:rsid w:val="2D105B5A"/>
    <w:rsid w:val="2DA85828"/>
    <w:rsid w:val="2E244C42"/>
    <w:rsid w:val="2EC93EE5"/>
    <w:rsid w:val="2F20375F"/>
    <w:rsid w:val="2F9724A4"/>
    <w:rsid w:val="3028070E"/>
    <w:rsid w:val="30D7502F"/>
    <w:rsid w:val="313B2B55"/>
    <w:rsid w:val="31DA5C60"/>
    <w:rsid w:val="320944A7"/>
    <w:rsid w:val="32C0140C"/>
    <w:rsid w:val="33552E44"/>
    <w:rsid w:val="33670134"/>
    <w:rsid w:val="33DF55BA"/>
    <w:rsid w:val="351E6B06"/>
    <w:rsid w:val="352A6B80"/>
    <w:rsid w:val="354E0A01"/>
    <w:rsid w:val="35AF77A0"/>
    <w:rsid w:val="35F17935"/>
    <w:rsid w:val="36420FBE"/>
    <w:rsid w:val="369E5028"/>
    <w:rsid w:val="372F6D3F"/>
    <w:rsid w:val="373C617C"/>
    <w:rsid w:val="37F5325E"/>
    <w:rsid w:val="389771E3"/>
    <w:rsid w:val="397A0ADB"/>
    <w:rsid w:val="3A6C38E7"/>
    <w:rsid w:val="3AD46FB5"/>
    <w:rsid w:val="3B1F6C0D"/>
    <w:rsid w:val="3B50198E"/>
    <w:rsid w:val="3C254B00"/>
    <w:rsid w:val="3C5F5CD1"/>
    <w:rsid w:val="3C9613C2"/>
    <w:rsid w:val="3DCC5572"/>
    <w:rsid w:val="3E731CA5"/>
    <w:rsid w:val="3ECF7A14"/>
    <w:rsid w:val="3EF065CE"/>
    <w:rsid w:val="3F8A38EC"/>
    <w:rsid w:val="3FDD07D5"/>
    <w:rsid w:val="3FF13705"/>
    <w:rsid w:val="400C112B"/>
    <w:rsid w:val="401D2061"/>
    <w:rsid w:val="40400F69"/>
    <w:rsid w:val="404C2CAF"/>
    <w:rsid w:val="415E79CC"/>
    <w:rsid w:val="42322F7E"/>
    <w:rsid w:val="432B51AD"/>
    <w:rsid w:val="44115CBC"/>
    <w:rsid w:val="44E66F99"/>
    <w:rsid w:val="44E8249C"/>
    <w:rsid w:val="453B283E"/>
    <w:rsid w:val="45C21DFF"/>
    <w:rsid w:val="45FA7D5B"/>
    <w:rsid w:val="489973AA"/>
    <w:rsid w:val="48D6720F"/>
    <w:rsid w:val="49D84F8F"/>
    <w:rsid w:val="4A4D5AF6"/>
    <w:rsid w:val="4A5144FD"/>
    <w:rsid w:val="4BBE5179"/>
    <w:rsid w:val="4C4D05B2"/>
    <w:rsid w:val="4C4E2CBD"/>
    <w:rsid w:val="4D544769"/>
    <w:rsid w:val="4D5A6673"/>
    <w:rsid w:val="4E9340AA"/>
    <w:rsid w:val="4F290E6D"/>
    <w:rsid w:val="4F92089C"/>
    <w:rsid w:val="4F9B7EA7"/>
    <w:rsid w:val="4F9F2B26"/>
    <w:rsid w:val="4FC92F74"/>
    <w:rsid w:val="4FFE59CD"/>
    <w:rsid w:val="50267A8B"/>
    <w:rsid w:val="509461CB"/>
    <w:rsid w:val="50BE6FAF"/>
    <w:rsid w:val="50C83755"/>
    <w:rsid w:val="50EA304C"/>
    <w:rsid w:val="513C2939"/>
    <w:rsid w:val="513C75A3"/>
    <w:rsid w:val="51641120"/>
    <w:rsid w:val="51E971D0"/>
    <w:rsid w:val="52545EA1"/>
    <w:rsid w:val="53D41815"/>
    <w:rsid w:val="54194508"/>
    <w:rsid w:val="54722618"/>
    <w:rsid w:val="547A32A8"/>
    <w:rsid w:val="54AB0292"/>
    <w:rsid w:val="54C35392"/>
    <w:rsid w:val="54D17D1C"/>
    <w:rsid w:val="553271D3"/>
    <w:rsid w:val="56B72852"/>
    <w:rsid w:val="56FC5D56"/>
    <w:rsid w:val="573A5D9A"/>
    <w:rsid w:val="578505F0"/>
    <w:rsid w:val="580C5702"/>
    <w:rsid w:val="58312988"/>
    <w:rsid w:val="58422359"/>
    <w:rsid w:val="585175C5"/>
    <w:rsid w:val="58701BA4"/>
    <w:rsid w:val="588C3C47"/>
    <w:rsid w:val="58907EDA"/>
    <w:rsid w:val="58C838B7"/>
    <w:rsid w:val="5906737F"/>
    <w:rsid w:val="59103CAB"/>
    <w:rsid w:val="5AFB2552"/>
    <w:rsid w:val="5B312A2C"/>
    <w:rsid w:val="5B785A54"/>
    <w:rsid w:val="5BDB7642"/>
    <w:rsid w:val="5C411ECA"/>
    <w:rsid w:val="5CE54F78"/>
    <w:rsid w:val="5E5E18DF"/>
    <w:rsid w:val="5F243C26"/>
    <w:rsid w:val="61020915"/>
    <w:rsid w:val="616D02E8"/>
    <w:rsid w:val="61C314B2"/>
    <w:rsid w:val="61FA20CA"/>
    <w:rsid w:val="6283241D"/>
    <w:rsid w:val="628607B4"/>
    <w:rsid w:val="62BB2188"/>
    <w:rsid w:val="62E2795C"/>
    <w:rsid w:val="63AB3CC0"/>
    <w:rsid w:val="649F7E44"/>
    <w:rsid w:val="64CA4AE0"/>
    <w:rsid w:val="651C7490"/>
    <w:rsid w:val="654D0AF9"/>
    <w:rsid w:val="65790D87"/>
    <w:rsid w:val="65A818D7"/>
    <w:rsid w:val="65E848BE"/>
    <w:rsid w:val="6841159B"/>
    <w:rsid w:val="68A55548"/>
    <w:rsid w:val="68BA215E"/>
    <w:rsid w:val="68FC3B22"/>
    <w:rsid w:val="694E0453"/>
    <w:rsid w:val="69677364"/>
    <w:rsid w:val="69D803B7"/>
    <w:rsid w:val="6A4A404F"/>
    <w:rsid w:val="6A524969"/>
    <w:rsid w:val="6A986D66"/>
    <w:rsid w:val="6AD0680E"/>
    <w:rsid w:val="6C5021EA"/>
    <w:rsid w:val="6C836123"/>
    <w:rsid w:val="6CCE4B92"/>
    <w:rsid w:val="6D0B689D"/>
    <w:rsid w:val="6DD156B9"/>
    <w:rsid w:val="6DE64BF1"/>
    <w:rsid w:val="6DE82E4A"/>
    <w:rsid w:val="6E634F36"/>
    <w:rsid w:val="6F5C2C41"/>
    <w:rsid w:val="701C1A9E"/>
    <w:rsid w:val="702C6ED1"/>
    <w:rsid w:val="708A7E30"/>
    <w:rsid w:val="709B1AC9"/>
    <w:rsid w:val="709F6BB5"/>
    <w:rsid w:val="70B704DA"/>
    <w:rsid w:val="70C04A87"/>
    <w:rsid w:val="71222644"/>
    <w:rsid w:val="715B556F"/>
    <w:rsid w:val="71F44E84"/>
    <w:rsid w:val="722E6263"/>
    <w:rsid w:val="73491F32"/>
    <w:rsid w:val="73924EA0"/>
    <w:rsid w:val="739C3F3B"/>
    <w:rsid w:val="74017B6D"/>
    <w:rsid w:val="744C085C"/>
    <w:rsid w:val="74666E87"/>
    <w:rsid w:val="75186CAB"/>
    <w:rsid w:val="752B7ECA"/>
    <w:rsid w:val="755E3B9C"/>
    <w:rsid w:val="7564548E"/>
    <w:rsid w:val="75653527"/>
    <w:rsid w:val="75C54845"/>
    <w:rsid w:val="76845473"/>
    <w:rsid w:val="76B26A4C"/>
    <w:rsid w:val="77727D83"/>
    <w:rsid w:val="77B777B0"/>
    <w:rsid w:val="785155D0"/>
    <w:rsid w:val="79352EE7"/>
    <w:rsid w:val="79455C0B"/>
    <w:rsid w:val="79727929"/>
    <w:rsid w:val="79C23DD0"/>
    <w:rsid w:val="7A0138B5"/>
    <w:rsid w:val="7A0A44B4"/>
    <w:rsid w:val="7A7F6792"/>
    <w:rsid w:val="7BB832B0"/>
    <w:rsid w:val="7BC3261C"/>
    <w:rsid w:val="7BDE34E5"/>
    <w:rsid w:val="7DC852C9"/>
    <w:rsid w:val="7DD13F68"/>
    <w:rsid w:val="7E5F5463"/>
    <w:rsid w:val="7EF639AA"/>
    <w:rsid w:val="7F587BFA"/>
    <w:rsid w:val="7F8328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D98A3F"/>
  <w15:docId w15:val="{9F217BA6-4A2F-48CE-BF27-E6BC84AB1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2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E7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E702A3"/>
    <w:pPr>
      <w:pBdr>
        <w:top w:val="none" w:sz="0" w:space="0" w:color="auto"/>
      </w:pBdr>
      <w:spacing w:before="180"/>
      <w:outlineLvl w:val="1"/>
    </w:pPr>
    <w:rPr>
      <w:sz w:val="32"/>
    </w:rPr>
  </w:style>
  <w:style w:type="paragraph" w:styleId="Heading3">
    <w:name w:val="heading 3"/>
    <w:basedOn w:val="Heading2"/>
    <w:next w:val="Normal"/>
    <w:qFormat/>
    <w:rsid w:val="00E702A3"/>
    <w:pPr>
      <w:spacing w:before="120"/>
      <w:outlineLvl w:val="2"/>
    </w:pPr>
    <w:rPr>
      <w:sz w:val="28"/>
    </w:rPr>
  </w:style>
  <w:style w:type="paragraph" w:styleId="Heading4">
    <w:name w:val="heading 4"/>
    <w:basedOn w:val="Heading3"/>
    <w:next w:val="Normal"/>
    <w:qFormat/>
    <w:rsid w:val="00E702A3"/>
    <w:pPr>
      <w:ind w:left="1418" w:hanging="1418"/>
      <w:outlineLvl w:val="3"/>
    </w:pPr>
    <w:rPr>
      <w:sz w:val="24"/>
    </w:rPr>
  </w:style>
  <w:style w:type="paragraph" w:styleId="Heading5">
    <w:name w:val="heading 5"/>
    <w:basedOn w:val="Heading4"/>
    <w:next w:val="Normal"/>
    <w:qFormat/>
    <w:rsid w:val="00E702A3"/>
    <w:pPr>
      <w:ind w:left="1701" w:hanging="1701"/>
      <w:outlineLvl w:val="4"/>
    </w:pPr>
    <w:rPr>
      <w:sz w:val="22"/>
    </w:rPr>
  </w:style>
  <w:style w:type="paragraph" w:styleId="Heading6">
    <w:name w:val="heading 6"/>
    <w:basedOn w:val="H6"/>
    <w:next w:val="Normal"/>
    <w:qFormat/>
    <w:rsid w:val="00E702A3"/>
    <w:pPr>
      <w:outlineLvl w:val="5"/>
    </w:pPr>
  </w:style>
  <w:style w:type="paragraph" w:styleId="Heading7">
    <w:name w:val="heading 7"/>
    <w:basedOn w:val="H6"/>
    <w:next w:val="Normal"/>
    <w:qFormat/>
    <w:rsid w:val="00E702A3"/>
    <w:pPr>
      <w:outlineLvl w:val="6"/>
    </w:pPr>
  </w:style>
  <w:style w:type="paragraph" w:styleId="Heading8">
    <w:name w:val="heading 8"/>
    <w:basedOn w:val="Heading1"/>
    <w:next w:val="Normal"/>
    <w:qFormat/>
    <w:rsid w:val="00E702A3"/>
    <w:pPr>
      <w:ind w:left="0" w:firstLine="0"/>
      <w:outlineLvl w:val="7"/>
    </w:pPr>
  </w:style>
  <w:style w:type="paragraph" w:styleId="Heading9">
    <w:name w:val="heading 9"/>
    <w:basedOn w:val="Heading8"/>
    <w:next w:val="Normal"/>
    <w:qFormat/>
    <w:rsid w:val="00E7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02A3"/>
    <w:pPr>
      <w:ind w:left="1985" w:hanging="1985"/>
      <w:outlineLvl w:val="9"/>
    </w:pPr>
    <w:rPr>
      <w:sz w:val="20"/>
    </w:rPr>
  </w:style>
  <w:style w:type="paragraph" w:styleId="List3">
    <w:name w:val="List 3"/>
    <w:basedOn w:val="List2"/>
    <w:semiHidden/>
    <w:rsid w:val="00E702A3"/>
    <w:pPr>
      <w:ind w:left="1135"/>
    </w:pPr>
  </w:style>
  <w:style w:type="paragraph" w:styleId="List2">
    <w:name w:val="List 2"/>
    <w:basedOn w:val="List"/>
    <w:semiHidden/>
    <w:rsid w:val="00E702A3"/>
    <w:pPr>
      <w:ind w:left="851"/>
    </w:pPr>
  </w:style>
  <w:style w:type="paragraph" w:styleId="List">
    <w:name w:val="List"/>
    <w:basedOn w:val="Normal"/>
    <w:semiHidden/>
    <w:rsid w:val="00E702A3"/>
    <w:pPr>
      <w:ind w:left="568" w:hanging="284"/>
    </w:pPr>
  </w:style>
  <w:style w:type="paragraph" w:styleId="TOC7">
    <w:name w:val="toc 7"/>
    <w:basedOn w:val="TOC6"/>
    <w:next w:val="Normal"/>
    <w:semiHidden/>
    <w:rsid w:val="00E702A3"/>
    <w:pPr>
      <w:ind w:left="2268" w:hanging="2268"/>
    </w:pPr>
  </w:style>
  <w:style w:type="paragraph" w:styleId="TOC6">
    <w:name w:val="toc 6"/>
    <w:basedOn w:val="TOC5"/>
    <w:next w:val="Normal"/>
    <w:semiHidden/>
    <w:rsid w:val="00E702A3"/>
    <w:pPr>
      <w:ind w:left="1985" w:hanging="1985"/>
    </w:pPr>
  </w:style>
  <w:style w:type="paragraph" w:styleId="TOC5">
    <w:name w:val="toc 5"/>
    <w:basedOn w:val="TOC4"/>
    <w:semiHidden/>
    <w:rsid w:val="00E702A3"/>
    <w:pPr>
      <w:ind w:left="1701" w:hanging="1701"/>
    </w:pPr>
  </w:style>
  <w:style w:type="paragraph" w:styleId="TOC4">
    <w:name w:val="toc 4"/>
    <w:basedOn w:val="TOC3"/>
    <w:semiHidden/>
    <w:rsid w:val="00E702A3"/>
    <w:pPr>
      <w:ind w:left="1418" w:hanging="1418"/>
    </w:pPr>
  </w:style>
  <w:style w:type="paragraph" w:styleId="TOC3">
    <w:name w:val="toc 3"/>
    <w:basedOn w:val="TOC2"/>
    <w:semiHidden/>
    <w:rsid w:val="00E702A3"/>
    <w:pPr>
      <w:ind w:left="1134" w:hanging="1134"/>
    </w:pPr>
  </w:style>
  <w:style w:type="paragraph" w:styleId="TOC2">
    <w:name w:val="toc 2"/>
    <w:basedOn w:val="TOC1"/>
    <w:semiHidden/>
    <w:rsid w:val="00E702A3"/>
    <w:pPr>
      <w:keepNext w:val="0"/>
      <w:spacing w:before="0"/>
      <w:ind w:left="851" w:hanging="851"/>
    </w:pPr>
    <w:rPr>
      <w:sz w:val="20"/>
    </w:rPr>
  </w:style>
  <w:style w:type="paragraph" w:styleId="TOC1">
    <w:name w:val="toc 1"/>
    <w:semiHidden/>
    <w:rsid w:val="00E702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E702A3"/>
    <w:pPr>
      <w:ind w:left="851"/>
    </w:pPr>
  </w:style>
  <w:style w:type="paragraph" w:styleId="ListNumber">
    <w:name w:val="List Number"/>
    <w:basedOn w:val="List"/>
    <w:semiHidden/>
    <w:rsid w:val="00E702A3"/>
  </w:style>
  <w:style w:type="paragraph" w:styleId="ListBullet4">
    <w:name w:val="List Bullet 4"/>
    <w:basedOn w:val="ListBullet3"/>
    <w:semiHidden/>
    <w:rsid w:val="00E702A3"/>
    <w:pPr>
      <w:ind w:left="1418"/>
    </w:pPr>
  </w:style>
  <w:style w:type="paragraph" w:styleId="ListBullet3">
    <w:name w:val="List Bullet 3"/>
    <w:basedOn w:val="ListBullet2"/>
    <w:semiHidden/>
    <w:rsid w:val="00E702A3"/>
    <w:pPr>
      <w:ind w:left="1135"/>
    </w:pPr>
  </w:style>
  <w:style w:type="paragraph" w:styleId="ListBullet2">
    <w:name w:val="List Bullet 2"/>
    <w:basedOn w:val="ListBullet"/>
    <w:semiHidden/>
    <w:rsid w:val="00E702A3"/>
    <w:pPr>
      <w:ind w:left="851"/>
    </w:pPr>
  </w:style>
  <w:style w:type="paragraph" w:styleId="ListBullet">
    <w:name w:val="List Bullet"/>
    <w:basedOn w:val="List"/>
    <w:semiHidden/>
    <w:rsid w:val="00E702A3"/>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Chars="200" w:left="420"/>
    </w:pPr>
  </w:style>
  <w:style w:type="paragraph" w:styleId="ListBullet5">
    <w:name w:val="List Bullet 5"/>
    <w:basedOn w:val="ListBullet4"/>
    <w:semiHidden/>
    <w:rsid w:val="00E702A3"/>
    <w:pPr>
      <w:ind w:left="1702"/>
    </w:pPr>
  </w:style>
  <w:style w:type="paragraph" w:styleId="TOC8">
    <w:name w:val="toc 8"/>
    <w:basedOn w:val="TOC1"/>
    <w:semiHidden/>
    <w:rsid w:val="00E702A3"/>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E702A3"/>
    <w:pPr>
      <w:jc w:val="center"/>
    </w:pPr>
    <w:rPr>
      <w:i/>
    </w:rPr>
  </w:style>
  <w:style w:type="paragraph" w:styleId="Header">
    <w:name w:val="header"/>
    <w:link w:val="HeaderChar"/>
    <w:rsid w:val="00E702A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E702A3"/>
    <w:pPr>
      <w:keepLines/>
      <w:spacing w:after="0"/>
      <w:ind w:left="454" w:hanging="454"/>
    </w:pPr>
    <w:rPr>
      <w:sz w:val="16"/>
    </w:rPr>
  </w:style>
  <w:style w:type="paragraph" w:styleId="List5">
    <w:name w:val="List 5"/>
    <w:basedOn w:val="List4"/>
    <w:semiHidden/>
    <w:rsid w:val="00E702A3"/>
    <w:pPr>
      <w:ind w:left="1702"/>
    </w:pPr>
  </w:style>
  <w:style w:type="paragraph" w:styleId="List4">
    <w:name w:val="List 4"/>
    <w:basedOn w:val="List3"/>
    <w:semiHidden/>
    <w:rsid w:val="00E702A3"/>
    <w:pPr>
      <w:ind w:left="1418"/>
    </w:pPr>
  </w:style>
  <w:style w:type="paragraph" w:styleId="TOC9">
    <w:name w:val="toc 9"/>
    <w:basedOn w:val="TOC8"/>
    <w:semiHidden/>
    <w:rsid w:val="00E702A3"/>
    <w:pPr>
      <w:ind w:left="1418" w:hanging="1418"/>
    </w:pPr>
  </w:style>
  <w:style w:type="paragraph" w:styleId="Index1">
    <w:name w:val="index 1"/>
    <w:basedOn w:val="Normal"/>
    <w:semiHidden/>
    <w:rsid w:val="00E702A3"/>
    <w:pPr>
      <w:keepLines/>
      <w:spacing w:after="0"/>
    </w:pPr>
  </w:style>
  <w:style w:type="paragraph" w:styleId="Index2">
    <w:name w:val="index 2"/>
    <w:basedOn w:val="Index1"/>
    <w:semiHidden/>
    <w:rsid w:val="00E702A3"/>
    <w:pPr>
      <w:ind w:left="284"/>
    </w:pPr>
  </w:style>
  <w:style w:type="paragraph" w:styleId="Title">
    <w:name w:val="Title"/>
    <w:basedOn w:val="Normal"/>
    <w:next w:val="Normal"/>
    <w:link w:val="TitleChar"/>
    <w:uiPriority w:val="10"/>
    <w:qFormat/>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2">
    <w:name w:val="Body Text First Indent 2"/>
    <w:basedOn w:val="BodyTextIndent"/>
    <w:link w:val="BodyTextFirstIndent2Char"/>
    <w:uiPriority w:val="99"/>
    <w:semiHidden/>
    <w:unhideWhenUsed/>
    <w:qFormat/>
    <w:pPr>
      <w:ind w:firstLineChars="200" w:firstLine="420"/>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semiHidden/>
    <w:rsid w:val="00E702A3"/>
    <w:rPr>
      <w:b/>
      <w:position w:val="6"/>
      <w:sz w:val="16"/>
    </w:rPr>
  </w:style>
  <w:style w:type="paragraph" w:customStyle="1" w:styleId="B1">
    <w:name w:val="B1"/>
    <w:basedOn w:val="List"/>
    <w:link w:val="B1Char"/>
    <w:qFormat/>
    <w:rsid w:val="00E702A3"/>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lang w:val="en-GB" w:eastAsia="en-GB"/>
    </w:rPr>
  </w:style>
  <w:style w:type="paragraph" w:customStyle="1" w:styleId="ZT">
    <w:name w:val="ZT"/>
    <w:rsid w:val="00E702A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E702A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702A3"/>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link w:val="TAHCar"/>
    <w:rsid w:val="00E702A3"/>
    <w:rPr>
      <w:b/>
    </w:rPr>
  </w:style>
  <w:style w:type="paragraph" w:customStyle="1" w:styleId="TAC">
    <w:name w:val="TAC"/>
    <w:basedOn w:val="TAL"/>
    <w:rsid w:val="00E702A3"/>
    <w:pPr>
      <w:jc w:val="center"/>
    </w:pPr>
  </w:style>
  <w:style w:type="paragraph" w:customStyle="1" w:styleId="TAL">
    <w:name w:val="TAL"/>
    <w:basedOn w:val="Normal"/>
    <w:link w:val="TALChar"/>
    <w:rsid w:val="00E702A3"/>
    <w:pPr>
      <w:keepNext/>
      <w:keepLines/>
      <w:spacing w:after="0"/>
    </w:pPr>
    <w:rPr>
      <w:rFonts w:ascii="Arial" w:hAnsi="Arial"/>
      <w:sz w:val="18"/>
    </w:rPr>
  </w:style>
  <w:style w:type="paragraph" w:customStyle="1" w:styleId="TF">
    <w:name w:val="TF"/>
    <w:basedOn w:val="TH"/>
    <w:rsid w:val="00E702A3"/>
    <w:pPr>
      <w:keepNext w:val="0"/>
      <w:spacing w:before="0" w:after="240"/>
    </w:pPr>
  </w:style>
  <w:style w:type="paragraph" w:customStyle="1" w:styleId="TH">
    <w:name w:val="TH"/>
    <w:basedOn w:val="Normal"/>
    <w:link w:val="THChar"/>
    <w:rsid w:val="00E702A3"/>
    <w:pPr>
      <w:keepNext/>
      <w:keepLines/>
      <w:spacing w:before="60"/>
      <w:jc w:val="center"/>
    </w:pPr>
    <w:rPr>
      <w:rFonts w:ascii="Arial" w:hAnsi="Arial"/>
      <w:b/>
    </w:rPr>
  </w:style>
  <w:style w:type="paragraph" w:customStyle="1" w:styleId="NO">
    <w:name w:val="NO"/>
    <w:basedOn w:val="Normal"/>
    <w:link w:val="NOChar"/>
    <w:qFormat/>
    <w:rsid w:val="00E702A3"/>
    <w:pPr>
      <w:keepLines/>
      <w:ind w:left="1135" w:hanging="851"/>
    </w:pPr>
  </w:style>
  <w:style w:type="paragraph" w:customStyle="1" w:styleId="EX">
    <w:name w:val="EX"/>
    <w:basedOn w:val="Normal"/>
    <w:link w:val="EXChar"/>
    <w:rsid w:val="00E702A3"/>
    <w:pPr>
      <w:keepLines/>
      <w:ind w:left="1702" w:hanging="1418"/>
    </w:pPr>
  </w:style>
  <w:style w:type="paragraph" w:customStyle="1" w:styleId="FP">
    <w:name w:val="FP"/>
    <w:basedOn w:val="Normal"/>
    <w:rsid w:val="00E702A3"/>
    <w:pPr>
      <w:spacing w:after="0"/>
    </w:pPr>
  </w:style>
  <w:style w:type="paragraph" w:customStyle="1" w:styleId="LD">
    <w:name w:val="LD"/>
    <w:rsid w:val="00E702A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702A3"/>
    <w:pPr>
      <w:spacing w:after="0"/>
    </w:pPr>
  </w:style>
  <w:style w:type="paragraph" w:customStyle="1" w:styleId="EW">
    <w:name w:val="EW"/>
    <w:basedOn w:val="EX"/>
    <w:rsid w:val="00E702A3"/>
    <w:pPr>
      <w:spacing w:after="0"/>
    </w:pPr>
  </w:style>
  <w:style w:type="paragraph" w:customStyle="1" w:styleId="EQ">
    <w:name w:val="EQ"/>
    <w:basedOn w:val="Normal"/>
    <w:next w:val="Normal"/>
    <w:rsid w:val="00E702A3"/>
    <w:pPr>
      <w:keepLines/>
      <w:tabs>
        <w:tab w:val="center" w:pos="4536"/>
        <w:tab w:val="right" w:pos="9072"/>
      </w:tabs>
    </w:pPr>
    <w:rPr>
      <w:noProof/>
    </w:rPr>
  </w:style>
  <w:style w:type="paragraph" w:customStyle="1" w:styleId="NF">
    <w:name w:val="NF"/>
    <w:basedOn w:val="NO"/>
    <w:rsid w:val="00E702A3"/>
    <w:pPr>
      <w:keepNext/>
      <w:spacing w:after="0"/>
    </w:pPr>
    <w:rPr>
      <w:rFonts w:ascii="Arial" w:hAnsi="Arial"/>
      <w:sz w:val="18"/>
    </w:rPr>
  </w:style>
  <w:style w:type="paragraph" w:customStyle="1" w:styleId="PL">
    <w:name w:val="PL"/>
    <w:rsid w:val="00E7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02A3"/>
    <w:pPr>
      <w:jc w:val="right"/>
    </w:pPr>
  </w:style>
  <w:style w:type="paragraph" w:customStyle="1" w:styleId="TAN">
    <w:name w:val="TAN"/>
    <w:basedOn w:val="TAL"/>
    <w:link w:val="TANChar"/>
    <w:rsid w:val="00E702A3"/>
    <w:pPr>
      <w:ind w:left="851" w:hanging="851"/>
    </w:pPr>
  </w:style>
  <w:style w:type="paragraph" w:customStyle="1" w:styleId="ZA">
    <w:name w:val="ZA"/>
    <w:rsid w:val="00E7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702A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7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702A3"/>
    <w:pPr>
      <w:framePr w:wrap="notBeside" w:y="16161"/>
    </w:pPr>
  </w:style>
  <w:style w:type="character" w:customStyle="1" w:styleId="ZGSM">
    <w:name w:val="ZGSM"/>
    <w:rsid w:val="00E702A3"/>
  </w:style>
  <w:style w:type="paragraph" w:customStyle="1" w:styleId="ZG">
    <w:name w:val="ZG"/>
    <w:rsid w:val="00E702A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
    <w:basedOn w:val="NO"/>
    <w:link w:val="EditorsNoteChar"/>
    <w:qFormat/>
    <w:rsid w:val="00E702A3"/>
    <w:rPr>
      <w:color w:val="FF0000"/>
    </w:rPr>
  </w:style>
  <w:style w:type="paragraph" w:customStyle="1" w:styleId="B2">
    <w:name w:val="B2"/>
    <w:basedOn w:val="List2"/>
    <w:link w:val="B2Char"/>
    <w:rsid w:val="00E702A3"/>
  </w:style>
  <w:style w:type="paragraph" w:customStyle="1" w:styleId="B3">
    <w:name w:val="B3"/>
    <w:basedOn w:val="List3"/>
    <w:rsid w:val="00E702A3"/>
  </w:style>
  <w:style w:type="paragraph" w:customStyle="1" w:styleId="B4">
    <w:name w:val="B4"/>
    <w:basedOn w:val="List4"/>
    <w:rsid w:val="00E702A3"/>
  </w:style>
  <w:style w:type="paragraph" w:customStyle="1" w:styleId="B5">
    <w:name w:val="B5"/>
    <w:basedOn w:val="List5"/>
    <w:rsid w:val="00E702A3"/>
  </w:style>
  <w:style w:type="paragraph" w:customStyle="1" w:styleId="ZTD">
    <w:name w:val="ZTD"/>
    <w:basedOn w:val="ZB"/>
    <w:rsid w:val="00E702A3"/>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styleId="ListParagraph">
    <w:name w:val="List Paragraph"/>
    <w:basedOn w:val="Normal"/>
    <w:uiPriority w:val="34"/>
    <w:qFormat/>
    <w:pPr>
      <w:ind w:firstLineChars="200" w:firstLine="420"/>
    </w:pPr>
  </w:style>
  <w:style w:type="character" w:customStyle="1" w:styleId="NOChar">
    <w:name w:val="NO Char"/>
    <w:link w:val="NO"/>
    <w:qFormat/>
    <w:rPr>
      <w:rFonts w:eastAsia="Times New Roman"/>
      <w:lang w:val="en-GB" w:eastAsia="en-GB"/>
    </w:rPr>
  </w:style>
  <w:style w:type="character" w:customStyle="1" w:styleId="B1Char">
    <w:name w:val="B1 Char"/>
    <w:link w:val="B1"/>
    <w:qFormat/>
    <w:rPr>
      <w:rFonts w:eastAsia="Times New Roman"/>
      <w:lang w:val="en-GB" w:eastAsia="en-GB"/>
    </w:rPr>
  </w:style>
  <w:style w:type="character" w:customStyle="1" w:styleId="NOZchn">
    <w:name w:val="NO Zchn"/>
    <w:qFormat/>
    <w:rPr>
      <w:lang w:eastAsia="en-US"/>
    </w:rPr>
  </w:style>
  <w:style w:type="character" w:customStyle="1" w:styleId="B2Char">
    <w:name w:val="B2 Char"/>
    <w:link w:val="B2"/>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TitleChar">
    <w:name w:val="Title Char"/>
    <w:basedOn w:val="DefaultParagraphFont"/>
    <w:link w:val="Title"/>
    <w:uiPriority w:val="10"/>
    <w:qFormat/>
    <w:rPr>
      <w:rFonts w:ascii="Arial" w:eastAsia="DengXian" w:hAnsi="Arial" w:cs="Arial"/>
      <w:b/>
      <w:bCs/>
      <w:kern w:val="28"/>
      <w:lang w:val="en-GB"/>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qFormat/>
    <w:rPr>
      <w:rFonts w:ascii="Arial" w:eastAsia="SimSun" w:hAnsi="Arial"/>
      <w:lang w:val="en-GB"/>
    </w:rPr>
  </w:style>
  <w:style w:type="character" w:customStyle="1" w:styleId="BodyTextIndentChar">
    <w:name w:val="Body Text Indent Char"/>
    <w:basedOn w:val="DefaultParagraphFont"/>
    <w:link w:val="BodyTextIndent"/>
    <w:uiPriority w:val="99"/>
    <w:semiHidden/>
    <w:qFormat/>
    <w:rPr>
      <w:lang w:val="en-GB" w:eastAsia="zh-CN"/>
    </w:rPr>
  </w:style>
  <w:style w:type="character" w:customStyle="1" w:styleId="BodyTextFirstIndent2Char">
    <w:name w:val="Body Text First Indent 2 Char"/>
    <w:basedOn w:val="BodyTextIndentChar"/>
    <w:link w:val="BodyTextFirstIndent2"/>
    <w:uiPriority w:val="99"/>
    <w:semiHidden/>
    <w:qFormat/>
    <w:rPr>
      <w:lang w:val="en-GB" w:eastAsia="zh-CN"/>
    </w:rPr>
  </w:style>
  <w:style w:type="paragraph" w:customStyle="1" w:styleId="1">
    <w:name w:val="修订1"/>
    <w:hidden/>
    <w:uiPriority w:val="99"/>
    <w:semiHidden/>
    <w:qFormat/>
    <w:rPr>
      <w:rFonts w:eastAsiaTheme="minorEastAsia"/>
      <w:lang w:val="en-GB"/>
    </w:rPr>
  </w:style>
  <w:style w:type="character" w:customStyle="1" w:styleId="CommentTextChar">
    <w:name w:val="Comment Text Char"/>
    <w:basedOn w:val="DefaultParagraphFont"/>
    <w:link w:val="CommentText"/>
    <w:semiHidden/>
    <w:qFormat/>
    <w:rPr>
      <w:rFonts w:ascii="Arial" w:hAnsi="Arial"/>
      <w:lang w:val="en-GB" w:eastAsia="zh-CN"/>
    </w:rPr>
  </w:style>
  <w:style w:type="character" w:customStyle="1" w:styleId="CommentSubjectChar">
    <w:name w:val="Comment Subject Char"/>
    <w:basedOn w:val="CommentTextChar"/>
    <w:link w:val="CommentSubject"/>
    <w:uiPriority w:val="99"/>
    <w:semiHidden/>
    <w:qFormat/>
    <w:rPr>
      <w:rFonts w:ascii="Arial" w:hAnsi="Arial"/>
      <w:b/>
      <w:bCs/>
      <w:lang w:val="en-GB" w:eastAsia="zh-CN"/>
    </w:rPr>
  </w:style>
  <w:style w:type="paragraph" w:styleId="Revision">
    <w:name w:val="Revision"/>
    <w:hidden/>
    <w:uiPriority w:val="99"/>
    <w:semiHidden/>
    <w:rsid w:val="008A6979"/>
    <w:rPr>
      <w:rFonts w:eastAsiaTheme="minorEastAsia"/>
      <w:lang w:val="en-GB"/>
    </w:rPr>
  </w:style>
  <w:style w:type="paragraph" w:styleId="Date">
    <w:name w:val="Date"/>
    <w:basedOn w:val="Normal"/>
    <w:next w:val="Normal"/>
    <w:link w:val="DateChar"/>
    <w:rsid w:val="008A6979"/>
    <w:pPr>
      <w:overflowPunct/>
      <w:autoSpaceDE/>
      <w:autoSpaceDN/>
      <w:adjustRightInd/>
      <w:textAlignment w:val="auto"/>
    </w:pPr>
    <w:rPr>
      <w:lang w:eastAsia="en-US"/>
    </w:rPr>
  </w:style>
  <w:style w:type="character" w:customStyle="1" w:styleId="DateChar">
    <w:name w:val="Date Char"/>
    <w:basedOn w:val="DefaultParagraphFont"/>
    <w:link w:val="Date"/>
    <w:rsid w:val="008A6979"/>
    <w:rPr>
      <w:rFonts w:eastAsia="Times New Roman"/>
      <w:lang w:val="en-GB" w:eastAsia="en-US"/>
    </w:rPr>
  </w:style>
  <w:style w:type="table" w:styleId="TableGrid">
    <w:name w:val="Table Grid"/>
    <w:basedOn w:val="TableNormal"/>
    <w:uiPriority w:val="59"/>
    <w:rsid w:val="00897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F07D59"/>
    <w:rPr>
      <w:rFonts w:eastAsia="Times New Roman"/>
      <w:color w:val="FF0000"/>
      <w:lang w:val="en-GB" w:eastAsia="en-GB"/>
    </w:rPr>
  </w:style>
  <w:style w:type="character" w:styleId="UnresolvedMention">
    <w:name w:val="Unresolved Mention"/>
    <w:basedOn w:val="DefaultParagraphFont"/>
    <w:uiPriority w:val="99"/>
    <w:semiHidden/>
    <w:unhideWhenUsed/>
    <w:rsid w:val="009A00C3"/>
    <w:rPr>
      <w:color w:val="605E5C"/>
      <w:shd w:val="clear" w:color="auto" w:fill="E1DFDD"/>
    </w:rPr>
  </w:style>
  <w:style w:type="character" w:styleId="FollowedHyperlink">
    <w:name w:val="FollowedHyperlink"/>
    <w:basedOn w:val="DefaultParagraphFont"/>
    <w:uiPriority w:val="99"/>
    <w:semiHidden/>
    <w:unhideWhenUsed/>
    <w:rsid w:val="00EB0694"/>
    <w:rPr>
      <w:color w:val="954F72" w:themeColor="followedHyperlink"/>
      <w:u w:val="single"/>
    </w:rPr>
  </w:style>
  <w:style w:type="character" w:customStyle="1" w:styleId="EXChar">
    <w:name w:val="EX Char"/>
    <w:link w:val="EX"/>
    <w:locked/>
    <w:rsid w:val="00EB069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dl.acm.org/doi/pdf/10.1145/3528223.3530143" TargetMode="External"/><Relationship Id="rId3" Type="http://schemas.openxmlformats.org/officeDocument/2006/relationships/settings" Target="settings.xml"/><Relationship Id="rId7" Type="http://schemas.openxmlformats.org/officeDocument/2006/relationships/hyperlink" Target="https://dl.acm.org/doi/pdf/10.1145/3528223.353014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2</Pages>
  <Words>563</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Curt Wong</cp:lastModifiedBy>
  <cp:revision>2</cp:revision>
  <cp:lastPrinted>2002-04-23T07:10:00Z</cp:lastPrinted>
  <dcterms:created xsi:type="dcterms:W3CDTF">2023-11-03T18:18:00Z</dcterms:created>
  <dcterms:modified xsi:type="dcterms:W3CDTF">2023-11-03T18:18:00Z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(3)Girk85jel1e/A57Vrde+4FrPL/I9schbOovMDdQHfnayRKZBzim+PvP8kaJk46j568DGDHsL
SjdHqVWam0bnzSM5iTjJI3zQ8zxrHXuBJy47DE1AN/Pug8JWoMIJpCvG7fmFZSQMMiR3EYN8
y/WEZDHQowhj0urFjq8PZg/XPVpEGe0CS6zOSDSlEcQCEMjj0Nqfp065QNZ4itt8USt1g+xk
KWrB4tK8klLf39CyTd</vt:lpwstr>
  </property>
  <property fmtid="{D5CDD505-2E9C-101B-9397-08002B2CF9AE}" pid="3" name="_2015_ms_pID_7253431">
    <vt:lpwstr>Ke75ru53S/fOo8FwX1DZw8KWR+mf0eb1sWrFCB14bUnOBKSX12z5hG
Jokr3tE7+CjIwuhsvOHSv3zfMNW8iCunmxkFAJNP699b/yKjU1mAd06TCBz1HgihWEpOyICc
TQ5G5wYnyqT/6O8QHDKHFzA4GdKI03u05rwGNdJUrhVGLTdPH8UCzOtwhFL9lotDPI/BxYnS
ohgJoYdbpFv6RQo2i8RMb+90lTOi1WOCLLrk</vt:lpwstr>
  </property>
  <property fmtid="{D5CDD505-2E9C-101B-9397-08002B2CF9AE}" pid="4" name="_2015_ms_pID_7253432">
    <vt:lpwstr>TUhToB7RZiY7wgqpWBdjYLE=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2052-11.8.2.12085</vt:lpwstr>
  </property>
  <property fmtid="{D5CDD505-2E9C-101B-9397-08002B2CF9AE}" pid="10" name="ICV">
    <vt:lpwstr>CEAC0A434A39429EA6E8ABA691014FDC</vt:lpwstr>
  </property>
</Properties>
</file>