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F508F" w14:textId="2B2CA042" w:rsidR="00062D27" w:rsidRDefault="00062D27" w:rsidP="00A60407">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Pr="005B689D">
        <w:rPr>
          <w:b/>
          <w:noProof/>
          <w:sz w:val="24"/>
        </w:rPr>
        <w:t>#S2-160AH-e</w:t>
      </w:r>
      <w:r>
        <w:rPr>
          <w:b/>
          <w:i/>
          <w:noProof/>
          <w:sz w:val="28"/>
        </w:rPr>
        <w:tab/>
      </w:r>
      <w:fldSimple w:instr=" DOCPROPERTY  Tdoc#  \* MERGEFORMAT ">
        <w:r>
          <w:rPr>
            <w:b/>
            <w:i/>
            <w:noProof/>
            <w:sz w:val="28"/>
          </w:rPr>
          <w:t>S2-24</w:t>
        </w:r>
        <w:r w:rsidR="004D2FDF">
          <w:rPr>
            <w:b/>
            <w:i/>
            <w:noProof/>
            <w:sz w:val="28"/>
          </w:rPr>
          <w:t>00769</w:t>
        </w:r>
      </w:fldSimple>
    </w:p>
    <w:p w14:paraId="3DF27BD4" w14:textId="77777777" w:rsidR="00062D27" w:rsidRDefault="00062D27" w:rsidP="00062D27">
      <w:pPr>
        <w:pStyle w:val="CRCoverPage"/>
        <w:outlineLvl w:val="0"/>
        <w:rPr>
          <w:b/>
          <w:noProof/>
          <w:sz w:val="24"/>
        </w:rPr>
      </w:pPr>
      <w:r>
        <w:rPr>
          <w:b/>
          <w:noProof/>
          <w:sz w:val="24"/>
        </w:rPr>
        <w:t>22  – 29</w:t>
      </w:r>
      <w:r>
        <w:rPr>
          <w:rFonts w:hint="eastAsia"/>
          <w:b/>
          <w:noProof/>
          <w:sz w:val="24"/>
          <w:vertAlign w:val="superscript"/>
          <w:lang w:eastAsia="ko-KR"/>
        </w:rPr>
        <w:t xml:space="preserve"> </w:t>
      </w:r>
      <w:r>
        <w:rPr>
          <w:b/>
          <w:noProof/>
          <w:sz w:val="24"/>
        </w:rPr>
        <w:t>January, 2024,</w:t>
      </w:r>
      <w:r w:rsidRPr="005B689D">
        <w:t xml:space="preserve"> </w:t>
      </w:r>
      <w:r w:rsidRPr="005B689D">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098F9902" w:rsidR="001E41F3" w:rsidRPr="00410371" w:rsidRDefault="004D2FDF" w:rsidP="00895790">
            <w:pPr>
              <w:pStyle w:val="CRCoverPage"/>
              <w:spacing w:after="0"/>
              <w:jc w:val="center"/>
              <w:rPr>
                <w:noProof/>
              </w:rPr>
            </w:pPr>
            <w:r>
              <w:t>4707</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842B9B"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F4903" w:rsidR="001E41F3" w:rsidRPr="009423D0" w:rsidRDefault="009423D0" w:rsidP="00062D27">
            <w:pPr>
              <w:pStyle w:val="CRCoverPage"/>
              <w:spacing w:after="0"/>
              <w:jc w:val="center"/>
              <w:rPr>
                <w:b/>
                <w:noProof/>
                <w:sz w:val="28"/>
              </w:rPr>
            </w:pPr>
            <w:r w:rsidRPr="009423D0">
              <w:rPr>
                <w:b/>
                <w:noProof/>
                <w:sz w:val="28"/>
              </w:rPr>
              <w:t>18.</w:t>
            </w:r>
            <w:r w:rsidR="00062D27">
              <w:rPr>
                <w:b/>
                <w:noProof/>
                <w:sz w:val="28"/>
              </w:rPr>
              <w:t>4</w:t>
            </w:r>
            <w:r w:rsidRPr="009423D0">
              <w:rPr>
                <w:b/>
                <w:noProof/>
                <w:sz w:val="28"/>
              </w:rPr>
              <w:t>.</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B6DD50A" w:rsidR="00C44C30" w:rsidRDefault="00C44C30" w:rsidP="00F732FB">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6C120D9E" w:rsidR="00C44C30" w:rsidRDefault="002836B9"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C44C30" w14:paraId="0DBFEF3F" w14:textId="77777777" w:rsidTr="00F732FB">
        <w:tc>
          <w:tcPr>
            <w:tcW w:w="1843" w:type="dxa"/>
            <w:tcBorders>
              <w:top w:val="single" w:sz="4" w:space="0" w:color="auto"/>
              <w:left w:val="single" w:sz="4" w:space="0" w:color="auto"/>
            </w:tcBorders>
          </w:tcPr>
          <w:p w14:paraId="038A0351" w14:textId="77777777" w:rsidR="00C44C30" w:rsidRDefault="00C44C30" w:rsidP="00F732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86959BE" w:rsidR="00C44C30" w:rsidRDefault="00DB2268" w:rsidP="003126A5">
            <w:pPr>
              <w:pStyle w:val="CRCoverPage"/>
              <w:spacing w:after="0"/>
              <w:ind w:left="100"/>
              <w:rPr>
                <w:noProof/>
              </w:rPr>
            </w:pPr>
            <w:r>
              <w:rPr>
                <w:rFonts w:cs="Arial"/>
                <w:lang w:eastAsia="zh-CN"/>
              </w:rPr>
              <w:t>Procedures for UPF relocation considering congestion exposure</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842B9B" w:rsidP="00F732FB">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4F1103D2" w:rsidR="00C44C30" w:rsidRDefault="00842B9B" w:rsidP="00062D27">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062D27">
              <w:rPr>
                <w:noProof/>
              </w:rPr>
              <w:t>4</w:t>
            </w:r>
            <w:r w:rsidR="00C44C30">
              <w:rPr>
                <w:noProof/>
              </w:rPr>
              <w:t>-</w:t>
            </w:r>
            <w:r w:rsidR="00062D27">
              <w:rPr>
                <w:noProof/>
              </w:rPr>
              <w:t>0</w:t>
            </w:r>
            <w:r w:rsidR="00A75CF4">
              <w:rPr>
                <w:noProof/>
              </w:rPr>
              <w:t>1</w:t>
            </w:r>
            <w:r w:rsidR="00C44C30">
              <w:rPr>
                <w:noProof/>
              </w:rPr>
              <w:t>-1</w:t>
            </w:r>
            <w:r w:rsidR="00062D27">
              <w:rPr>
                <w:noProof/>
              </w:rPr>
              <w:t>2</w:t>
            </w:r>
            <w:r>
              <w:rPr>
                <w:noProof/>
              </w:rPr>
              <w:fldChar w:fldCharType="end"/>
            </w:r>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842B9B" w:rsidP="00F732FB">
            <w:pPr>
              <w:pStyle w:val="CRCoverPage"/>
              <w:spacing w:after="0"/>
              <w:ind w:left="100" w:right="-609"/>
              <w:rPr>
                <w:b/>
                <w:noProof/>
              </w:rPr>
            </w:pPr>
            <w:r>
              <w:fldChar w:fldCharType="begin"/>
            </w:r>
            <w:r>
              <w:instrText xml:space="preserve"> DOCPROPERTY  Cat  \* MERGEFORMAT </w:instrText>
            </w:r>
            <w:r>
              <w:fldChar w:fldCharType="separate"/>
            </w:r>
            <w:r w:rsidR="00C44C30">
              <w:rPr>
                <w:b/>
                <w:noProof/>
              </w:rPr>
              <w:t>F</w:t>
            </w:r>
            <w:r>
              <w:rPr>
                <w:b/>
                <w:noProof/>
              </w:rPr>
              <w:fldChar w:fldCharType="end"/>
            </w:r>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842B9B" w:rsidP="00F732FB">
            <w:pPr>
              <w:pStyle w:val="CRCoverPage"/>
              <w:spacing w:after="0"/>
              <w:ind w:left="100"/>
              <w:rPr>
                <w:noProof/>
              </w:rPr>
            </w:pPr>
            <w:r>
              <w:fldChar w:fldCharType="begin"/>
            </w:r>
            <w:r>
              <w:instrText xml:space="preserve"> DOCPROPERTY  Release  \* MERGEFORMAT </w:instrText>
            </w:r>
            <w:r>
              <w:fldChar w:fldCharType="separate"/>
            </w:r>
            <w:r w:rsidR="00C44C30">
              <w:rPr>
                <w:noProof/>
              </w:rPr>
              <w:t>Rel-18</w:t>
            </w:r>
            <w:r>
              <w:rPr>
                <w:noProof/>
              </w:rPr>
              <w:fldChar w:fldCharType="end"/>
            </w:r>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273C2" w14:textId="31AE053F" w:rsidR="00DB2268" w:rsidRDefault="004F3A93" w:rsidP="00DB2268">
            <w:pPr>
              <w:spacing w:before="120" w:after="0"/>
              <w:rPr>
                <w:rFonts w:ascii="Arial" w:eastAsia="맑은 고딕" w:hAnsi="Arial"/>
                <w:noProof/>
                <w:lang w:eastAsia="ko-KR"/>
              </w:rPr>
            </w:pPr>
            <w:r>
              <w:rPr>
                <w:rFonts w:ascii="Arial" w:eastAsia="맑은 고딕" w:hAnsi="Arial"/>
                <w:noProof/>
                <w:lang w:eastAsia="ko-KR"/>
              </w:rPr>
              <w:t xml:space="preserve">Per </w:t>
            </w:r>
            <w:r w:rsidRPr="005D7416">
              <w:rPr>
                <w:rFonts w:ascii="Arial" w:eastAsia="맑은 고딕" w:hAnsi="Arial"/>
                <w:noProof/>
                <w:lang w:eastAsia="ko-KR"/>
              </w:rPr>
              <w:t>CR</w:t>
            </w:r>
            <w:r>
              <w:rPr>
                <w:rFonts w:ascii="Arial" w:eastAsia="맑은 고딕" w:hAnsi="Arial"/>
                <w:noProof/>
                <w:lang w:eastAsia="ko-KR"/>
              </w:rPr>
              <w:t xml:space="preserve">4219r6 </w:t>
            </w:r>
            <w:r w:rsidR="00D24A60">
              <w:rPr>
                <w:rFonts w:ascii="Arial" w:eastAsia="맑은 고딕" w:hAnsi="Arial"/>
                <w:noProof/>
                <w:lang w:eastAsia="ko-KR"/>
              </w:rPr>
              <w:t>approved</w:t>
            </w:r>
            <w:r>
              <w:rPr>
                <w:rFonts w:ascii="Arial" w:eastAsia="맑은 고딕" w:hAnsi="Arial"/>
                <w:noProof/>
                <w:lang w:eastAsia="ko-KR"/>
              </w:rPr>
              <w:t xml:space="preserve"> for </w:t>
            </w:r>
            <w:r w:rsidR="00A84DF7">
              <w:rPr>
                <w:rFonts w:ascii="Arial" w:eastAsia="맑은 고딕" w:hAnsi="Arial"/>
                <w:noProof/>
                <w:lang w:eastAsia="ko-KR"/>
              </w:rPr>
              <w:t xml:space="preserve">TS </w:t>
            </w:r>
            <w:r w:rsidR="00DB2268">
              <w:rPr>
                <w:rFonts w:ascii="Arial" w:eastAsia="맑은 고딕" w:hAnsi="Arial"/>
                <w:noProof/>
                <w:lang w:eastAsia="ko-KR"/>
              </w:rPr>
              <w:t>23.501</w:t>
            </w:r>
            <w:r>
              <w:rPr>
                <w:rFonts w:ascii="Arial" w:eastAsia="맑은 고딕" w:hAnsi="Arial"/>
                <w:noProof/>
                <w:lang w:eastAsia="ko-KR"/>
              </w:rPr>
              <w:t xml:space="preserve"> in the previous meeting</w:t>
            </w:r>
            <w:r w:rsidR="00DB2268">
              <w:rPr>
                <w:rFonts w:ascii="Arial" w:eastAsia="맑은 고딕" w:hAnsi="Arial"/>
                <w:noProof/>
                <w:lang w:eastAsia="ko-KR"/>
              </w:rPr>
              <w:t>;</w:t>
            </w:r>
          </w:p>
          <w:p w14:paraId="244CC9B3" w14:textId="7672DAD0" w:rsidR="00A84DF7" w:rsidRPr="00A84DF7" w:rsidRDefault="00DB2268" w:rsidP="00DB2268">
            <w:pPr>
              <w:spacing w:before="120" w:after="0"/>
              <w:ind w:leftChars="200" w:left="400"/>
              <w:rPr>
                <w:rFonts w:ascii="Arial" w:eastAsia="맑은 고딕" w:hAnsi="Arial"/>
                <w:noProof/>
                <w:lang w:eastAsia="ko-KR"/>
              </w:rPr>
            </w:pPr>
            <w:r>
              <w:rPr>
                <w:rFonts w:ascii="Arial" w:eastAsia="맑은 고딕" w:hAnsi="Arial"/>
                <w:noProof/>
                <w:lang w:val="en-US" w:eastAsia="ko-KR"/>
              </w:rPr>
              <w:t>-</w:t>
            </w:r>
            <w:r w:rsidR="00A84DF7">
              <w:t xml:space="preserve"> </w:t>
            </w:r>
            <w:r w:rsidR="00A84DF7" w:rsidRPr="00A84DF7">
              <w:rPr>
                <w:rFonts w:ascii="Arial" w:eastAsia="맑은 고딕" w:hAnsi="Arial"/>
                <w:noProof/>
                <w:lang w:val="en-US" w:eastAsia="ko-KR"/>
              </w:rPr>
              <w:t xml:space="preserve">When serving PSA UPF or NG-RAN is changed e.g. due to inter-NG-RAN handover or PSA UPF relocation, target NG-RAN and </w:t>
            </w:r>
            <w:r w:rsidR="00A84DF7" w:rsidRPr="00A84DF7">
              <w:rPr>
                <w:rFonts w:ascii="Arial" w:eastAsia="맑은 고딕" w:hAnsi="Arial"/>
                <w:noProof/>
                <w:highlight w:val="green"/>
                <w:lang w:val="en-US" w:eastAsia="ko-KR"/>
              </w:rPr>
              <w:t>target PSA UPF should keep contributing to ECN marking for L4S for the QoS Flow</w:t>
            </w:r>
            <w:r w:rsidR="00A84DF7" w:rsidRPr="00A84DF7">
              <w:rPr>
                <w:rFonts w:ascii="Arial" w:eastAsia="맑은 고딕" w:hAnsi="Arial"/>
                <w:noProof/>
                <w:lang w:val="en-US" w:eastAsia="ko-KR"/>
              </w:rPr>
              <w:t>. However, if not available (i.e. ECN marking for L4S is not supported in both, target NG-RAN and target PSA UPF), AF should be notified.</w:t>
            </w:r>
          </w:p>
          <w:p w14:paraId="0CA780C2" w14:textId="77777777" w:rsidR="00DB2268" w:rsidRPr="002F5C46" w:rsidRDefault="00DB2268" w:rsidP="00DB2268">
            <w:pPr>
              <w:spacing w:before="120" w:after="0"/>
              <w:ind w:leftChars="200" w:left="400"/>
              <w:rPr>
                <w:rFonts w:ascii="Arial" w:eastAsia="맑은 고딕" w:hAnsi="Arial"/>
                <w:noProof/>
                <w:lang w:val="en-US" w:eastAsia="ko-KR"/>
              </w:rPr>
            </w:pPr>
            <w:r>
              <w:rPr>
                <w:rFonts w:ascii="Arial" w:eastAsia="맑은 고딕" w:hAnsi="Arial"/>
                <w:noProof/>
                <w:lang w:val="en-US" w:eastAsia="ko-KR"/>
              </w:rPr>
              <w:t>-</w:t>
            </w:r>
            <w:r w:rsidRPr="004754C3">
              <w:rPr>
                <w:rFonts w:ascii="Arial" w:eastAsia="맑은 고딕" w:hAnsi="Arial"/>
                <w:noProof/>
                <w:lang w:val="en-US" w:eastAsia="ko-KR"/>
              </w:rPr>
              <w:t>Support for ECN marking for L4S</w:t>
            </w:r>
            <w:r>
              <w:rPr>
                <w:rFonts w:ascii="Arial" w:eastAsia="맑은 고딕" w:hAnsi="Arial"/>
                <w:noProof/>
                <w:lang w:val="en-US" w:eastAsia="ko-KR"/>
              </w:rPr>
              <w:t xml:space="preserve"> is used for SMF’s UPF (re)selection.</w:t>
            </w:r>
          </w:p>
          <w:p w14:paraId="0FFE78BF" w14:textId="11034069" w:rsidR="00FA6367" w:rsidRPr="00BD1123" w:rsidRDefault="00DB2268" w:rsidP="00A84DF7">
            <w:pPr>
              <w:pStyle w:val="CRCoverPage"/>
              <w:spacing w:after="0"/>
              <w:rPr>
                <w:lang w:val="en-US" w:eastAsia="ko-KR"/>
              </w:rPr>
            </w:pPr>
            <w:r w:rsidRPr="002F5C46">
              <w:rPr>
                <w:rFonts w:eastAsia="맑은 고딕"/>
                <w:noProof/>
                <w:lang w:eastAsia="ko-KR"/>
              </w:rPr>
              <w:t xml:space="preserve">Accordingly </w:t>
            </w:r>
            <w:r>
              <w:rPr>
                <w:rFonts w:eastAsia="맑은 고딕"/>
                <w:noProof/>
                <w:lang w:eastAsia="ko-KR"/>
              </w:rPr>
              <w:t>UPF relocation</w:t>
            </w:r>
            <w:r>
              <w:rPr>
                <w:noProof/>
                <w:lang w:eastAsia="zh-CN"/>
              </w:rPr>
              <w:t xml:space="preserve"> </w:t>
            </w:r>
            <w:r>
              <w:rPr>
                <w:rFonts w:eastAsia="맑은 고딕"/>
                <w:noProof/>
                <w:lang w:eastAsia="ko-KR"/>
              </w:rPr>
              <w:t>procedures and UPF provisioning information in NRF need update.</w:t>
            </w: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F732FB">
            <w:pPr>
              <w:pStyle w:val="CRCoverPage"/>
              <w:spacing w:after="0"/>
              <w:rPr>
                <w:sz w:val="8"/>
                <w:szCs w:val="8"/>
                <w:lang w:val="en-US"/>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34C79308" w:rsidR="00C44C30" w:rsidRPr="00BD1123" w:rsidRDefault="00DB2268" w:rsidP="00B64C2C">
            <w:pPr>
              <w:pStyle w:val="CRCoverPage"/>
              <w:spacing w:after="0"/>
              <w:ind w:left="100"/>
              <w:rPr>
                <w:lang w:val="en-US" w:eastAsia="ko-KR"/>
              </w:rPr>
            </w:pPr>
            <w:r w:rsidRPr="00545492">
              <w:rPr>
                <w:rFonts w:eastAsia="맑은 고딕"/>
                <w:noProof/>
                <w:lang w:eastAsia="ko-KR"/>
              </w:rPr>
              <w:t>UPF relocation procedures</w:t>
            </w:r>
            <w:r w:rsidR="00545492" w:rsidRPr="00545492">
              <w:rPr>
                <w:rFonts w:eastAsia="맑은 고딕"/>
                <w:noProof/>
                <w:lang w:eastAsia="ko-KR"/>
              </w:rPr>
              <w:t xml:space="preserve">(i.e. </w:t>
            </w:r>
            <w:proofErr w:type="spellStart"/>
            <w:r w:rsidR="00545492" w:rsidRPr="00545492">
              <w:rPr>
                <w:rFonts w:eastAsia="굴림"/>
                <w:lang w:eastAsia="zh-CN"/>
              </w:rPr>
              <w:t>Nsmf_PDUSession_SMContextStatusNotify</w:t>
            </w:r>
            <w:proofErr w:type="spellEnd"/>
            <w:r w:rsidR="00545492" w:rsidRPr="00545492">
              <w:rPr>
                <w:rFonts w:eastAsia="굴림"/>
                <w:lang w:eastAsia="zh-CN"/>
              </w:rPr>
              <w:t xml:space="preserve"> service operation</w:t>
            </w:r>
            <w:r w:rsidR="00545492" w:rsidRPr="00545492">
              <w:rPr>
                <w:rFonts w:eastAsia="굴림"/>
                <w:lang w:eastAsia="zh-CN"/>
              </w:rPr>
              <w:t>)</w:t>
            </w:r>
            <w:r w:rsidRPr="00545492">
              <w:rPr>
                <w:rFonts w:eastAsia="맑은 고딕"/>
                <w:noProof/>
                <w:lang w:eastAsia="ko-KR"/>
              </w:rPr>
              <w:t xml:space="preserve"> is</w:t>
            </w:r>
            <w:r w:rsidRPr="00254AEE">
              <w:rPr>
                <w:rFonts w:eastAsia="맑은 고딕"/>
                <w:noProof/>
                <w:lang w:eastAsia="ko-KR"/>
              </w:rPr>
              <w:t xml:space="preserve"> modified to consider </w:t>
            </w:r>
            <w:r w:rsidR="00B64C2C">
              <w:rPr>
                <w:rFonts w:eastAsia="맑은 고딕"/>
                <w:noProof/>
                <w:lang w:eastAsia="ko-KR"/>
              </w:rPr>
              <w:t xml:space="preserve">use </w:t>
            </w:r>
            <w:r w:rsidRPr="00254AEE">
              <w:rPr>
                <w:rFonts w:eastAsia="맑은 고딕"/>
                <w:noProof/>
                <w:lang w:eastAsia="ko-KR"/>
              </w:rPr>
              <w:t xml:space="preserve">on </w:t>
            </w:r>
            <w:r w:rsidRPr="00254AEE">
              <w:rPr>
                <w:rFonts w:eastAsia="맑은 고딕"/>
                <w:noProof/>
                <w:lang w:val="en-US" w:eastAsia="ko-KR"/>
              </w:rPr>
              <w:t xml:space="preserve">ECN marking for L4S. and </w:t>
            </w:r>
            <w:r w:rsidRPr="00254AEE">
              <w:rPr>
                <w:rFonts w:eastAsia="맑은 고딕"/>
                <w:noProof/>
                <w:lang w:eastAsia="ko-KR"/>
              </w:rPr>
              <w:t xml:space="preserve">UPF’s capability on </w:t>
            </w:r>
            <w:r w:rsidRPr="00254AEE">
              <w:rPr>
                <w:rFonts w:eastAsia="맑은 고딕"/>
                <w:noProof/>
                <w:lang w:val="en-US" w:eastAsia="ko-KR"/>
              </w:rPr>
              <w:t>ECN marking for L4S</w:t>
            </w:r>
            <w:r w:rsidRPr="00254AEE">
              <w:rPr>
                <w:rFonts w:eastAsia="맑은 고딕"/>
                <w:noProof/>
                <w:lang w:eastAsia="ko-KR"/>
              </w:rPr>
              <w:t xml:space="preserve"> is added to UPF provisioning information in NRF.</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C44C30" w14:paraId="3D01F7BE" w14:textId="77777777" w:rsidTr="00F732FB">
        <w:tc>
          <w:tcPr>
            <w:tcW w:w="2694" w:type="dxa"/>
            <w:gridSpan w:val="2"/>
            <w:tcBorders>
              <w:left w:val="single" w:sz="4" w:space="0" w:color="auto"/>
              <w:bottom w:val="single" w:sz="4" w:space="0" w:color="auto"/>
            </w:tcBorders>
          </w:tcPr>
          <w:p w14:paraId="3C957EF3" w14:textId="77777777" w:rsidR="00C44C30" w:rsidRDefault="00C44C30" w:rsidP="00F73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A8BAE23" w:rsidR="00C44C30" w:rsidRPr="00BD1123" w:rsidRDefault="00DB2268" w:rsidP="00747CD7">
            <w:pPr>
              <w:pStyle w:val="CRCoverPage"/>
              <w:spacing w:after="0"/>
              <w:ind w:left="100"/>
              <w:rPr>
                <w:lang w:val="en-US" w:eastAsia="ko-KR"/>
              </w:rPr>
            </w:pPr>
            <w:r w:rsidRPr="00254AEE">
              <w:rPr>
                <w:rFonts w:eastAsia="맑은 고딕"/>
                <w:noProof/>
                <w:lang w:eastAsia="ko-KR"/>
              </w:rPr>
              <w:t>UE mobility makes unnecessary signaling b/w 5GS and AF to switch congestion exposure method.</w:t>
            </w:r>
          </w:p>
        </w:tc>
      </w:tr>
      <w:tr w:rsidR="00C44C30" w14:paraId="0280FC6F" w14:textId="77777777" w:rsidTr="00F732FB">
        <w:tc>
          <w:tcPr>
            <w:tcW w:w="2694" w:type="dxa"/>
            <w:gridSpan w:val="2"/>
          </w:tcPr>
          <w:p w14:paraId="0F8A18CE" w14:textId="77777777" w:rsidR="00C44C30" w:rsidRDefault="00C44C30" w:rsidP="00F732FB">
            <w:pPr>
              <w:pStyle w:val="CRCoverPage"/>
              <w:spacing w:after="0"/>
              <w:rPr>
                <w:b/>
                <w:i/>
                <w:noProof/>
                <w:sz w:val="8"/>
                <w:szCs w:val="8"/>
              </w:rPr>
            </w:pPr>
          </w:p>
        </w:tc>
        <w:tc>
          <w:tcPr>
            <w:tcW w:w="6946" w:type="dxa"/>
            <w:gridSpan w:val="9"/>
          </w:tcPr>
          <w:p w14:paraId="3FE65613" w14:textId="77777777" w:rsidR="00C44C30" w:rsidRDefault="00C44C30" w:rsidP="00F732FB">
            <w:pPr>
              <w:pStyle w:val="CRCoverPage"/>
              <w:spacing w:after="0"/>
              <w:rPr>
                <w:noProof/>
                <w:sz w:val="8"/>
                <w:szCs w:val="8"/>
              </w:rPr>
            </w:pPr>
          </w:p>
        </w:tc>
      </w:tr>
      <w:tr w:rsidR="00C44C30" w14:paraId="75E155F1" w14:textId="77777777" w:rsidTr="00F732FB">
        <w:tc>
          <w:tcPr>
            <w:tcW w:w="2694" w:type="dxa"/>
            <w:gridSpan w:val="2"/>
            <w:tcBorders>
              <w:top w:val="single" w:sz="4" w:space="0" w:color="auto"/>
              <w:left w:val="single" w:sz="4" w:space="0" w:color="auto"/>
            </w:tcBorders>
          </w:tcPr>
          <w:p w14:paraId="2960E686" w14:textId="77777777" w:rsidR="00C44C30" w:rsidRDefault="00C44C30" w:rsidP="00F73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270B4373" w:rsidR="00C44C30" w:rsidRDefault="00DB2268" w:rsidP="00B64C2C">
            <w:pPr>
              <w:pStyle w:val="CRCoverPage"/>
              <w:spacing w:after="0"/>
              <w:ind w:left="100"/>
              <w:rPr>
                <w:noProof/>
              </w:rPr>
            </w:pPr>
            <w:r>
              <w:rPr>
                <w:lang w:eastAsia="zh-CN"/>
              </w:rPr>
              <w:t>4.17.6.1</w:t>
            </w:r>
            <w:r w:rsidR="00545492">
              <w:rPr>
                <w:lang w:eastAsia="zh-CN"/>
              </w:rPr>
              <w:t>,5.2.8.2.8</w:t>
            </w:r>
          </w:p>
        </w:tc>
      </w:tr>
      <w:tr w:rsidR="00C44C30" w14:paraId="1DE9F0E3" w14:textId="77777777" w:rsidTr="00F732FB">
        <w:tc>
          <w:tcPr>
            <w:tcW w:w="2694" w:type="dxa"/>
            <w:gridSpan w:val="2"/>
            <w:tcBorders>
              <w:left w:val="single" w:sz="4" w:space="0" w:color="auto"/>
            </w:tcBorders>
          </w:tcPr>
          <w:p w14:paraId="60AB01AC"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732FB">
            <w:pPr>
              <w:pStyle w:val="CRCoverPage"/>
              <w:spacing w:after="0"/>
              <w:rPr>
                <w:noProof/>
                <w:sz w:val="8"/>
                <w:szCs w:val="8"/>
              </w:rPr>
            </w:pPr>
          </w:p>
        </w:tc>
      </w:tr>
      <w:tr w:rsidR="00C44C30" w14:paraId="3CE72FC4" w14:textId="77777777" w:rsidTr="00F732FB">
        <w:tc>
          <w:tcPr>
            <w:tcW w:w="2694" w:type="dxa"/>
            <w:gridSpan w:val="2"/>
            <w:tcBorders>
              <w:left w:val="single" w:sz="4" w:space="0" w:color="auto"/>
            </w:tcBorders>
          </w:tcPr>
          <w:p w14:paraId="32CB090F" w14:textId="77777777" w:rsidR="00C44C30" w:rsidRDefault="00C44C30" w:rsidP="00F73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73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732FB">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73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732FB">
            <w:pPr>
              <w:pStyle w:val="CRCoverPage"/>
              <w:spacing w:after="0"/>
              <w:ind w:left="99"/>
              <w:rPr>
                <w:noProof/>
              </w:rPr>
            </w:pPr>
          </w:p>
        </w:tc>
      </w:tr>
      <w:tr w:rsidR="00C44C30" w14:paraId="2C474EB2" w14:textId="77777777" w:rsidTr="00F732FB">
        <w:tc>
          <w:tcPr>
            <w:tcW w:w="2694" w:type="dxa"/>
            <w:gridSpan w:val="2"/>
            <w:tcBorders>
              <w:left w:val="single" w:sz="4" w:space="0" w:color="auto"/>
            </w:tcBorders>
          </w:tcPr>
          <w:p w14:paraId="0C205A0F" w14:textId="77777777" w:rsidR="00C44C30" w:rsidRDefault="00C44C30" w:rsidP="00F73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732FB">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73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732FB">
            <w:pPr>
              <w:pStyle w:val="CRCoverPage"/>
              <w:spacing w:after="0"/>
              <w:ind w:left="99"/>
              <w:rPr>
                <w:noProof/>
              </w:rPr>
            </w:pPr>
            <w:r>
              <w:rPr>
                <w:noProof/>
              </w:rPr>
              <w:t xml:space="preserve">TS/TR ... CR ... </w:t>
            </w:r>
          </w:p>
        </w:tc>
      </w:tr>
      <w:tr w:rsidR="00C44C30" w14:paraId="6F35C510" w14:textId="77777777" w:rsidTr="00F732FB">
        <w:tc>
          <w:tcPr>
            <w:tcW w:w="2694" w:type="dxa"/>
            <w:gridSpan w:val="2"/>
            <w:tcBorders>
              <w:left w:val="single" w:sz="4" w:space="0" w:color="auto"/>
            </w:tcBorders>
          </w:tcPr>
          <w:p w14:paraId="46A2C247" w14:textId="77777777" w:rsidR="00C44C30" w:rsidRDefault="00C44C30" w:rsidP="00F73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732FB">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73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732FB">
            <w:pPr>
              <w:pStyle w:val="CRCoverPage"/>
              <w:spacing w:after="0"/>
              <w:ind w:left="99"/>
              <w:rPr>
                <w:noProof/>
              </w:rPr>
            </w:pPr>
            <w:r>
              <w:rPr>
                <w:noProof/>
              </w:rPr>
              <w:t xml:space="preserve">TS/TR ... CR ... </w:t>
            </w:r>
          </w:p>
        </w:tc>
      </w:tr>
      <w:tr w:rsidR="00C44C30" w14:paraId="7A08BDF3" w14:textId="77777777" w:rsidTr="00F732FB">
        <w:tc>
          <w:tcPr>
            <w:tcW w:w="2694" w:type="dxa"/>
            <w:gridSpan w:val="2"/>
            <w:tcBorders>
              <w:left w:val="single" w:sz="4" w:space="0" w:color="auto"/>
            </w:tcBorders>
          </w:tcPr>
          <w:p w14:paraId="7CD5FAFC" w14:textId="77777777" w:rsidR="00C44C30" w:rsidRDefault="00C44C30" w:rsidP="00F73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732FB">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73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732FB">
            <w:pPr>
              <w:pStyle w:val="CRCoverPage"/>
              <w:spacing w:after="0"/>
              <w:ind w:left="99"/>
              <w:rPr>
                <w:noProof/>
              </w:rPr>
            </w:pPr>
            <w:r>
              <w:rPr>
                <w:noProof/>
              </w:rPr>
              <w:t xml:space="preserve">TS/TR ... CR ... </w:t>
            </w:r>
          </w:p>
        </w:tc>
      </w:tr>
      <w:tr w:rsidR="00C44C30" w14:paraId="5BBDB140" w14:textId="77777777" w:rsidTr="00F732FB">
        <w:tc>
          <w:tcPr>
            <w:tcW w:w="2694" w:type="dxa"/>
            <w:gridSpan w:val="2"/>
            <w:tcBorders>
              <w:left w:val="single" w:sz="4" w:space="0" w:color="auto"/>
            </w:tcBorders>
          </w:tcPr>
          <w:p w14:paraId="3C6C0731" w14:textId="77777777" w:rsidR="00C44C30" w:rsidRDefault="00C44C30" w:rsidP="00F732FB">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732FB">
            <w:pPr>
              <w:pStyle w:val="CRCoverPage"/>
              <w:spacing w:after="0"/>
              <w:rPr>
                <w:noProof/>
              </w:rPr>
            </w:pPr>
          </w:p>
        </w:tc>
      </w:tr>
      <w:tr w:rsidR="00C44C30" w14:paraId="49704C97" w14:textId="77777777" w:rsidTr="00F732FB">
        <w:tc>
          <w:tcPr>
            <w:tcW w:w="2694" w:type="dxa"/>
            <w:gridSpan w:val="2"/>
            <w:tcBorders>
              <w:left w:val="single" w:sz="4" w:space="0" w:color="auto"/>
              <w:bottom w:val="single" w:sz="4" w:space="0" w:color="auto"/>
            </w:tcBorders>
          </w:tcPr>
          <w:p w14:paraId="1745BDA4" w14:textId="77777777" w:rsidR="00C44C30" w:rsidRDefault="00C44C30" w:rsidP="00F73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732FB">
            <w:pPr>
              <w:pStyle w:val="CRCoverPage"/>
              <w:spacing w:after="0"/>
              <w:ind w:left="100"/>
              <w:rPr>
                <w:noProof/>
              </w:rPr>
            </w:pPr>
          </w:p>
        </w:tc>
      </w:tr>
      <w:tr w:rsidR="00C44C30" w:rsidRPr="008863B9" w14:paraId="78C242EE" w14:textId="77777777" w:rsidTr="00F732FB">
        <w:tc>
          <w:tcPr>
            <w:tcW w:w="2694" w:type="dxa"/>
            <w:gridSpan w:val="2"/>
            <w:tcBorders>
              <w:top w:val="single" w:sz="4" w:space="0" w:color="auto"/>
              <w:bottom w:val="single" w:sz="4" w:space="0" w:color="auto"/>
            </w:tcBorders>
          </w:tcPr>
          <w:p w14:paraId="743708D4" w14:textId="77777777" w:rsidR="00C44C30" w:rsidRPr="008863B9" w:rsidRDefault="00C44C30" w:rsidP="00F73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732FB">
            <w:pPr>
              <w:pStyle w:val="CRCoverPage"/>
              <w:spacing w:after="0"/>
              <w:ind w:left="100"/>
              <w:rPr>
                <w:noProof/>
                <w:sz w:val="8"/>
                <w:szCs w:val="8"/>
              </w:rPr>
            </w:pPr>
          </w:p>
        </w:tc>
      </w:tr>
      <w:tr w:rsidR="00C44C30"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73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732FB">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B357CD3" w14:textId="77777777" w:rsidR="00AA27BD" w:rsidRPr="00AA27BD" w:rsidRDefault="00AA27BD" w:rsidP="00AA27BD">
      <w:pPr>
        <w:keepNext/>
        <w:keepLines/>
        <w:overflowPunct w:val="0"/>
        <w:autoSpaceDE w:val="0"/>
        <w:autoSpaceDN w:val="0"/>
        <w:adjustRightInd w:val="0"/>
        <w:spacing w:before="120"/>
        <w:ind w:left="400" w:hanging="400"/>
        <w:outlineLvl w:val="4"/>
        <w:rPr>
          <w:rFonts w:ascii="Arial" w:eastAsia="굴림" w:hAnsi="Arial"/>
          <w:sz w:val="22"/>
          <w:lang w:eastAsia="zh-CN"/>
        </w:rPr>
      </w:pPr>
      <w:bookmarkStart w:id="1" w:name="_Toc20203987"/>
      <w:bookmarkStart w:id="2" w:name="_Toc27894673"/>
      <w:bookmarkStart w:id="3" w:name="_Toc36191740"/>
      <w:bookmarkStart w:id="4" w:name="_Toc45192826"/>
      <w:bookmarkStart w:id="5" w:name="_Toc47592458"/>
      <w:bookmarkStart w:id="6" w:name="_Toc51834539"/>
      <w:bookmarkStart w:id="7" w:name="_Toc138762861"/>
      <w:bookmarkStart w:id="8" w:name="_Toc153802675"/>
      <w:bookmarkStart w:id="9" w:name="_Toc51835270"/>
      <w:bookmarkStart w:id="10" w:name="_Toc47593183"/>
      <w:bookmarkStart w:id="11" w:name="_Toc45193551"/>
      <w:bookmarkStart w:id="12" w:name="_Toc36192448"/>
      <w:bookmarkStart w:id="13" w:name="_Toc27895345"/>
      <w:bookmarkStart w:id="14" w:name="_Toc20204639"/>
      <w:r w:rsidRPr="00AA27BD">
        <w:rPr>
          <w:rFonts w:ascii="Arial" w:eastAsia="굴림" w:hAnsi="Arial"/>
          <w:sz w:val="22"/>
          <w:lang w:eastAsia="zh-CN"/>
        </w:rPr>
        <w:t>5.2.8.2.8</w:t>
      </w:r>
      <w:r w:rsidRPr="00AA27BD">
        <w:rPr>
          <w:rFonts w:ascii="Arial" w:eastAsia="굴림" w:hAnsi="Arial"/>
          <w:sz w:val="22"/>
          <w:lang w:eastAsia="zh-CN"/>
        </w:rPr>
        <w:tab/>
      </w:r>
      <w:proofErr w:type="spellStart"/>
      <w:r w:rsidRPr="00AA27BD">
        <w:rPr>
          <w:rFonts w:ascii="Arial" w:eastAsia="굴림" w:hAnsi="Arial"/>
          <w:sz w:val="22"/>
          <w:lang w:eastAsia="zh-CN"/>
        </w:rPr>
        <w:t>Nsmf_PDUSession_SMContextStatusNotify</w:t>
      </w:r>
      <w:proofErr w:type="spellEnd"/>
      <w:r w:rsidRPr="00AA27BD">
        <w:rPr>
          <w:rFonts w:ascii="Arial" w:eastAsia="굴림" w:hAnsi="Arial"/>
          <w:sz w:val="22"/>
          <w:lang w:eastAsia="zh-CN"/>
        </w:rPr>
        <w:t xml:space="preserve"> service operation</w:t>
      </w:r>
      <w:bookmarkEnd w:id="8"/>
      <w:bookmarkEnd w:id="9"/>
      <w:bookmarkEnd w:id="10"/>
      <w:bookmarkEnd w:id="11"/>
      <w:bookmarkEnd w:id="12"/>
      <w:bookmarkEnd w:id="13"/>
      <w:bookmarkEnd w:id="14"/>
    </w:p>
    <w:p w14:paraId="2E02A47D" w14:textId="77777777" w:rsidR="00AA27BD" w:rsidRPr="00AA27BD" w:rsidRDefault="00AA27BD" w:rsidP="00AA27BD">
      <w:pPr>
        <w:overflowPunct w:val="0"/>
        <w:autoSpaceDE w:val="0"/>
        <w:autoSpaceDN w:val="0"/>
        <w:adjustRightInd w:val="0"/>
        <w:rPr>
          <w:rFonts w:eastAsia="맑은 고딕"/>
          <w:lang w:eastAsia="en-GB"/>
        </w:rPr>
      </w:pPr>
      <w:r w:rsidRPr="00AA27BD">
        <w:rPr>
          <w:rFonts w:eastAsia="맑은 고딕"/>
          <w:b/>
          <w:lang w:eastAsia="en-GB"/>
        </w:rPr>
        <w:t>Service operation name:</w:t>
      </w:r>
      <w:r w:rsidRPr="00AA27BD">
        <w:rPr>
          <w:rFonts w:eastAsia="맑은 고딕"/>
          <w:lang w:eastAsia="en-GB"/>
        </w:rPr>
        <w:t xml:space="preserve"> </w:t>
      </w:r>
      <w:proofErr w:type="spellStart"/>
      <w:r w:rsidRPr="00AA27BD">
        <w:rPr>
          <w:rFonts w:eastAsia="맑은 고딕"/>
          <w:lang w:eastAsia="en-GB"/>
        </w:rPr>
        <w:t>Nsmf_PDUSession_SMContextStatusNotify</w:t>
      </w:r>
      <w:proofErr w:type="spellEnd"/>
      <w:r w:rsidRPr="00AA27BD">
        <w:rPr>
          <w:rFonts w:eastAsia="맑은 고딕"/>
          <w:lang w:eastAsia="en-GB"/>
        </w:rPr>
        <w:t>.</w:t>
      </w:r>
    </w:p>
    <w:p w14:paraId="366D1039" w14:textId="5CA643DE" w:rsidR="00AA27BD" w:rsidRPr="00AA27BD" w:rsidRDefault="00AA27BD" w:rsidP="00AA27BD">
      <w:pPr>
        <w:overflowPunct w:val="0"/>
        <w:autoSpaceDE w:val="0"/>
        <w:autoSpaceDN w:val="0"/>
        <w:adjustRightInd w:val="0"/>
        <w:rPr>
          <w:rFonts w:eastAsia="맑은 고딕"/>
          <w:lang w:eastAsia="en-GB"/>
        </w:rPr>
      </w:pPr>
      <w:r w:rsidRPr="00AA27BD">
        <w:rPr>
          <w:rFonts w:eastAsia="맑은 고딕"/>
          <w:b/>
          <w:lang w:eastAsia="en-GB"/>
        </w:rPr>
        <w:t xml:space="preserve">Description: </w:t>
      </w:r>
      <w:r w:rsidRPr="00AA27BD">
        <w:rPr>
          <w:rFonts w:eastAsia="맑은 고딕"/>
          <w:lang w:eastAsia="en-GB"/>
        </w:rPr>
        <w:t>This service operation is used by the SMF to notify its consumers about the status of an SM context related to a PDU Session (e.g. PDU Session Release due to local reasons within the SMF, PDU Session handover to a different system or access type, SMF context transfer, triggering I-SMF selection for the PDU Session</w:t>
      </w:r>
      <w:bookmarkStart w:id="15" w:name="_GoBack"/>
      <w:ins w:id="16" w:author="백영교/통신표준연구팀(SR)/삼성전자" w:date="2024-01-25T10:15:00Z">
        <w:r>
          <w:rPr>
            <w:rFonts w:eastAsia="맑은 고딕"/>
            <w:lang w:eastAsia="en-GB"/>
          </w:rPr>
          <w:t>,</w:t>
        </w:r>
      </w:ins>
      <w:ins w:id="17" w:author="백영교/통신표준연구팀(SR)/삼성전자" w:date="2024-01-25T10:16:00Z">
        <w:r>
          <w:rPr>
            <w:rFonts w:eastAsia="맑은 고딕"/>
            <w:lang w:eastAsia="en-GB"/>
          </w:rPr>
          <w:t xml:space="preserve"> </w:t>
        </w:r>
      </w:ins>
      <w:ins w:id="18" w:author="백영교/통신표준연구팀(SR)/삼성전자" w:date="2024-01-25T10:19:00Z">
        <w:r w:rsidR="00545492">
          <w:rPr>
            <w:rFonts w:eastAsia="맑은 고딕"/>
            <w:lang w:eastAsia="en-GB"/>
          </w:rPr>
          <w:t xml:space="preserve">keeping </w:t>
        </w:r>
      </w:ins>
      <w:ins w:id="19" w:author="백영교/통신표준연구팀(SR)/삼성전자" w:date="2024-01-25T10:16:00Z">
        <w:r>
          <w:rPr>
            <w:rFonts w:eastAsia="맑은 고딕"/>
            <w:lang w:eastAsia="en-GB"/>
          </w:rPr>
          <w:t>ECN marking for L4S</w:t>
        </w:r>
      </w:ins>
      <w:bookmarkEnd w:id="15"/>
      <w:r w:rsidRPr="00AA27BD">
        <w:rPr>
          <w:rFonts w:eastAsia="맑은 고딕"/>
          <w:lang w:eastAsia="en-GB"/>
        </w:rPr>
        <w:t>). The SMF may use this service operation to update the SMF derived CN assisted RAN parameters tuning in the AMF. The SMF may report the DDN Failure with NEF Correlation ID to the AMF.</w:t>
      </w:r>
    </w:p>
    <w:p w14:paraId="1114391F" w14:textId="77777777" w:rsidR="00AA27BD" w:rsidRPr="00AA27BD" w:rsidRDefault="00AA27BD" w:rsidP="00AA27BD">
      <w:pPr>
        <w:overflowPunct w:val="0"/>
        <w:autoSpaceDE w:val="0"/>
        <w:autoSpaceDN w:val="0"/>
        <w:adjustRightInd w:val="0"/>
        <w:rPr>
          <w:rFonts w:eastAsia="맑은 고딕"/>
          <w:lang w:eastAsia="en-GB"/>
        </w:rPr>
      </w:pPr>
      <w:r w:rsidRPr="00AA27BD">
        <w:rPr>
          <w:rFonts w:eastAsia="맑은 고딕"/>
          <w:b/>
          <w:lang w:eastAsia="en-GB"/>
        </w:rPr>
        <w:t>Input, Required:</w:t>
      </w:r>
      <w:r w:rsidRPr="00AA27BD">
        <w:rPr>
          <w:rFonts w:eastAsia="맑은 고딕"/>
          <w:lang w:eastAsia="en-GB"/>
        </w:rPr>
        <w:t xml:space="preserve"> Status information</w:t>
      </w:r>
      <w:r w:rsidRPr="00AA27BD">
        <w:rPr>
          <w:rFonts w:eastAsia="맑은 고딕"/>
          <w:lang w:eastAsia="zh-CN"/>
        </w:rPr>
        <w:t>.</w:t>
      </w:r>
    </w:p>
    <w:p w14:paraId="4FE008A4" w14:textId="77777777" w:rsidR="00AA27BD" w:rsidRPr="00AA27BD" w:rsidRDefault="00AA27BD" w:rsidP="00AA27BD">
      <w:pPr>
        <w:overflowPunct w:val="0"/>
        <w:autoSpaceDE w:val="0"/>
        <w:autoSpaceDN w:val="0"/>
        <w:adjustRightInd w:val="0"/>
        <w:rPr>
          <w:rFonts w:eastAsia="맑은 고딕"/>
          <w:lang w:eastAsia="en-GB"/>
        </w:rPr>
      </w:pPr>
      <w:r w:rsidRPr="00AA27BD">
        <w:rPr>
          <w:rFonts w:eastAsia="맑은 고딕"/>
          <w:b/>
          <w:lang w:eastAsia="en-GB"/>
        </w:rPr>
        <w:t xml:space="preserve">Input, Optional: </w:t>
      </w:r>
      <w:r w:rsidRPr="00AA27BD">
        <w:rPr>
          <w:rFonts w:eastAsia="맑은 고딕"/>
          <w:lang w:eastAsia="zh-CN"/>
        </w:rPr>
        <w:t>Cause, SMF derived CN assisted RAN parameters tuning, New SMF ID for SM Context Transfer (see clause 4.26.5.3) or SMF set ID, Small Data Rate Control Status, APN Rate Control Status, DDN Failure detected in (I-/V-)SMF, target DNAI information, list of NWDAF IDs and corresponding Analytics ID(s).</w:t>
      </w:r>
    </w:p>
    <w:p w14:paraId="60B86620" w14:textId="77777777" w:rsidR="00AA27BD" w:rsidRPr="00AA27BD" w:rsidRDefault="00AA27BD" w:rsidP="00AA27BD">
      <w:pPr>
        <w:overflowPunct w:val="0"/>
        <w:autoSpaceDE w:val="0"/>
        <w:autoSpaceDN w:val="0"/>
        <w:adjustRightInd w:val="0"/>
        <w:rPr>
          <w:rFonts w:eastAsia="맑은 고딕"/>
          <w:lang w:eastAsia="zh-CN"/>
        </w:rPr>
      </w:pPr>
      <w:r w:rsidRPr="00AA27BD">
        <w:rPr>
          <w:rFonts w:eastAsia="맑은 고딕"/>
          <w:b/>
          <w:lang w:eastAsia="en-GB"/>
        </w:rPr>
        <w:t xml:space="preserve">Output, Required: </w:t>
      </w:r>
      <w:r w:rsidRPr="00AA27BD">
        <w:rPr>
          <w:rFonts w:eastAsia="맑은 고딕"/>
          <w:lang w:eastAsia="en-GB"/>
        </w:rPr>
        <w:t>Result Indication.</w:t>
      </w:r>
    </w:p>
    <w:p w14:paraId="1D32BEB5" w14:textId="77777777" w:rsidR="00AA27BD" w:rsidRPr="00AA27BD" w:rsidRDefault="00AA27BD" w:rsidP="00AA27BD">
      <w:pPr>
        <w:overflowPunct w:val="0"/>
        <w:autoSpaceDE w:val="0"/>
        <w:autoSpaceDN w:val="0"/>
        <w:adjustRightInd w:val="0"/>
        <w:rPr>
          <w:rFonts w:eastAsia="맑은 고딕"/>
          <w:lang w:eastAsia="en-GB"/>
        </w:rPr>
      </w:pPr>
      <w:r w:rsidRPr="00AA27BD">
        <w:rPr>
          <w:rFonts w:eastAsia="맑은 고딕"/>
          <w:b/>
          <w:lang w:eastAsia="en-GB"/>
        </w:rPr>
        <w:t xml:space="preserve">Output, Optional: </w:t>
      </w:r>
      <w:r w:rsidRPr="00AA27BD">
        <w:rPr>
          <w:rFonts w:eastAsia="맑은 고딕"/>
          <w:lang w:eastAsia="en-GB"/>
        </w:rPr>
        <w:t>None.</w:t>
      </w:r>
    </w:p>
    <w:p w14:paraId="3ECADA81" w14:textId="77777777" w:rsidR="00AA27BD" w:rsidRPr="00AA27BD" w:rsidRDefault="00AA27BD" w:rsidP="00AA27BD">
      <w:pPr>
        <w:overflowPunct w:val="0"/>
        <w:autoSpaceDE w:val="0"/>
        <w:autoSpaceDN w:val="0"/>
        <w:adjustRightInd w:val="0"/>
        <w:rPr>
          <w:rFonts w:eastAsia="맑은 고딕"/>
          <w:lang w:eastAsia="zh-CN"/>
        </w:rPr>
      </w:pPr>
      <w:r w:rsidRPr="00AA27BD">
        <w:rPr>
          <w:rFonts w:eastAsia="맑은 고딕"/>
          <w:lang w:eastAsia="zh-CN"/>
        </w:rPr>
        <w:t>The target DNAI information indicates the target DNAI for the current PDU session or target DNAI for next PDU session.</w:t>
      </w:r>
    </w:p>
    <w:p w14:paraId="2B2324D1" w14:textId="072D5BE9" w:rsidR="00AA27BD" w:rsidRPr="00AA27BD" w:rsidDel="00AA27BD" w:rsidRDefault="00AA27BD" w:rsidP="00AA27BD">
      <w:pPr>
        <w:rPr>
          <w:del w:id="20" w:author="백영교/통신표준연구팀(SR)/삼성전자" w:date="2024-01-25T10:12:00Z"/>
          <w:rFonts w:hint="eastAsia"/>
          <w:lang w:eastAsia="ko-KR"/>
        </w:rPr>
      </w:pPr>
    </w:p>
    <w:p w14:paraId="5C3C4E58" w14:textId="6695B5E7" w:rsidR="00DB2268" w:rsidRPr="00140E21" w:rsidDel="00AA27BD" w:rsidRDefault="00DB2268" w:rsidP="00DB2268">
      <w:pPr>
        <w:pStyle w:val="4"/>
        <w:rPr>
          <w:del w:id="21" w:author="백영교/통신표준연구팀(SR)/삼성전자" w:date="2024-01-25T10:12:00Z"/>
          <w:lang w:eastAsia="ko-KR"/>
        </w:rPr>
      </w:pPr>
      <w:del w:id="22" w:author="백영교/통신표준연구팀(SR)/삼성전자" w:date="2024-01-25T10:12:00Z">
        <w:r w:rsidRPr="00140E21" w:rsidDel="00AA27BD">
          <w:rPr>
            <w:lang w:eastAsia="ko-KR"/>
          </w:rPr>
          <w:delText>4.3.5.1</w:delText>
        </w:r>
        <w:r w:rsidRPr="00140E21" w:rsidDel="00AA27BD">
          <w:rPr>
            <w:lang w:eastAsia="ko-KR"/>
          </w:rPr>
          <w:tab/>
          <w:delText>Change of SSC mode 2 PDU Session Anchor with different PDU Sessions</w:delText>
        </w:r>
        <w:bookmarkEnd w:id="1"/>
        <w:bookmarkEnd w:id="2"/>
        <w:bookmarkEnd w:id="3"/>
        <w:bookmarkEnd w:id="4"/>
        <w:bookmarkEnd w:id="5"/>
        <w:bookmarkEnd w:id="6"/>
        <w:bookmarkEnd w:id="7"/>
      </w:del>
    </w:p>
    <w:p w14:paraId="1096807B" w14:textId="7C121FB6" w:rsidR="00DB2268" w:rsidRPr="00140E21" w:rsidDel="00AA27BD" w:rsidRDefault="00DB2268" w:rsidP="00DB2268">
      <w:pPr>
        <w:rPr>
          <w:del w:id="23" w:author="백영교/통신표준연구팀(SR)/삼성전자" w:date="2024-01-25T10:12:00Z"/>
          <w:lang w:eastAsia="ko-KR"/>
        </w:rPr>
      </w:pPr>
      <w:del w:id="24" w:author="백영교/통신표준연구팀(SR)/삼성전자" w:date="2024-01-25T10:12:00Z">
        <w:r w:rsidRPr="00140E21" w:rsidDel="00AA27BD">
          <w:rPr>
            <w:lang w:eastAsia="ko-KR"/>
          </w:rPr>
          <w:delTex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delText>
        </w:r>
      </w:del>
    </w:p>
    <w:p w14:paraId="78CBA17B" w14:textId="2BD250FB" w:rsidR="00DB2268" w:rsidDel="00AA27BD" w:rsidRDefault="00DB2268" w:rsidP="00DB2268">
      <w:pPr>
        <w:pStyle w:val="TH"/>
        <w:rPr>
          <w:del w:id="25" w:author="백영교/통신표준연구팀(SR)/삼성전자" w:date="2024-01-25T10:12:00Z"/>
        </w:rPr>
      </w:pPr>
      <w:del w:id="26" w:author="백영교/통신표준연구팀(SR)/삼성전자" w:date="2024-01-25T10:12:00Z">
        <w:r w:rsidRPr="00140E21" w:rsidDel="00AA27BD">
          <w:object w:dxaOrig="10708" w:dyaOrig="5034" w14:anchorId="6319A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5pt;height:203.9pt" o:ole="">
              <v:imagedata r:id="rId12" o:title=""/>
            </v:shape>
            <o:OLEObject Type="Embed" ProgID="Visio.Drawing.15" ShapeID="_x0000_i1025" DrawAspect="Content" ObjectID="_1767683449" r:id="rId13"/>
          </w:object>
        </w:r>
      </w:del>
    </w:p>
    <w:p w14:paraId="36FEF1BB" w14:textId="1D5EA067" w:rsidR="00DB2268" w:rsidRPr="00140E21" w:rsidDel="00AA27BD" w:rsidRDefault="00DB2268" w:rsidP="00DB2268">
      <w:pPr>
        <w:pStyle w:val="TF"/>
        <w:rPr>
          <w:del w:id="27" w:author="백영교/통신표준연구팀(SR)/삼성전자" w:date="2024-01-25T10:12:00Z"/>
          <w:lang w:eastAsia="ko-KR"/>
        </w:rPr>
      </w:pPr>
      <w:del w:id="28" w:author="백영교/통신표준연구팀(SR)/삼성전자" w:date="2024-01-25T10:12:00Z">
        <w:r w:rsidRPr="00140E21" w:rsidDel="00AA27BD">
          <w:delText>Figure 4.3.5.1-1: Change of SSC mode 2 PSA for a PDU Session</w:delText>
        </w:r>
      </w:del>
    </w:p>
    <w:p w14:paraId="6D8C6B1F" w14:textId="71CA2437" w:rsidR="00DB2268" w:rsidRPr="00140E21" w:rsidDel="00AA27BD" w:rsidRDefault="00DB2268" w:rsidP="00DB2268">
      <w:pPr>
        <w:pStyle w:val="B1"/>
        <w:rPr>
          <w:del w:id="29" w:author="백영교/통신표준연구팀(SR)/삼성전자" w:date="2024-01-25T10:12:00Z"/>
          <w:lang w:eastAsia="ko-KR"/>
        </w:rPr>
      </w:pPr>
      <w:del w:id="30" w:author="백영교/통신표준연구팀(SR)/삼성전자" w:date="2024-01-25T10:12:00Z">
        <w:r w:rsidRPr="00140E21" w:rsidDel="00AA27BD">
          <w:rPr>
            <w:lang w:eastAsia="ko-KR"/>
          </w:rPr>
          <w:delText>1.</w:delText>
        </w:r>
        <w:r w:rsidRPr="00140E21" w:rsidDel="00AA27BD">
          <w:rPr>
            <w:lang w:eastAsia="ko-KR"/>
          </w:rPr>
          <w:tab/>
          <w:delText>The SMF determines that the serving UPF needs to be changed due to events that may benefit from such change.</w:delText>
        </w:r>
      </w:del>
    </w:p>
    <w:p w14:paraId="3EF67C72" w14:textId="324602F9" w:rsidR="00DB2268" w:rsidDel="00AA27BD" w:rsidRDefault="00DB2268" w:rsidP="00DB2268">
      <w:pPr>
        <w:pStyle w:val="B1"/>
        <w:rPr>
          <w:del w:id="31" w:author="백영교/통신표준연구팀(SR)/삼성전자" w:date="2024-01-25T10:12:00Z"/>
          <w:lang w:eastAsia="ko-KR"/>
        </w:rPr>
      </w:pPr>
      <w:del w:id="32" w:author="백영교/통신표준연구팀(SR)/삼성전자" w:date="2024-01-25T10:12:00Z">
        <w:r w:rsidDel="00AA27BD">
          <w:rPr>
            <w:lang w:eastAsia="ko-KR"/>
          </w:rPr>
          <w:delText>1a. If the UPF (PSA) cannot connect to the target DNAI that SMF received from SM-PCF, the SMF invokes Nsmf_PDUSession_SMContextStatusNotify Request (target DNAI information) service operation to the AMF. The SMF also indicates the SMF selection is expected</w:delText>
        </w:r>
      </w:del>
      <w:ins w:id="33" w:author="백영교/5G/6G표준Lab(SR)/삼성전자" w:date="2023-05-10T17:02:00Z">
        <w:del w:id="34" w:author="백영교/통신표준연구팀(SR)/삼성전자" w:date="2024-01-25T10:12:00Z">
          <w:r w:rsidR="0056720E" w:rsidDel="00AA27BD">
            <w:rPr>
              <w:lang w:eastAsia="ko-KR"/>
            </w:rPr>
            <w:delText xml:space="preserve">, which </w:delText>
          </w:r>
        </w:del>
      </w:ins>
      <w:ins w:id="35" w:author="백영교/5G/6G표준Lab(SR)/삼성전자" w:date="2023-05-11T08:47:00Z">
        <w:del w:id="36" w:author="백영교/통신표준연구팀(SR)/삼성전자" w:date="2024-01-25T10:12:00Z">
          <w:r w:rsidR="0056720E" w:rsidDel="00AA27BD">
            <w:rPr>
              <w:lang w:eastAsia="ko-KR"/>
            </w:rPr>
            <w:delText>may</w:delText>
          </w:r>
        </w:del>
      </w:ins>
      <w:ins w:id="37" w:author="백영교/5G/6G표준Lab(SR)/삼성전자" w:date="2023-05-10T17:02:00Z">
        <w:del w:id="38" w:author="백영교/통신표준연구팀(SR)/삼성전자" w:date="2024-01-25T10:12:00Z">
          <w:r w:rsidR="0056720E" w:rsidDel="00AA27BD">
            <w:rPr>
              <w:lang w:eastAsia="ko-KR"/>
            </w:rPr>
            <w:delText xml:space="preserve"> indicate</w:delText>
          </w:r>
        </w:del>
      </w:ins>
      <w:ins w:id="39" w:author="백영교/5G/6G표준Lab(SR)/삼성전자" w:date="2023-05-10T17:04:00Z">
        <w:del w:id="40" w:author="백영교/통신표준연구팀(SR)/삼성전자" w:date="2024-01-25T10:12:00Z">
          <w:r w:rsidR="0056720E" w:rsidDel="00AA27BD">
            <w:rPr>
              <w:lang w:eastAsia="ko-KR"/>
            </w:rPr>
            <w:delText xml:space="preserve"> </w:delText>
          </w:r>
        </w:del>
      </w:ins>
      <w:ins w:id="41" w:author="백영교/5G/6G표준Lab(SR)/삼성전자" w:date="2023-05-10T17:02:00Z">
        <w:del w:id="42" w:author="백영교/통신표준연구팀(SR)/삼성전자" w:date="2024-01-25T10:12:00Z">
          <w:r w:rsidR="0056720E" w:rsidDel="00AA27BD">
            <w:rPr>
              <w:lang w:eastAsia="ko-KR"/>
            </w:rPr>
            <w:delText>use of</w:delText>
          </w:r>
        </w:del>
      </w:ins>
      <w:ins w:id="43" w:author="백영교/5G/6G표준Lab(SR)/삼성전자" w:date="2023-05-10T17:04:00Z">
        <w:del w:id="44" w:author="백영교/통신표준연구팀(SR)/삼성전자" w:date="2024-01-25T10:12:00Z">
          <w:r w:rsidR="0056720E" w:rsidDel="00AA27BD">
            <w:rPr>
              <w:lang w:eastAsia="ko-KR"/>
            </w:rPr>
            <w:delText xml:space="preserve"> </w:delText>
          </w:r>
          <w:r w:rsidR="0056720E" w:rsidRPr="00C56C1E" w:rsidDel="00AA27BD">
            <w:rPr>
              <w:lang w:eastAsia="ko-KR"/>
            </w:rPr>
            <w:delText>ECN marking for L4S</w:delText>
          </w:r>
        </w:del>
      </w:ins>
      <w:del w:id="45" w:author="백영교/통신표준연구팀(SR)/삼성전자" w:date="2024-01-25T10:12:00Z">
        <w:r w:rsidDel="00AA27BD">
          <w:rPr>
            <w:lang w:eastAsia="ko-KR"/>
          </w:rPr>
          <w:delText>.</w:delText>
        </w:r>
      </w:del>
    </w:p>
    <w:p w14:paraId="111108BE" w14:textId="2B4A0D03" w:rsidR="00DB2268" w:rsidDel="00AA27BD" w:rsidRDefault="00DB2268" w:rsidP="00DB2268">
      <w:pPr>
        <w:pStyle w:val="B1"/>
        <w:rPr>
          <w:del w:id="46" w:author="백영교/통신표준연구팀(SR)/삼성전자" w:date="2024-01-25T10:12:00Z"/>
          <w:lang w:eastAsia="ko-KR"/>
        </w:rPr>
      </w:pPr>
      <w:del w:id="47" w:author="백영교/통신표준연구팀(SR)/삼성전자" w:date="2024-01-25T10:12:00Z">
        <w:r w:rsidDel="00AA27BD">
          <w:rPr>
            <w:lang w:eastAsia="ko-KR"/>
          </w:rPr>
          <w:tab/>
          <w:delText xml:space="preserve">The target DNAI information is used for SMF selection which can control UPF connecting to that DNAI at next PDU session establishment towards the same DNN and S-NSSAI. Due to it is for SMF selection, the AMF stores </w:delText>
        </w:r>
        <w:r w:rsidDel="00AA27BD">
          <w:rPr>
            <w:lang w:eastAsia="ko-KR"/>
          </w:rPr>
          <w:lastRenderedPageBreak/>
          <w:delText>the target DNAI information received from SMF. The target DNAI information is not transferred outside, e.g. to support the UE context transfer between AMFs for AMF relocation.</w:delText>
        </w:r>
      </w:del>
    </w:p>
    <w:p w14:paraId="55892701" w14:textId="2F2F2E45" w:rsidR="00DB2268" w:rsidRPr="00140E21" w:rsidDel="00AA27BD" w:rsidRDefault="00DB2268" w:rsidP="00DB2268">
      <w:pPr>
        <w:pStyle w:val="B1"/>
        <w:rPr>
          <w:del w:id="48" w:author="백영교/통신표준연구팀(SR)/삼성전자" w:date="2024-01-25T10:12:00Z"/>
          <w:lang w:eastAsia="ko-KR"/>
        </w:rPr>
      </w:pPr>
      <w:del w:id="49" w:author="백영교/통신표준연구팀(SR)/삼성전자" w:date="2024-01-25T10:12:00Z">
        <w:r w:rsidRPr="00140E21" w:rsidDel="00AA27BD">
          <w:rPr>
            <w:lang w:eastAsia="ko-KR"/>
          </w:rPr>
          <w:delText>2.</w:delText>
        </w:r>
        <w:r w:rsidRPr="00140E21" w:rsidDel="00AA27BD">
          <w:rPr>
            <w:lang w:eastAsia="ko-KR"/>
          </w:rPr>
          <w:tab/>
          <w:delTex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delText>
        </w:r>
      </w:del>
    </w:p>
    <w:p w14:paraId="09AA443B" w14:textId="62011DA0" w:rsidR="00DB2268" w:rsidDel="00AA27BD" w:rsidRDefault="00DB2268" w:rsidP="00DB2268">
      <w:pPr>
        <w:pStyle w:val="B1"/>
        <w:rPr>
          <w:del w:id="50" w:author="백영교/통신표준연구팀(SR)/삼성전자" w:date="2024-01-25T10:12:00Z"/>
          <w:lang w:eastAsia="ko-KR"/>
        </w:rPr>
      </w:pPr>
      <w:del w:id="51" w:author="백영교/통신표준연구팀(SR)/삼성전자" w:date="2024-01-25T10:12:00Z">
        <w:r w:rsidRPr="00140E21" w:rsidDel="00AA27BD">
          <w:rPr>
            <w:lang w:eastAsia="ko-KR"/>
          </w:rPr>
          <w:delText>3.</w:delText>
        </w:r>
        <w:r w:rsidRPr="00140E21" w:rsidDel="00AA27BD">
          <w:rPr>
            <w:lang w:eastAsia="ko-KR"/>
          </w:rPr>
          <w:tab/>
          <w:delText>Upon reception of PDU Session Release Command with Cause indicating that a PDU Session re-establishment to the same DN is required as sent in step 2, the UE generates a new PDU Session ID and initiates PDU Session Establishment procedure as described in clause 4.3.2.2.</w:delText>
        </w:r>
      </w:del>
    </w:p>
    <w:p w14:paraId="6408505E" w14:textId="47B39E22" w:rsidR="00DB2268" w:rsidRPr="00140E21" w:rsidDel="00AA27BD" w:rsidRDefault="00DB2268" w:rsidP="00DB2268">
      <w:pPr>
        <w:pStyle w:val="B1"/>
        <w:rPr>
          <w:del w:id="52" w:author="백영교/통신표준연구팀(SR)/삼성전자" w:date="2024-01-25T10:12:00Z"/>
          <w:lang w:eastAsia="ko-KR"/>
        </w:rPr>
      </w:pPr>
      <w:del w:id="53" w:author="백영교/통신표준연구팀(SR)/삼성전자" w:date="2024-01-25T10:12:00Z">
        <w:r w:rsidDel="00AA27BD">
          <w:rPr>
            <w:lang w:eastAsia="ko-KR"/>
          </w:rPr>
          <w:tab/>
        </w:r>
        <w:r w:rsidRPr="00140E21" w:rsidDel="00AA27BD">
          <w:rPr>
            <w:lang w:eastAsia="ko-KR"/>
          </w:rPr>
          <w:delText xml:space="preserve">Then, the AMF selects an SMF as described in clause 6.4.2 </w:delText>
        </w:r>
        <w:r w:rsidDel="00AA27BD">
          <w:delText>of</w:delText>
        </w:r>
        <w:r w:rsidRPr="00140E21" w:rsidDel="00AA27BD">
          <w:rPr>
            <w:lang w:eastAsia="ko-KR"/>
          </w:rPr>
          <w:delText xml:space="preserve"> TS</w:delText>
        </w:r>
        <w:r w:rsidDel="00AA27BD">
          <w:rPr>
            <w:lang w:eastAsia="ko-KR"/>
          </w:rPr>
          <w:delText> </w:delText>
        </w:r>
        <w:r w:rsidRPr="00140E21" w:rsidDel="00AA27BD">
          <w:rPr>
            <w:lang w:eastAsia="ko-KR"/>
          </w:rPr>
          <w:delText>23.501</w:delText>
        </w:r>
        <w:r w:rsidDel="00AA27BD">
          <w:rPr>
            <w:lang w:eastAsia="ko-KR"/>
          </w:rPr>
          <w:delText> </w:delText>
        </w:r>
        <w:r w:rsidRPr="00140E21" w:rsidDel="00AA27BD">
          <w:rPr>
            <w:lang w:eastAsia="ko-KR"/>
          </w:rPr>
          <w:delText>[2] and the SMF can select a new UPF (i.e. UPF2) for the re-established PDU Session of SSC mode 2.</w:delText>
        </w:r>
      </w:del>
    </w:p>
    <w:p w14:paraId="2E00042F" w14:textId="71FCBE21" w:rsidR="00DB2268" w:rsidDel="00AA27BD" w:rsidRDefault="00DB2268" w:rsidP="00DB2268">
      <w:pPr>
        <w:pStyle w:val="B1"/>
        <w:rPr>
          <w:del w:id="54" w:author="백영교/통신표준연구팀(SR)/삼성전자" w:date="2024-01-25T10:12:00Z"/>
          <w:lang w:eastAsia="ko-KR"/>
        </w:rPr>
      </w:pPr>
      <w:bookmarkStart w:id="55" w:name="_Toc20203988"/>
      <w:bookmarkStart w:id="56" w:name="_Toc27894674"/>
      <w:bookmarkStart w:id="57" w:name="_Toc36191741"/>
      <w:bookmarkStart w:id="58" w:name="_Toc45192827"/>
      <w:bookmarkStart w:id="59" w:name="_Toc47592459"/>
      <w:bookmarkStart w:id="60" w:name="_Toc51834540"/>
      <w:del w:id="61" w:author="백영교/통신표준연구팀(SR)/삼성전자" w:date="2024-01-25T10:12:00Z">
        <w:r w:rsidDel="00AA27BD">
          <w:rPr>
            <w:lang w:eastAsia="ko-KR"/>
          </w:rPr>
          <w:tab/>
          <w:delText>If the AMF has received target DNAI information from old SMF (i.e. SMF1), for the PDU Session toward same DNN and S-NSSAI the AMF selects the SMF using the stored target DNAI information. The AMF includes the target DNAI in the Nsmf_PDUSession_CreateSMContext Request and deletes the stored target DNAI information. The SMF selects the new PDU Session Anchor using the target DNAI.</w:delText>
        </w:r>
      </w:del>
    </w:p>
    <w:p w14:paraId="51AD5757" w14:textId="740B63D1" w:rsidR="00DB2268" w:rsidRPr="00140E21" w:rsidDel="00AA27BD" w:rsidRDefault="00DB2268" w:rsidP="00DB2268">
      <w:pPr>
        <w:pStyle w:val="4"/>
        <w:rPr>
          <w:del w:id="62" w:author="백영교/통신표준연구팀(SR)/삼성전자" w:date="2024-01-25T10:12:00Z"/>
          <w:lang w:eastAsia="ko-KR"/>
        </w:rPr>
      </w:pPr>
      <w:bookmarkStart w:id="63" w:name="_Toc138762862"/>
      <w:del w:id="64" w:author="백영교/통신표준연구팀(SR)/삼성전자" w:date="2024-01-25T10:12:00Z">
        <w:r w:rsidRPr="00140E21" w:rsidDel="00AA27BD">
          <w:rPr>
            <w:lang w:eastAsia="ko-KR"/>
          </w:rPr>
          <w:delText>4.3.5.2</w:delText>
        </w:r>
        <w:r w:rsidRPr="00140E21" w:rsidDel="00AA27BD">
          <w:rPr>
            <w:lang w:eastAsia="ko-KR"/>
          </w:rPr>
          <w:tab/>
          <w:delText>Change of SSC mode 3 PDU Session Anchor with multiple PDU Sessions</w:delText>
        </w:r>
        <w:bookmarkEnd w:id="55"/>
        <w:bookmarkEnd w:id="56"/>
        <w:bookmarkEnd w:id="57"/>
        <w:bookmarkEnd w:id="58"/>
        <w:bookmarkEnd w:id="59"/>
        <w:bookmarkEnd w:id="60"/>
        <w:bookmarkEnd w:id="63"/>
      </w:del>
    </w:p>
    <w:p w14:paraId="01FC7D66" w14:textId="6D6F2259" w:rsidR="00DB2268" w:rsidRPr="00140E21" w:rsidDel="00AA27BD" w:rsidRDefault="00DB2268" w:rsidP="00DB2268">
      <w:pPr>
        <w:rPr>
          <w:del w:id="65" w:author="백영교/통신표준연구팀(SR)/삼성전자" w:date="2024-01-25T10:12:00Z"/>
          <w:lang w:eastAsia="ko-KR"/>
        </w:rPr>
      </w:pPr>
      <w:del w:id="66" w:author="백영교/통신표준연구팀(SR)/삼성전자" w:date="2024-01-25T10:12:00Z">
        <w:r w:rsidRPr="00140E21" w:rsidDel="00AA27BD">
          <w:rPr>
            <w:lang w:eastAsia="ko-KR"/>
          </w:rPr>
          <w:delTex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delText>
        </w:r>
      </w:del>
    </w:p>
    <w:p w14:paraId="4E636EE5" w14:textId="1212494B" w:rsidR="00DB2268" w:rsidDel="00AA27BD" w:rsidRDefault="00DB2268" w:rsidP="00DB2268">
      <w:pPr>
        <w:pStyle w:val="TH"/>
        <w:rPr>
          <w:del w:id="67" w:author="백영교/통신표준연구팀(SR)/삼성전자" w:date="2024-01-25T10:12:00Z"/>
        </w:rPr>
      </w:pPr>
      <w:del w:id="68" w:author="백영교/통신표준연구팀(SR)/삼성전자" w:date="2024-01-25T10:12:00Z">
        <w:r w:rsidRPr="00140E21" w:rsidDel="00AA27BD">
          <w:object w:dxaOrig="10979" w:dyaOrig="6374" w14:anchorId="6968A5AD">
            <v:shape id="_x0000_i1026" type="#_x0000_t75" style="width:420.4pt;height:243.45pt" o:ole="">
              <v:imagedata r:id="rId14" o:title=""/>
            </v:shape>
            <o:OLEObject Type="Embed" ProgID="Visio.Drawing.15" ShapeID="_x0000_i1026" DrawAspect="Content" ObjectID="_1767683450" r:id="rId15"/>
          </w:object>
        </w:r>
      </w:del>
    </w:p>
    <w:p w14:paraId="57A233EA" w14:textId="4DC391EE" w:rsidR="00DB2268" w:rsidRPr="00140E21" w:rsidDel="00AA27BD" w:rsidRDefault="00DB2268" w:rsidP="00DB2268">
      <w:pPr>
        <w:pStyle w:val="TF"/>
        <w:rPr>
          <w:del w:id="69" w:author="백영교/통신표준연구팀(SR)/삼성전자" w:date="2024-01-25T10:12:00Z"/>
          <w:lang w:eastAsia="ko-KR"/>
        </w:rPr>
      </w:pPr>
      <w:del w:id="70" w:author="백영교/통신표준연구팀(SR)/삼성전자" w:date="2024-01-25T10:12:00Z">
        <w:r w:rsidRPr="00140E21" w:rsidDel="00AA27BD">
          <w:delText xml:space="preserve">Figure 4.3.5.2-1: Change </w:delText>
        </w:r>
        <w:r w:rsidRPr="00140E21" w:rsidDel="00AA27BD">
          <w:rPr>
            <w:lang w:eastAsia="zh-CN"/>
          </w:rPr>
          <w:delText xml:space="preserve">of SSC mode 3 </w:delText>
        </w:r>
        <w:r w:rsidRPr="00140E21" w:rsidDel="00AA27BD">
          <w:rPr>
            <w:lang w:eastAsia="ko-KR"/>
          </w:rPr>
          <w:delText>PDU Session Anchor</w:delText>
        </w:r>
        <w:r w:rsidRPr="00140E21" w:rsidDel="00AA27BD">
          <w:delText xml:space="preserve"> with multiple PDU Sessions</w:delText>
        </w:r>
      </w:del>
    </w:p>
    <w:p w14:paraId="04AE77FF" w14:textId="5FE6E4A1" w:rsidR="00DB2268" w:rsidRPr="00140E21" w:rsidDel="00AA27BD" w:rsidRDefault="00DB2268" w:rsidP="00DB2268">
      <w:pPr>
        <w:pStyle w:val="B1"/>
        <w:rPr>
          <w:del w:id="71" w:author="백영교/통신표준연구팀(SR)/삼성전자" w:date="2024-01-25T10:12:00Z"/>
          <w:lang w:eastAsia="ko-KR"/>
        </w:rPr>
      </w:pPr>
      <w:del w:id="72" w:author="백영교/통신표준연구팀(SR)/삼성전자" w:date="2024-01-25T10:12:00Z">
        <w:r w:rsidRPr="00140E21" w:rsidDel="00AA27BD">
          <w:rPr>
            <w:lang w:eastAsia="ko-KR"/>
          </w:rPr>
          <w:delText>1.</w:delText>
        </w:r>
        <w:r w:rsidRPr="00140E21" w:rsidDel="00AA27BD">
          <w:rPr>
            <w:lang w:eastAsia="ko-KR"/>
          </w:rPr>
          <w:tab/>
          <w:delText>The SMF determines that the serving UPF or the SMF needs to be changed</w:delText>
        </w:r>
        <w:r w:rsidRPr="00140E21" w:rsidDel="00AA27BD">
          <w:delText>. If the "Indication of application relocation possibility" attributes in the PCC rule indicates no DNAI change takes place once selected for this application, the SMF determines that the SMF can not be changed.</w:delText>
        </w:r>
      </w:del>
    </w:p>
    <w:p w14:paraId="343E18E6" w14:textId="364B86EA" w:rsidR="00DB2268" w:rsidDel="00AA27BD" w:rsidRDefault="00DB2268" w:rsidP="00DB2268">
      <w:pPr>
        <w:pStyle w:val="B1"/>
        <w:rPr>
          <w:del w:id="73" w:author="백영교/통신표준연구팀(SR)/삼성전자" w:date="2024-01-25T10:12:00Z"/>
          <w:lang w:eastAsia="ko-KR"/>
        </w:rPr>
      </w:pPr>
      <w:del w:id="74" w:author="백영교/통신표준연구팀(SR)/삼성전자" w:date="2024-01-25T10:12:00Z">
        <w:r w:rsidDel="00AA27BD">
          <w:rPr>
            <w:lang w:eastAsia="ko-KR"/>
          </w:rPr>
          <w:delText>1a. If the UPF (PSA) cannot connect to the target DNAI(s) that SMF received from SM-PCF, the SMF invokes Nsmf_PDUSession_SMContextStatusNotify Request (target DNAI information) service operation to the AMF. The SMF also indicate the SMF selection is expected</w:delText>
        </w:r>
      </w:del>
      <w:ins w:id="75" w:author="백영교/5G/6G표준Lab(SR)/삼성전자" w:date="2023-05-10T17:14:00Z">
        <w:del w:id="76" w:author="백영교/통신표준연구팀(SR)/삼성전자" w:date="2024-01-25T10:12:00Z">
          <w:r w:rsidR="0056720E" w:rsidDel="00AA27BD">
            <w:rPr>
              <w:lang w:eastAsia="ko-KR"/>
            </w:rPr>
            <w:delText xml:space="preserve">, which </w:delText>
          </w:r>
        </w:del>
      </w:ins>
      <w:ins w:id="77" w:author="백영교/5G/6G표준Lab(SR)/삼성전자" w:date="2023-05-11T08:47:00Z">
        <w:del w:id="78" w:author="백영교/통신표준연구팀(SR)/삼성전자" w:date="2024-01-25T10:12:00Z">
          <w:r w:rsidR="0056720E" w:rsidDel="00AA27BD">
            <w:rPr>
              <w:lang w:eastAsia="ko-KR"/>
            </w:rPr>
            <w:delText>may</w:delText>
          </w:r>
        </w:del>
      </w:ins>
      <w:ins w:id="79" w:author="백영교/5G/6G표준Lab(SR)/삼성전자" w:date="2023-05-10T17:14:00Z">
        <w:del w:id="80" w:author="백영교/통신표준연구팀(SR)/삼성전자" w:date="2024-01-25T10:12:00Z">
          <w:r w:rsidR="0056720E" w:rsidDel="00AA27BD">
            <w:rPr>
              <w:lang w:eastAsia="ko-KR"/>
            </w:rPr>
            <w:delText xml:space="preserve"> indicate use of </w:delText>
          </w:r>
          <w:r w:rsidR="0056720E" w:rsidRPr="00C56C1E" w:rsidDel="00AA27BD">
            <w:rPr>
              <w:lang w:eastAsia="ko-KR"/>
            </w:rPr>
            <w:delText>ECN marking for L4S</w:delText>
          </w:r>
        </w:del>
      </w:ins>
      <w:del w:id="81" w:author="백영교/통신표준연구팀(SR)/삼성전자" w:date="2024-01-25T10:12:00Z">
        <w:r w:rsidDel="00AA27BD">
          <w:rPr>
            <w:lang w:eastAsia="ko-KR"/>
          </w:rPr>
          <w:delText>.</w:delText>
        </w:r>
      </w:del>
    </w:p>
    <w:p w14:paraId="4D4E1049" w14:textId="47B1FCBA" w:rsidR="00DB2268" w:rsidDel="00AA27BD" w:rsidRDefault="00DB2268" w:rsidP="00DB2268">
      <w:pPr>
        <w:pStyle w:val="B1"/>
        <w:rPr>
          <w:del w:id="82" w:author="백영교/통신표준연구팀(SR)/삼성전자" w:date="2024-01-25T10:12:00Z"/>
          <w:lang w:eastAsia="ko-KR"/>
        </w:rPr>
      </w:pPr>
      <w:del w:id="83" w:author="백영교/통신표준연구팀(SR)/삼성전자" w:date="2024-01-25T10:12:00Z">
        <w:r w:rsidDel="00AA27BD">
          <w:rPr>
            <w:lang w:eastAsia="ko-KR"/>
          </w:rPr>
          <w:tab/>
          <w:delText>If the runtime coordination between 5GC and AF (Figure 4.3.6.3-1) is enabled, the SMF includes in the Nsmf_PDUSession_SMContextStatusNotify Request the SM Context ID as a reference to the SM Context that includes AF Coordination Information stored in the SMF.</w:delText>
        </w:r>
      </w:del>
    </w:p>
    <w:p w14:paraId="46D3AD77" w14:textId="4D7F972B" w:rsidR="00DB2268" w:rsidDel="00AA27BD" w:rsidRDefault="00DB2268" w:rsidP="00DB2268">
      <w:pPr>
        <w:pStyle w:val="B1"/>
        <w:rPr>
          <w:del w:id="84" w:author="백영교/통신표준연구팀(SR)/삼성전자" w:date="2024-01-25T10:12:00Z"/>
          <w:lang w:eastAsia="ko-KR"/>
        </w:rPr>
      </w:pPr>
      <w:del w:id="85" w:author="백영교/통신표준연구팀(SR)/삼성전자" w:date="2024-01-25T10:12:00Z">
        <w:r w:rsidDel="00AA27BD">
          <w:rPr>
            <w:lang w:eastAsia="ko-KR"/>
          </w:rPr>
          <w:lastRenderedPageBreak/>
          <w:tab/>
          <w:delTex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delText>
        </w:r>
      </w:del>
    </w:p>
    <w:p w14:paraId="41B28C1E" w14:textId="6C4EB5AC" w:rsidR="00DB2268" w:rsidRPr="00140E21" w:rsidDel="00AA27BD" w:rsidRDefault="00DB2268" w:rsidP="00DB2268">
      <w:pPr>
        <w:pStyle w:val="B1"/>
        <w:rPr>
          <w:del w:id="86" w:author="백영교/통신표준연구팀(SR)/삼성전자" w:date="2024-01-25T10:12:00Z"/>
          <w:lang w:eastAsia="ko-KR"/>
        </w:rPr>
      </w:pPr>
      <w:del w:id="87" w:author="백영교/통신표준연구팀(SR)/삼성전자" w:date="2024-01-25T10:12:00Z">
        <w:r w:rsidRPr="00140E21" w:rsidDel="00AA27BD">
          <w:rPr>
            <w:lang w:eastAsia="ko-KR"/>
          </w:rPr>
          <w:delText>2.</w:delText>
        </w:r>
        <w:r w:rsidRPr="00140E21" w:rsidDel="00AA27BD">
          <w:rPr>
            <w:lang w:eastAsia="ko-KR"/>
          </w:rPr>
          <w:tab/>
          <w:delText>If the SMF had sent a</w:delText>
        </w:r>
        <w:r w:rsidDel="00AA27BD">
          <w:rPr>
            <w:lang w:eastAsia="ko-KR"/>
          </w:rPr>
          <w:delText>n early</w:delText>
        </w:r>
        <w:r w:rsidRPr="00140E21" w:rsidDel="00AA27BD">
          <w:rPr>
            <w:lang w:eastAsia="ko-KR"/>
          </w:rPr>
          <w:delText xml:space="preserve"> notification to the AF and the runtime coordination between 5GC and AF is enabled based on local configuration as specified in clause 4.3.6.3,</w:delText>
        </w:r>
        <w:r w:rsidDel="00AA27BD">
          <w:rPr>
            <w:lang w:eastAsia="ko-KR"/>
          </w:rPr>
          <w:delText xml:space="preserve"> according to the indication of "AF acknowledgment to be expected" included in AF subscription to SMF events,</w:delText>
        </w:r>
        <w:r w:rsidRPr="00140E21" w:rsidDel="00AA27BD">
          <w:rPr>
            <w:lang w:eastAsia="ko-KR"/>
          </w:rPr>
          <w:delText xml:space="preserve"> the SMF waits for a notification response from the AF. If the SMF receives a negative notification response from the AF, the SMF may stop the procedure.</w:delText>
        </w:r>
        <w:r w:rsidDel="00AA27BD">
          <w:rPr>
            <w:lang w:eastAsia="ko-KR"/>
          </w:rPr>
          <w:delText xml:space="preserve"> This is defined in Figure 4.3.6.3-1.</w:delText>
        </w:r>
      </w:del>
    </w:p>
    <w:p w14:paraId="79B62539" w14:textId="495BCBA8" w:rsidR="00DB2268" w:rsidRPr="00140E21" w:rsidDel="00AA27BD" w:rsidRDefault="00DB2268" w:rsidP="00DB2268">
      <w:pPr>
        <w:pStyle w:val="B1"/>
        <w:rPr>
          <w:del w:id="88" w:author="백영교/통신표준연구팀(SR)/삼성전자" w:date="2024-01-25T10:12:00Z"/>
          <w:lang w:eastAsia="ko-KR"/>
        </w:rPr>
      </w:pPr>
      <w:del w:id="89" w:author="백영교/통신표준연구팀(SR)/삼성전자" w:date="2024-01-25T10:12:00Z">
        <w:r w:rsidRPr="00140E21" w:rsidDel="00AA27BD">
          <w:rPr>
            <w:lang w:eastAsia="ko-KR"/>
          </w:rPr>
          <w:tab/>
          <w:delTex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delText>
        </w:r>
      </w:del>
    </w:p>
    <w:p w14:paraId="5BBF031A" w14:textId="50E09C3F" w:rsidR="00DB2268" w:rsidRPr="00140E21" w:rsidDel="00AA27BD" w:rsidRDefault="00DB2268" w:rsidP="00DB2268">
      <w:pPr>
        <w:pStyle w:val="B1"/>
        <w:rPr>
          <w:del w:id="90" w:author="백영교/통신표준연구팀(SR)/삼성전자" w:date="2024-01-25T10:12:00Z"/>
          <w:lang w:eastAsia="ko-KR"/>
        </w:rPr>
      </w:pPr>
      <w:del w:id="91" w:author="백영교/통신표준연구팀(SR)/삼성전자" w:date="2024-01-25T10:12:00Z">
        <w:r w:rsidRPr="00140E21" w:rsidDel="00AA27BD">
          <w:rPr>
            <w:lang w:eastAsia="ko-KR"/>
          </w:rPr>
          <w:tab/>
          <w:delText>The SMF Reallocation requested indication indicates whether the SMF is requested to be reallocated.</w:delText>
        </w:r>
      </w:del>
    </w:p>
    <w:p w14:paraId="49E6DEFA" w14:textId="1E68E867" w:rsidR="00DB2268" w:rsidRPr="00140E21" w:rsidDel="00AA27BD" w:rsidRDefault="00DB2268" w:rsidP="00DB2268">
      <w:pPr>
        <w:pStyle w:val="B1"/>
        <w:rPr>
          <w:del w:id="92" w:author="백영교/통신표준연구팀(SR)/삼성전자" w:date="2024-01-25T10:12:00Z"/>
        </w:rPr>
      </w:pPr>
      <w:del w:id="93" w:author="백영교/통신표준연구팀(SR)/삼성전자" w:date="2024-01-25T10:12:00Z">
        <w:r w:rsidRPr="00140E21" w:rsidDel="00AA27BD">
          <w:rPr>
            <w:lang w:eastAsia="ko-KR"/>
          </w:rPr>
          <w:tab/>
          <w:delText xml:space="preserve">The </w:delText>
        </w:r>
        <w:r w:rsidRPr="00140E21" w:rsidDel="00AA27BD">
          <w:delText xml:space="preserve">PDU Session Address Lifetime </w:delText>
        </w:r>
        <w:r w:rsidRPr="00140E21" w:rsidDel="00AA27BD">
          <w:rPr>
            <w:lang w:eastAsia="ko-KR"/>
          </w:rPr>
          <w:delText>value is delivered to the UE upper layers in PCO and indicates how long the network is willing to maintain the PDU Session. The SMF starts a PDU Session Release timer corresponding to the PDU Session Address Lifetime value.</w:delText>
        </w:r>
      </w:del>
    </w:p>
    <w:p w14:paraId="3904F131" w14:textId="0DC8FCFA" w:rsidR="00DB2268" w:rsidRPr="00140E21" w:rsidDel="00AA27BD" w:rsidRDefault="00DB2268" w:rsidP="00DB2268">
      <w:pPr>
        <w:pStyle w:val="B1"/>
        <w:rPr>
          <w:del w:id="94" w:author="백영교/통신표준연구팀(SR)/삼성전자" w:date="2024-01-25T10:12:00Z"/>
        </w:rPr>
      </w:pPr>
      <w:del w:id="95" w:author="백영교/통신표준연구팀(SR)/삼성전자" w:date="2024-01-25T10:12:00Z">
        <w:r w:rsidRPr="00140E21" w:rsidDel="00AA27BD">
          <w:delText>3a.</w:delText>
        </w:r>
        <w:r w:rsidRPr="00140E21" w:rsidDel="00AA27BD">
          <w:tab/>
          <w:delText>The AMF forwards the NAS message to the UE. The UE can provide the release timer value to the upper layers if received in the PDU Session Modification Command.</w:delText>
        </w:r>
      </w:del>
    </w:p>
    <w:p w14:paraId="0DA5AC83" w14:textId="5149083D" w:rsidR="00DB2268" w:rsidRPr="00140E21" w:rsidDel="00AA27BD" w:rsidRDefault="00DB2268" w:rsidP="00DB2268">
      <w:pPr>
        <w:pStyle w:val="B1"/>
        <w:rPr>
          <w:del w:id="96" w:author="백영교/통신표준연구팀(SR)/삼성전자" w:date="2024-01-25T10:12:00Z"/>
        </w:rPr>
      </w:pPr>
      <w:del w:id="97" w:author="백영교/통신표준연구팀(SR)/삼성전자" w:date="2024-01-25T10:12:00Z">
        <w:r w:rsidRPr="00140E21" w:rsidDel="00AA27BD">
          <w:delText>3b.</w:delText>
        </w:r>
        <w:r w:rsidRPr="00140E21" w:rsidDel="00AA27BD">
          <w:tab/>
          <w:delText>The UE acknowledges the PDU Session Modification Command.</w:delText>
        </w:r>
      </w:del>
    </w:p>
    <w:p w14:paraId="27D7CA8C" w14:textId="6B50BBEB" w:rsidR="00DB2268" w:rsidRPr="00140E21" w:rsidDel="00AA27BD" w:rsidRDefault="00DB2268" w:rsidP="00DB2268">
      <w:pPr>
        <w:pStyle w:val="B1"/>
        <w:rPr>
          <w:del w:id="98" w:author="백영교/통신표준연구팀(SR)/삼성전자" w:date="2024-01-25T10:12:00Z"/>
        </w:rPr>
      </w:pPr>
      <w:del w:id="99" w:author="백영교/통신표준연구팀(SR)/삼성전자" w:date="2024-01-25T10:12:00Z">
        <w:r w:rsidRPr="00140E21" w:rsidDel="00AA27BD">
          <w:delText>3c.</w:delText>
        </w:r>
        <w:r w:rsidRPr="00140E21" w:rsidDel="00AA27BD">
          <w:tab/>
          <w:delText>The AMF forwards the N1 SM container (PDU Session Modification Command ACK) received from the (R)AN to the SMF1 via Nsmf_PDUSession_UpdateSMContext service operation.</w:delText>
        </w:r>
      </w:del>
    </w:p>
    <w:p w14:paraId="1C82361A" w14:textId="5778C429" w:rsidR="00DB2268" w:rsidRPr="00140E21" w:rsidDel="00AA27BD" w:rsidRDefault="00DB2268" w:rsidP="00DB2268">
      <w:pPr>
        <w:pStyle w:val="B1"/>
        <w:rPr>
          <w:del w:id="100" w:author="백영교/통신표준연구팀(SR)/삼성전자" w:date="2024-01-25T10:12:00Z"/>
        </w:rPr>
      </w:pPr>
      <w:del w:id="101" w:author="백영교/통신표준연구팀(SR)/삼성전자" w:date="2024-01-25T10:12:00Z">
        <w:r w:rsidRPr="00140E21" w:rsidDel="00AA27BD">
          <w:delText>3d.</w:delText>
        </w:r>
        <w:r w:rsidRPr="00140E21" w:rsidDel="00AA27BD">
          <w:tab/>
          <w:delText>The SMF1 replies with a Nsmf_PDUSession_UpdateSMContext Response.</w:delText>
        </w:r>
      </w:del>
    </w:p>
    <w:p w14:paraId="4A6243BC" w14:textId="319BBC74" w:rsidR="00DB2268" w:rsidRPr="00140E21" w:rsidDel="00AA27BD" w:rsidRDefault="00DB2268" w:rsidP="00DB2268">
      <w:pPr>
        <w:pStyle w:val="B1"/>
        <w:rPr>
          <w:del w:id="102" w:author="백영교/통신표준연구팀(SR)/삼성전자" w:date="2024-01-25T10:12:00Z"/>
          <w:lang w:eastAsia="zh-CN"/>
        </w:rPr>
      </w:pPr>
      <w:del w:id="103" w:author="백영교/통신표준연구팀(SR)/삼성전자" w:date="2024-01-25T10:12:00Z">
        <w:r w:rsidRPr="00140E21" w:rsidDel="00AA27BD">
          <w:delText>4.</w:delText>
        </w:r>
        <w:r w:rsidRPr="00140E21" w:rsidDel="00AA27BD">
          <w:tab/>
          <w:delText xml:space="preserve">If the UE receives PDU Session Modification Command, the UE may decide to initiate the PDU Session Establishment procedure described in clause 4.3.2.2, to the same DN </w:delText>
        </w:r>
        <w:r w:rsidRPr="00140E21" w:rsidDel="00AA27BD">
          <w:rPr>
            <w:lang w:eastAsia="zh-CN"/>
          </w:rPr>
          <w:delText>with the following differences:</w:delText>
        </w:r>
      </w:del>
    </w:p>
    <w:p w14:paraId="36CD574B" w14:textId="06BD58E7" w:rsidR="00DB2268" w:rsidRPr="00140E21" w:rsidDel="00AA27BD" w:rsidRDefault="00DB2268" w:rsidP="00DB2268">
      <w:pPr>
        <w:pStyle w:val="B1"/>
        <w:rPr>
          <w:del w:id="104" w:author="백영교/통신표준연구팀(SR)/삼성전자" w:date="2024-01-25T10:12:00Z"/>
          <w:lang w:eastAsia="zh-CN"/>
        </w:rPr>
      </w:pPr>
      <w:del w:id="105" w:author="백영교/통신표준연구팀(SR)/삼성전자" w:date="2024-01-25T10:12:00Z">
        <w:r w:rsidRPr="00140E21" w:rsidDel="00AA27BD">
          <w:rPr>
            <w:lang w:eastAsia="zh-CN"/>
          </w:rPr>
          <w:tab/>
          <w:delText xml:space="preserve">In Step 1 of clause 4.3.2.2.1, according to the </w:delText>
        </w:r>
        <w:r w:rsidRPr="00140E21" w:rsidDel="00AA27BD">
          <w:delText>SSC mode</w:delText>
        </w:r>
        <w:r w:rsidRPr="00140E21" w:rsidDel="00AA27BD">
          <w:rPr>
            <w:lang w:eastAsia="zh-CN"/>
          </w:rPr>
          <w:delText>,</w:delText>
        </w:r>
        <w:r w:rsidRPr="00140E21" w:rsidDel="00AA27BD">
          <w:delText xml:space="preserve"> UE generates a new PDU Session ID</w:delText>
        </w:r>
        <w:r w:rsidRPr="00140E21" w:rsidDel="00AA27BD">
          <w:rPr>
            <w:lang w:eastAsia="zh-CN"/>
          </w:rPr>
          <w:delText xml:space="preserve"> and initiates the PDU Session Establishment Request using the new PDU Session ID. The new PDU Session ID is included as PDU Session ID in the NAS request message</w:delText>
        </w:r>
        <w:r w:rsidDel="00AA27BD">
          <w:rPr>
            <w:lang w:eastAsia="zh-CN"/>
          </w:rPr>
          <w:delText xml:space="preserve"> and </w:delText>
        </w:r>
        <w:r w:rsidRPr="00140E21" w:rsidDel="00AA27BD">
          <w:rPr>
            <w:lang w:eastAsia="zh-CN"/>
          </w:rPr>
          <w:delText>the Old PDU Session ID which indicates the existing PDU Session to be released is also provided to AMF in the NAS request message.</w:delText>
        </w:r>
      </w:del>
    </w:p>
    <w:p w14:paraId="7E9AA378" w14:textId="6D11DECB" w:rsidR="00DB2268" w:rsidRPr="00140E21" w:rsidDel="00AA27BD" w:rsidRDefault="00DB2268" w:rsidP="00DB2268">
      <w:pPr>
        <w:pStyle w:val="B1"/>
        <w:rPr>
          <w:del w:id="106" w:author="백영교/통신표준연구팀(SR)/삼성전자" w:date="2024-01-25T10:12:00Z"/>
          <w:lang w:eastAsia="zh-CN"/>
        </w:rPr>
      </w:pPr>
      <w:del w:id="107" w:author="백영교/통신표준연구팀(SR)/삼성전자" w:date="2024-01-25T10:12:00Z">
        <w:r w:rsidRPr="00140E21" w:rsidDel="00AA27BD">
          <w:rPr>
            <w:lang w:eastAsia="zh-CN"/>
          </w:rPr>
          <w:tab/>
          <w:delText>In Step 2 of clause 4.3.2.2.1, if SMF reallocation was requested in Step 2 of this clause, the AMF selects a different SMF. Otherwise, the AMF sends the Nsmf_PDUSession_CreateSMContext Request to the same SMF serving the Old PDU Session ID.</w:delText>
        </w:r>
      </w:del>
    </w:p>
    <w:p w14:paraId="0D7E40E3" w14:textId="726B2BA1" w:rsidR="00DB2268" w:rsidDel="00AA27BD" w:rsidRDefault="00DB2268" w:rsidP="00DB2268">
      <w:pPr>
        <w:pStyle w:val="B1"/>
        <w:rPr>
          <w:del w:id="108" w:author="백영교/통신표준연구팀(SR)/삼성전자" w:date="2024-01-25T10:12:00Z"/>
          <w:lang w:eastAsia="zh-CN"/>
        </w:rPr>
      </w:pPr>
      <w:del w:id="109" w:author="백영교/통신표준연구팀(SR)/삼성전자" w:date="2024-01-25T10:12:00Z">
        <w:r w:rsidDel="00AA27BD">
          <w:rPr>
            <w:lang w:eastAsia="zh-CN"/>
          </w:rPr>
          <w:tab/>
          <w:delText>If target DNAI information has been received from old SMF (i.e. SMF1), for the PDU Session toward same DNN and S-NSSAI the AMF selects the new SMF using the stored target DNAI information. The AMF includes the target DNAI in the Nsmf_PDUSession_CreateSMContext Request and deletes the stored target DNAI information. If the AMF has received the SM Context ID from the old SMF, the AMF includes the SM Context ID in the Nsmf_PDUSession_CreateSMContext Request.</w:delText>
        </w:r>
      </w:del>
    </w:p>
    <w:p w14:paraId="3F8BF58B" w14:textId="3322944D" w:rsidR="00DB2268" w:rsidDel="00AA27BD" w:rsidRDefault="00DB2268" w:rsidP="00DB2268">
      <w:pPr>
        <w:pStyle w:val="B1"/>
        <w:rPr>
          <w:del w:id="110" w:author="백영교/통신표준연구팀(SR)/삼성전자" w:date="2024-01-25T10:12:00Z"/>
          <w:lang w:eastAsia="zh-CN"/>
        </w:rPr>
      </w:pPr>
      <w:del w:id="111" w:author="백영교/통신표준연구팀(SR)/삼성전자" w:date="2024-01-25T10:12:00Z">
        <w:r w:rsidRPr="00140E21" w:rsidDel="00AA27BD">
          <w:rPr>
            <w:lang w:eastAsia="zh-CN"/>
          </w:rPr>
          <w:tab/>
          <w:delText>In Step 3 of clause 4.3.2.2.1</w:delText>
        </w:r>
        <w:r w:rsidDel="00AA27BD">
          <w:rPr>
            <w:lang w:eastAsia="zh-CN"/>
          </w:rPr>
          <w:delText>, if the SMF is not to be reallocated</w:delText>
        </w:r>
        <w:r w:rsidRPr="00140E21" w:rsidDel="00AA27BD">
          <w:rPr>
            <w:lang w:eastAsia="zh-CN"/>
          </w:rPr>
          <w:delText>, the AMF include both PDU Session ID and Old PDU Session ID in Nsmf_PDUSession_CreateSMContext Request. The SMF detects that the PDU Session establishment request is related to the trigger in step 2 based on the presence of an Old PDU Session ID in the Nsmf_PDUSession_CreateSMContext Request.</w:delText>
        </w:r>
      </w:del>
    </w:p>
    <w:p w14:paraId="7757AE5C" w14:textId="0197FE84" w:rsidR="00DB2268" w:rsidRPr="00140E21" w:rsidDel="00AA27BD" w:rsidRDefault="00DB2268" w:rsidP="00DB2268">
      <w:pPr>
        <w:pStyle w:val="B1"/>
        <w:rPr>
          <w:del w:id="112" w:author="백영교/통신표준연구팀(SR)/삼성전자" w:date="2024-01-25T10:12:00Z"/>
          <w:lang w:eastAsia="zh-CN"/>
        </w:rPr>
      </w:pPr>
      <w:del w:id="113" w:author="백영교/통신표준연구팀(SR)/삼성전자" w:date="2024-01-25T10:12:00Z">
        <w:r w:rsidDel="00AA27BD">
          <w:rPr>
            <w:lang w:eastAsia="zh-CN"/>
          </w:rPr>
          <w:tab/>
          <w:delText xml:space="preserve">In Step 3 of clause 4.3.2.2.1, the </w:delText>
        </w:r>
        <w:r w:rsidRPr="00140E21" w:rsidDel="00AA27BD">
          <w:rPr>
            <w:lang w:eastAsia="zh-CN"/>
          </w:rPr>
          <w:delText>SMF stores the new PDU Session ID and selects a new PDU Session Anchor (i.e. UPF2) for the new PDU Session.</w:delText>
        </w:r>
      </w:del>
    </w:p>
    <w:p w14:paraId="79C8E998" w14:textId="50000E56" w:rsidR="00DB2268" w:rsidDel="00AA27BD" w:rsidRDefault="00DB2268" w:rsidP="00DB2268">
      <w:pPr>
        <w:pStyle w:val="B1"/>
        <w:rPr>
          <w:del w:id="114" w:author="백영교/통신표준연구팀(SR)/삼성전자" w:date="2024-01-25T10:12:00Z"/>
        </w:rPr>
      </w:pPr>
      <w:del w:id="115" w:author="백영교/통신표준연구팀(SR)/삼성전자" w:date="2024-01-25T10:12:00Z">
        <w:r w:rsidDel="00AA27BD">
          <w:tab/>
          <w:delText>If the new SMF receives an SM Context ID in the Nsmf_PDUSession_CreateSMContext Request, the new SMF retrieves the AF Coordination Information by sending a Nsmf_PDUSession_ContextRequest to the old SMF and indicates that "AF Coordination Information" part of 5G SM Context is requested.</w:delText>
        </w:r>
      </w:del>
    </w:p>
    <w:p w14:paraId="2BB654E5" w14:textId="14879F65" w:rsidR="00DB2268" w:rsidDel="00AA27BD" w:rsidRDefault="00DB2268" w:rsidP="00DB2268">
      <w:pPr>
        <w:pStyle w:val="B1"/>
        <w:rPr>
          <w:del w:id="116" w:author="백영교/통신표준연구팀(SR)/삼성전자" w:date="2024-01-25T10:12:00Z"/>
        </w:rPr>
      </w:pPr>
      <w:del w:id="117" w:author="백영교/통신표준연구팀(SR)/삼성전자" w:date="2024-01-25T10:12:00Z">
        <w:r w:rsidDel="00AA27BD">
          <w:tab/>
          <w:delText>If the SMF receives a target DNAI in the Nsmf_PDUSession_CreateSMContext Request, the SMF selects the new PDU Session Anchor using the target DNAI.</w:delText>
        </w:r>
      </w:del>
    </w:p>
    <w:p w14:paraId="0CE3A598" w14:textId="6D2B423C" w:rsidR="00DB2268" w:rsidDel="00AA27BD" w:rsidRDefault="00DB2268" w:rsidP="00DB2268">
      <w:pPr>
        <w:pStyle w:val="B1"/>
        <w:rPr>
          <w:del w:id="118" w:author="백영교/통신표준연구팀(SR)/삼성전자" w:date="2024-01-25T10:12:00Z"/>
        </w:rPr>
      </w:pPr>
      <w:del w:id="119" w:author="백영교/통신표준연구팀(SR)/삼성전자" w:date="2024-01-25T10:12:00Z">
        <w:r w:rsidDel="00AA27BD">
          <w:lastRenderedPageBreak/>
          <w:tab/>
          <w:delText>If the AF Coordination Information in the Nsmf_PDUSession_ContextRequest Response includes a notification correlation id associated with an "uplink buffering" indication, the SMF may also indicate PSA2 to buffer the uplink data associated with the same notification correlation id in the PCC Rules.</w:delText>
        </w:r>
      </w:del>
    </w:p>
    <w:p w14:paraId="145467E0" w14:textId="5FED4612" w:rsidR="00DB2268" w:rsidDel="00AA27BD" w:rsidRDefault="00DB2268" w:rsidP="00DB2268">
      <w:pPr>
        <w:pStyle w:val="B1"/>
        <w:rPr>
          <w:del w:id="120" w:author="백영교/통신표준연구팀(SR)/삼성전자" w:date="2024-01-25T10:12:00Z"/>
        </w:rPr>
      </w:pPr>
      <w:del w:id="121" w:author="백영교/통신표준연구팀(SR)/삼성전자" w:date="2024-01-25T10:12:00Z">
        <w:r w:rsidDel="00AA27BD">
          <w:tab/>
          <w:delText>If the PCC Rules received from the PCF as in step 7b or step 9 in clause 4.3.2.2.1 indicate that a late notification is requested by the AF (directly or via NEF), the SMF sends a late notification to the AF before step 11 of clause 4.3.2.2.1 in Nsmf_EventExposure_Notify service operation, as in step 4a or step 4c in Figure 4.3.6.3-1 (directly or via NEF, respectively). The late notification contains the Source DNAI and the UE IP address in the Source DNAI included in the AF Coordination Information as received in the Nsmf_PDUSession_CreateSMContext Response from the old SMF.</w:delText>
        </w:r>
      </w:del>
    </w:p>
    <w:p w14:paraId="0521C3EF" w14:textId="26D53204" w:rsidR="00DB2268" w:rsidDel="00AA27BD" w:rsidRDefault="00DB2268" w:rsidP="00DB2268">
      <w:pPr>
        <w:pStyle w:val="B1"/>
        <w:rPr>
          <w:del w:id="122" w:author="백영교/통신표준연구팀(SR)/삼성전자" w:date="2024-01-25T10:12:00Z"/>
        </w:rPr>
      </w:pPr>
      <w:del w:id="123" w:author="백영교/통신표준연구팀(SR)/삼성전자" w:date="2024-01-25T10:12:00Z">
        <w:r w:rsidDel="00AA27BD">
          <w:tab/>
          <w:delTex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delText>
        </w:r>
      </w:del>
    </w:p>
    <w:p w14:paraId="7B666D34" w14:textId="232A9A6E" w:rsidR="00DB2268" w:rsidRPr="00140E21" w:rsidDel="00AA27BD" w:rsidRDefault="00DB2268" w:rsidP="00DB2268">
      <w:pPr>
        <w:pStyle w:val="B1"/>
        <w:rPr>
          <w:del w:id="124" w:author="백영교/통신표준연구팀(SR)/삼성전자" w:date="2024-01-25T10:12:00Z"/>
        </w:rPr>
      </w:pPr>
      <w:del w:id="125" w:author="백영교/통신표준연구팀(SR)/삼성전자" w:date="2024-01-25T10:12:00Z">
        <w:r w:rsidRPr="00140E21" w:rsidDel="00AA27BD">
          <w:delText>5.</w:delText>
        </w:r>
        <w:r w:rsidRPr="00140E21" w:rsidDel="00AA27BD">
          <w:tab/>
          <w:delText>After the new PDU Session is established the UE starts using the IP address/prefix associated with the new PDU Session for all new traffic and may also proactively move existing traffic flow (where possible) from the old PDU Session to the new PDU Session.</w:delText>
        </w:r>
      </w:del>
    </w:p>
    <w:p w14:paraId="23786BBD" w14:textId="472BFA38" w:rsidR="00DB2268" w:rsidRPr="00140E21" w:rsidDel="00AA27BD" w:rsidRDefault="00DB2268" w:rsidP="00DB2268">
      <w:pPr>
        <w:pStyle w:val="NO"/>
        <w:rPr>
          <w:del w:id="126" w:author="백영교/통신표준연구팀(SR)/삼성전자" w:date="2024-01-25T10:12:00Z"/>
        </w:rPr>
      </w:pPr>
      <w:del w:id="127" w:author="백영교/통신표준연구팀(SR)/삼성전자" w:date="2024-01-25T10:12:00Z">
        <w:r w:rsidRPr="00140E21" w:rsidDel="00AA27BD">
          <w:delText>NOTE:</w:delText>
        </w:r>
        <w:r w:rsidRPr="00140E21" w:rsidDel="00AA27BD">
          <w:tab/>
          <w:delText>The mechanisms used by the UE to proactively move existing traffic flows from one IP address/prefix to another are outside the scope of 3GPP specifications.</w:delText>
        </w:r>
      </w:del>
    </w:p>
    <w:p w14:paraId="5DC9F146" w14:textId="1B3F0867" w:rsidR="00DB2268" w:rsidRPr="00140E21" w:rsidDel="00AA27BD" w:rsidRDefault="00DB2268" w:rsidP="00DB2268">
      <w:pPr>
        <w:pStyle w:val="B1"/>
        <w:rPr>
          <w:del w:id="128" w:author="백영교/통신표준연구팀(SR)/삼성전자" w:date="2024-01-25T10:12:00Z"/>
        </w:rPr>
      </w:pPr>
      <w:del w:id="129" w:author="백영교/통신표준연구팀(SR)/삼성전자" w:date="2024-01-25T10:12:00Z">
        <w:r w:rsidRPr="00140E21" w:rsidDel="00AA27BD">
          <w:delText>6.</w:delText>
        </w:r>
        <w:r w:rsidRPr="00140E21" w:rsidDel="00AA27BD">
          <w:tab/>
          <w:delText>The old PDU Session is released as described in clause 4.3.4 either by the UE before the timer provided in step 3 expires (e.g</w:delText>
        </w:r>
        <w:r w:rsidDel="00AA27BD">
          <w:delText xml:space="preserve">. </w:delText>
        </w:r>
        <w:r w:rsidRPr="00140E21" w:rsidDel="00AA27BD">
          <w:delText>once the UE has consolidated all traffic on new PDU Session or if the session is no more needed) or by the SMF upon expiry of this timer.</w:delText>
        </w:r>
      </w:del>
    </w:p>
    <w:p w14:paraId="5EEA72C5" w14:textId="77777777" w:rsidR="00DB2268" w:rsidRPr="00DB2268" w:rsidRDefault="00DB2268" w:rsidP="00DB2268">
      <w:pPr>
        <w:rPr>
          <w:lang w:eastAsia="ja-JP"/>
        </w:rPr>
      </w:pPr>
    </w:p>
    <w:p w14:paraId="6341D7CA" w14:textId="79DF538A" w:rsidR="00DB2268" w:rsidRDefault="00DB2268" w:rsidP="00DB2268">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DB2268">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37C0BB4" w14:textId="77777777" w:rsidR="00DB2268" w:rsidRPr="00140E21" w:rsidRDefault="00DB2268" w:rsidP="00DB2268">
      <w:pPr>
        <w:pStyle w:val="3"/>
      </w:pPr>
      <w:bookmarkStart w:id="130" w:name="_Toc138763274"/>
      <w:r w:rsidRPr="00140E21">
        <w:t>4.17.6</w:t>
      </w:r>
      <w:r w:rsidRPr="00140E21">
        <w:tab/>
        <w:t>SMF Provisioning of available UPFs using the NRF</w:t>
      </w:r>
      <w:bookmarkEnd w:id="130"/>
    </w:p>
    <w:p w14:paraId="58D9DA78" w14:textId="77777777" w:rsidR="00DB2268" w:rsidRPr="00140E21" w:rsidRDefault="00DB2268" w:rsidP="00DB2268">
      <w:pPr>
        <w:pStyle w:val="4"/>
      </w:pPr>
      <w:bookmarkStart w:id="131" w:name="_Toc20204270"/>
      <w:bookmarkStart w:id="132" w:name="_Toc27894962"/>
      <w:bookmarkStart w:id="133" w:name="_Toc36192043"/>
      <w:bookmarkStart w:id="134" w:name="_Toc45193133"/>
      <w:bookmarkStart w:id="135" w:name="_Toc47592765"/>
      <w:bookmarkStart w:id="136" w:name="_Toc51834852"/>
      <w:bookmarkStart w:id="137" w:name="_Toc138763275"/>
      <w:r w:rsidRPr="00140E21">
        <w:t>4.17.6.1</w:t>
      </w:r>
      <w:r w:rsidRPr="00140E21">
        <w:tab/>
        <w:t>General</w:t>
      </w:r>
      <w:bookmarkEnd w:id="131"/>
      <w:bookmarkEnd w:id="132"/>
      <w:bookmarkEnd w:id="133"/>
      <w:bookmarkEnd w:id="134"/>
      <w:bookmarkEnd w:id="135"/>
      <w:bookmarkEnd w:id="136"/>
      <w:bookmarkEnd w:id="137"/>
    </w:p>
    <w:p w14:paraId="389F24E1" w14:textId="77777777" w:rsidR="00DB2268" w:rsidRPr="00140E21" w:rsidRDefault="00DB2268" w:rsidP="00DB2268">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4C56AC2C" w14:textId="77777777" w:rsidR="00DB2268" w:rsidRPr="00140E21" w:rsidRDefault="00DB2268" w:rsidP="00DB2268">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3417E50F" w14:textId="77777777" w:rsidR="00DB2268" w:rsidRPr="00140E21" w:rsidRDefault="00DB2268" w:rsidP="00DB2268">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13BB3875" w14:textId="77777777" w:rsidR="00DB2268" w:rsidRPr="00140E21" w:rsidRDefault="00DB2268" w:rsidP="00DB2268">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071A956" w14:textId="77777777" w:rsidR="00DB2268" w:rsidRPr="00140E21" w:rsidRDefault="00DB2268" w:rsidP="00DB2268">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737A10FF" w14:textId="77777777" w:rsidR="00DB2268" w:rsidRDefault="00DB2268" w:rsidP="00DB2268">
      <w:r w:rsidRPr="00140E21">
        <w:t>UPFs may be associated with UPF Provisioning Information in the NRF. The UPF Provisioning Information consists of</w:t>
      </w:r>
      <w:r>
        <w:t>:</w:t>
      </w:r>
    </w:p>
    <w:p w14:paraId="2CEAEECA" w14:textId="77777777" w:rsidR="00DB2268" w:rsidRDefault="00DB2268" w:rsidP="00DB2268">
      <w:pPr>
        <w:pStyle w:val="B1"/>
      </w:pPr>
      <w:r>
        <w:t>-</w:t>
      </w:r>
      <w:r>
        <w:tab/>
      </w:r>
      <w:proofErr w:type="gramStart"/>
      <w:r w:rsidRPr="00140E21">
        <w:t>a</w:t>
      </w:r>
      <w:proofErr w:type="gramEnd"/>
      <w:r w:rsidRPr="00140E21">
        <w:t xml:space="preserve"> list of (S-NSSAI, DNN)</w:t>
      </w:r>
      <w:r>
        <w:t>;</w:t>
      </w:r>
    </w:p>
    <w:p w14:paraId="4BD78171" w14:textId="77777777" w:rsidR="00DB2268" w:rsidRDefault="00DB2268" w:rsidP="00DB2268">
      <w:pPr>
        <w:pStyle w:val="B1"/>
      </w:pPr>
      <w:r>
        <w:t>-</w:t>
      </w:r>
      <w:r>
        <w:tab/>
        <w:t>UE IPv4 Address Ranges and/or IPv6 Prefix Range(s) per (S-NSSAI, DNN);</w:t>
      </w:r>
      <w:r w:rsidRPr="00140E21">
        <w:t xml:space="preserve"> and</w:t>
      </w:r>
    </w:p>
    <w:p w14:paraId="258D9F86" w14:textId="77777777" w:rsidR="00DB2268" w:rsidRDefault="00DB2268" w:rsidP="00DB2268">
      <w:pPr>
        <w:pStyle w:val="NO"/>
      </w:pPr>
      <w:r>
        <w:t>NOTE 2:</w:t>
      </w:r>
      <w:r>
        <w:tab/>
        <w:t>The above information can be used by the SMF for UPF selection when static IP address/prefix allocation is required for a UE.</w:t>
      </w:r>
    </w:p>
    <w:p w14:paraId="452D987E" w14:textId="77777777" w:rsidR="00DB2268" w:rsidRDefault="00DB2268" w:rsidP="00DB2268">
      <w:pPr>
        <w:pStyle w:val="B1"/>
      </w:pPr>
      <w:r>
        <w:t>-</w:t>
      </w:r>
      <w:r>
        <w:tab/>
      </w:r>
      <w:proofErr w:type="gramStart"/>
      <w:r w:rsidRPr="00140E21">
        <w:t>a</w:t>
      </w:r>
      <w:proofErr w:type="gramEnd"/>
      <w:r w:rsidRPr="00140E21">
        <w:t xml:space="preserve">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013FF830" w14:textId="77777777" w:rsidR="00DB2268" w:rsidRPr="00140E21" w:rsidRDefault="00DB2268" w:rsidP="00DB2268">
      <w:pPr>
        <w:pStyle w:val="B1"/>
      </w:pPr>
      <w:r>
        <w:lastRenderedPageBreak/>
        <w:t>-</w:t>
      </w:r>
      <w:r>
        <w:tab/>
      </w:r>
      <w:proofErr w:type="gramStart"/>
      <w:r w:rsidRPr="00140E21">
        <w:t>the</w:t>
      </w:r>
      <w:proofErr w:type="gramEnd"/>
      <w:r w:rsidRPr="00140E21">
        <w:t xml:space="preserve"> supported ATSSS steering functionality, i.e. whether MPTCP functionality or ATSSS-LL functionality or</w:t>
      </w:r>
      <w:r>
        <w:t xml:space="preserve"> MPQUIC functionality, or any combination of them is</w:t>
      </w:r>
      <w:r w:rsidRPr="00140E21">
        <w:t xml:space="preserve"> supported.</w:t>
      </w:r>
    </w:p>
    <w:p w14:paraId="0E20F7D2" w14:textId="15B16FEE" w:rsidR="00DB2268" w:rsidRDefault="00DB2268" w:rsidP="00DB2268">
      <w:pPr>
        <w:pStyle w:val="B1"/>
      </w:pPr>
      <w:r>
        <w:t>-</w:t>
      </w:r>
      <w:r>
        <w:tab/>
        <w:t xml:space="preserve">the supported UPF event exposure service and supported Event IDs, e.g. local notification of </w:t>
      </w:r>
      <w:proofErr w:type="spellStart"/>
      <w:r>
        <w:t>QoS</w:t>
      </w:r>
      <w:proofErr w:type="spellEnd"/>
      <w:r>
        <w:t xml:space="preserve"> Monitoring to AF or e.g. events for data collection to NWDAF by </w:t>
      </w:r>
      <w:proofErr w:type="spellStart"/>
      <w:r>
        <w:t>Nupf_EventExposure_Notify</w:t>
      </w:r>
      <w:proofErr w:type="spellEnd"/>
      <w:r>
        <w:t>.</w:t>
      </w:r>
    </w:p>
    <w:p w14:paraId="04579BE5" w14:textId="5F33EED3" w:rsidR="00DB2268" w:rsidRDefault="00DB2268" w:rsidP="00DB2268">
      <w:pPr>
        <w:pStyle w:val="B1"/>
      </w:pPr>
      <w:ins w:id="138" w:author="백영교/5G/6G표준Lab(SR)/삼성전자" w:date="2023-05-10T16:48:00Z">
        <w:r>
          <w:t>-</w:t>
        </w:r>
        <w:r>
          <w:tab/>
        </w:r>
      </w:ins>
      <w:ins w:id="139" w:author="백영교/통신표준연구팀(SR)/삼성전자" w:date="2024-01-05T14:57:00Z">
        <w:r w:rsidR="008D1613">
          <w:t xml:space="preserve">the </w:t>
        </w:r>
        <w:proofErr w:type="spellStart"/>
        <w:r w:rsidR="008D1613">
          <w:t>suppored</w:t>
        </w:r>
        <w:proofErr w:type="spellEnd"/>
        <w:r w:rsidR="008D1613">
          <w:t xml:space="preserve"> </w:t>
        </w:r>
        <w:r w:rsidR="008D1613">
          <w:rPr>
            <w:lang w:eastAsia="zh-CN"/>
          </w:rPr>
          <w:t xml:space="preserve">functionality associated with high data rate low latency services, </w:t>
        </w:r>
        <w:proofErr w:type="spellStart"/>
        <w:r w:rsidR="008D1613">
          <w:rPr>
            <w:lang w:eastAsia="zh-CN"/>
          </w:rPr>
          <w:t>eXtended</w:t>
        </w:r>
        <w:proofErr w:type="spellEnd"/>
        <w:r w:rsidR="008D1613">
          <w:rPr>
            <w:lang w:eastAsia="zh-CN"/>
          </w:rPr>
          <w:t xml:space="preserve"> Reality (XR) and interactive media services, specified in clause 5.37 (for example, ECN marking for L4S, specified in clause 5.37.3, PDU Set Marking, specified in clause 5.37.5, UE power saving management, specified in clause 5.37.8).</w:t>
        </w:r>
      </w:ins>
    </w:p>
    <w:p w14:paraId="21CFF77A" w14:textId="77777777" w:rsidR="00DB2268" w:rsidRPr="00140E21" w:rsidRDefault="00DB2268" w:rsidP="00DB2268">
      <w:r w:rsidRPr="00140E21">
        <w:t>The SMF Area Identity</w:t>
      </w:r>
      <w:r>
        <w:t xml:space="preserve"> and UE IPv4 Address Ranges and/or IPv6 Prefix Range(s) are </w:t>
      </w:r>
      <w:r w:rsidRPr="00140E21">
        <w:t>optional in the UPF Provisioning Information.</w:t>
      </w:r>
    </w:p>
    <w:p w14:paraId="4255CD89" w14:textId="77777777" w:rsidR="00DB2268" w:rsidRPr="00140E21" w:rsidRDefault="00DB2268" w:rsidP="00DB2268">
      <w:pPr>
        <w:pStyle w:val="4"/>
      </w:pPr>
      <w:bookmarkStart w:id="140" w:name="_Toc20204271"/>
      <w:bookmarkStart w:id="141" w:name="_Toc27894963"/>
      <w:bookmarkStart w:id="142" w:name="_Toc36192044"/>
      <w:bookmarkStart w:id="143" w:name="_Toc45193134"/>
      <w:bookmarkStart w:id="144" w:name="_Toc47592766"/>
      <w:bookmarkStart w:id="145" w:name="_Toc51834853"/>
      <w:bookmarkStart w:id="146" w:name="_Toc138763276"/>
      <w:r w:rsidRPr="00140E21">
        <w:t>4.17.6.2</w:t>
      </w:r>
      <w:r w:rsidRPr="00140E21">
        <w:tab/>
        <w:t>SMF provisioning of UPF instances using NRF</w:t>
      </w:r>
      <w:bookmarkEnd w:id="140"/>
      <w:bookmarkEnd w:id="141"/>
      <w:bookmarkEnd w:id="142"/>
      <w:bookmarkEnd w:id="143"/>
      <w:bookmarkEnd w:id="144"/>
      <w:bookmarkEnd w:id="145"/>
      <w:bookmarkEnd w:id="146"/>
    </w:p>
    <w:p w14:paraId="70BAEA87" w14:textId="77777777" w:rsidR="00DB2268" w:rsidRPr="00140E21" w:rsidRDefault="00DB2268" w:rsidP="00DB2268">
      <w:r w:rsidRPr="00140E21">
        <w:t>This procedure applies when a SMF wants to get informed about UPFs available in the network and supporting a list of parameters.</w:t>
      </w:r>
    </w:p>
    <w:p w14:paraId="4DC438D3" w14:textId="77777777" w:rsidR="00DB2268" w:rsidRPr="00140E21" w:rsidRDefault="00DB2268" w:rsidP="00DB2268">
      <w:pPr>
        <w:pStyle w:val="TH"/>
      </w:pPr>
      <w:r w:rsidRPr="00140E21">
        <w:rPr>
          <w:noProof/>
        </w:rPr>
        <w:object w:dxaOrig="7634" w:dyaOrig="4344" w14:anchorId="6C6AAD02">
          <v:shape id="_x0000_i1027" type="#_x0000_t75" style="width:382.4pt;height:216.5pt" o:ole="">
            <v:imagedata r:id="rId16" o:title=""/>
          </v:shape>
          <o:OLEObject Type="Embed" ProgID="Visio.Drawing.11" ShapeID="_x0000_i1027" DrawAspect="Content" ObjectID="_1767683451" r:id="rId17"/>
        </w:object>
      </w:r>
    </w:p>
    <w:p w14:paraId="7BC4D32F" w14:textId="77777777" w:rsidR="00DB2268" w:rsidRPr="00140E21" w:rsidRDefault="00DB2268" w:rsidP="00DB2268">
      <w:pPr>
        <w:pStyle w:val="TF"/>
      </w:pPr>
      <w:r w:rsidRPr="00140E21">
        <w:t>Figure 4.17.6.2-1: SMF provisioning of UPF instances using NRF procedure</w:t>
      </w:r>
    </w:p>
    <w:p w14:paraId="48E6BECA" w14:textId="77777777" w:rsidR="00DB2268" w:rsidRPr="00140E21" w:rsidRDefault="00DB2268" w:rsidP="00DB2268">
      <w:r w:rsidRPr="00140E21">
        <w:t>The following takes place when an SMF expects to be informed of UPFs available in the network:</w:t>
      </w:r>
    </w:p>
    <w:p w14:paraId="57322A04" w14:textId="77777777" w:rsidR="00DB2268" w:rsidRPr="00140E21" w:rsidRDefault="00DB2268" w:rsidP="00DB2268">
      <w:pPr>
        <w:pStyle w:val="B1"/>
      </w:pPr>
      <w:r w:rsidRPr="00140E21">
        <w:t>1</w:t>
      </w:r>
      <w:r w:rsidRPr="00140E21">
        <w:tab/>
        <w:t xml:space="preserve">The SMF issues </w:t>
      </w:r>
      <w:proofErr w:type="gramStart"/>
      <w:r w:rsidRPr="00140E21">
        <w:t>a</w:t>
      </w:r>
      <w:proofErr w:type="gramEnd"/>
      <w:r w:rsidRPr="00140E21">
        <w:t xml:space="preserve"> </w:t>
      </w:r>
      <w:proofErr w:type="spellStart"/>
      <w:r w:rsidRPr="00140E21">
        <w:t>Nnrf_NFManagement_NFStatusSubscribe</w:t>
      </w:r>
      <w:proofErr w:type="spellEnd"/>
      <w:r w:rsidRPr="00140E21">
        <w:t xml:space="preserve"> Service Operation providing the target UPF Provisioning Information it is interested in.</w:t>
      </w:r>
    </w:p>
    <w:p w14:paraId="3A82C51A" w14:textId="77777777" w:rsidR="00DB2268" w:rsidRPr="00140E21" w:rsidRDefault="00DB2268" w:rsidP="00DB2268">
      <w:pPr>
        <w:pStyle w:val="B1"/>
      </w:pPr>
      <w:r w:rsidRPr="00140E21">
        <w:t>2</w:t>
      </w:r>
      <w:r w:rsidRPr="00140E21">
        <w:tab/>
        <w:t xml:space="preserve">The NRF issues </w:t>
      </w:r>
      <w:proofErr w:type="spellStart"/>
      <w:r w:rsidRPr="00140E21">
        <w:t>Nnrf_NFManagement_NFStatusNotify</w:t>
      </w:r>
      <w:proofErr w:type="spellEnd"/>
      <w:r w:rsidRPr="00140E21">
        <w:t xml:space="preserve"> with the list of all UPFs that currently meet the SMF subscription. This notification indicates the subset of the target UPF Provisioning Information that is supported by each UPF.</w:t>
      </w:r>
    </w:p>
    <w:p w14:paraId="45D054A1" w14:textId="77777777" w:rsidR="00DB2268" w:rsidRPr="00140E21" w:rsidRDefault="00DB2268" w:rsidP="00DB2268">
      <w:r w:rsidRPr="00140E21">
        <w:t>The following takes place when a new UPF instance is deployed:</w:t>
      </w:r>
    </w:p>
    <w:p w14:paraId="644B8AB0" w14:textId="77777777" w:rsidR="00DB2268" w:rsidRPr="00140E21" w:rsidRDefault="00DB2268" w:rsidP="00DB2268">
      <w:pPr>
        <w:pStyle w:val="B1"/>
      </w:pPr>
      <w:r w:rsidRPr="00140E21">
        <w:t>3</w:t>
      </w:r>
      <w:r w:rsidRPr="00140E21">
        <w:tab/>
        <w:t>At any time a new UPF instance is deployed.</w:t>
      </w:r>
    </w:p>
    <w:p w14:paraId="411478D9" w14:textId="77777777" w:rsidR="00DB2268" w:rsidRPr="00140E21" w:rsidRDefault="00DB2268" w:rsidP="00DB2268">
      <w:pPr>
        <w:pStyle w:val="B1"/>
      </w:pPr>
      <w:r w:rsidRPr="00140E21">
        <w:t>4</w:t>
      </w:r>
      <w:r w:rsidRPr="00140E21">
        <w:tab/>
        <w:t>The UPF instance is configured with the NRF identity to contact for registration and with its UPF Provisioning Information. An UPF is not required to understand the UPF Provisioning Information beyond usage of this information to register in step 5</w:t>
      </w:r>
      <w:r>
        <w:t>.</w:t>
      </w:r>
    </w:p>
    <w:p w14:paraId="496D00C9" w14:textId="77777777" w:rsidR="00DB2268" w:rsidRPr="00140E21" w:rsidRDefault="00DB2268" w:rsidP="00DB2268">
      <w:pPr>
        <w:pStyle w:val="B1"/>
      </w:pPr>
      <w:r w:rsidRPr="00140E21">
        <w:t>5</w:t>
      </w:r>
      <w:r w:rsidRPr="00140E21">
        <w:tab/>
        <w:t xml:space="preserve">The UPF instance issues an </w:t>
      </w:r>
      <w:proofErr w:type="spellStart"/>
      <w:r w:rsidRPr="00140E21">
        <w:t>Nnrf_NFManagement_NFRegister</w:t>
      </w:r>
      <w:proofErr w:type="spellEnd"/>
      <w:r w:rsidRPr="00140E21">
        <w:t xml:space="preserve"> Request operation providing its NF type, the FQDN or IP address of its N4 interface</w:t>
      </w:r>
      <w:r>
        <w:t xml:space="preserve"> and </w:t>
      </w:r>
      <w:r w:rsidRPr="00140E21">
        <w:t>the UPF Provisioning Information configured in step 4.</w:t>
      </w:r>
    </w:p>
    <w:p w14:paraId="75C404B2" w14:textId="77777777" w:rsidR="00DB2268" w:rsidRPr="00140E21" w:rsidRDefault="00DB2268" w:rsidP="00DB2268">
      <w:pPr>
        <w:pStyle w:val="B1"/>
      </w:pPr>
      <w:r w:rsidRPr="00140E21">
        <w:t>6.</w:t>
      </w:r>
      <w:r w:rsidRPr="00140E21">
        <w:tab/>
        <w:t>Alternatively (to steps 4 and 5) OAM registers the UPF on the NRF indicating the same UPF Provisioning Information as provided in step 5. This configuration mechanism is out of scope of this specification.</w:t>
      </w:r>
    </w:p>
    <w:p w14:paraId="7BF50D28" w14:textId="77777777" w:rsidR="00DB2268" w:rsidRPr="00140E21" w:rsidRDefault="00DB2268" w:rsidP="00DB2268">
      <w:pPr>
        <w:pStyle w:val="B1"/>
      </w:pPr>
      <w:r w:rsidRPr="00140E21">
        <w:lastRenderedPageBreak/>
        <w:t>7.</w:t>
      </w:r>
      <w:r w:rsidRPr="00140E21">
        <w:tab/>
        <w:t xml:space="preserve">Based on the subscription in step 1, the NRF issues </w:t>
      </w:r>
      <w:proofErr w:type="spellStart"/>
      <w:r w:rsidRPr="00140E21">
        <w:t>Nnrf_NFManagement_NFStatusNotify</w:t>
      </w:r>
      <w:proofErr w:type="spellEnd"/>
      <w:r w:rsidRPr="00140E21">
        <w:t xml:space="preserve"> to all SMFs with a subscription matching the UPF Provisioning Information of the new UPF</w:t>
      </w:r>
    </w:p>
    <w:p w14:paraId="7000539F" w14:textId="77777777" w:rsidR="00DB2268" w:rsidRPr="00DB2268" w:rsidRDefault="00DB2268" w:rsidP="00DB2268">
      <w:pPr>
        <w:rPr>
          <w:noProof/>
        </w:rPr>
      </w:pPr>
    </w:p>
    <w:p w14:paraId="7D43F777" w14:textId="77777777" w:rsidR="00C44C30" w:rsidRPr="00DB2268" w:rsidRDefault="00C44C30" w:rsidP="00C44C30">
      <w:pPr>
        <w:rPr>
          <w:lang w:eastAsia="ja-JP"/>
        </w:rPr>
      </w:pP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6CB7C" w14:textId="77777777" w:rsidR="00842B9B" w:rsidRDefault="00842B9B">
      <w:r>
        <w:separator/>
      </w:r>
    </w:p>
  </w:endnote>
  <w:endnote w:type="continuationSeparator" w:id="0">
    <w:p w14:paraId="3838909E" w14:textId="77777777" w:rsidR="00842B9B" w:rsidRDefault="00842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4B26B" w14:textId="77777777" w:rsidR="00842B9B" w:rsidRDefault="00842B9B">
      <w:r>
        <w:separator/>
      </w:r>
    </w:p>
  </w:footnote>
  <w:footnote w:type="continuationSeparator" w:id="0">
    <w:p w14:paraId="5F055C65" w14:textId="77777777" w:rsidR="00842B9B" w:rsidRDefault="00842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74"/>
    <w:rsid w:val="00042883"/>
    <w:rsid w:val="00062D27"/>
    <w:rsid w:val="00094623"/>
    <w:rsid w:val="000A6394"/>
    <w:rsid w:val="000B7FED"/>
    <w:rsid w:val="000C038A"/>
    <w:rsid w:val="000C6598"/>
    <w:rsid w:val="000D44B3"/>
    <w:rsid w:val="000E20C8"/>
    <w:rsid w:val="00127671"/>
    <w:rsid w:val="00145D43"/>
    <w:rsid w:val="00192C46"/>
    <w:rsid w:val="001A08B3"/>
    <w:rsid w:val="001A7B60"/>
    <w:rsid w:val="001B52F0"/>
    <w:rsid w:val="001B7A65"/>
    <w:rsid w:val="001E41F3"/>
    <w:rsid w:val="002561FD"/>
    <w:rsid w:val="0026004D"/>
    <w:rsid w:val="002640DD"/>
    <w:rsid w:val="00275D12"/>
    <w:rsid w:val="002836B9"/>
    <w:rsid w:val="00284FEB"/>
    <w:rsid w:val="002860C4"/>
    <w:rsid w:val="002B5741"/>
    <w:rsid w:val="002E472E"/>
    <w:rsid w:val="002F237A"/>
    <w:rsid w:val="00305409"/>
    <w:rsid w:val="003126A5"/>
    <w:rsid w:val="00333C67"/>
    <w:rsid w:val="003609EF"/>
    <w:rsid w:val="0036231A"/>
    <w:rsid w:val="00371670"/>
    <w:rsid w:val="00374DD4"/>
    <w:rsid w:val="00376261"/>
    <w:rsid w:val="003778C2"/>
    <w:rsid w:val="003E1A36"/>
    <w:rsid w:val="00410371"/>
    <w:rsid w:val="004242F1"/>
    <w:rsid w:val="00491007"/>
    <w:rsid w:val="004B75B7"/>
    <w:rsid w:val="004D2FDF"/>
    <w:rsid w:val="004F3A93"/>
    <w:rsid w:val="004F7A5B"/>
    <w:rsid w:val="00502464"/>
    <w:rsid w:val="005141D9"/>
    <w:rsid w:val="0051580D"/>
    <w:rsid w:val="00545492"/>
    <w:rsid w:val="00547111"/>
    <w:rsid w:val="0056630C"/>
    <w:rsid w:val="0056720E"/>
    <w:rsid w:val="00592D74"/>
    <w:rsid w:val="005E2C44"/>
    <w:rsid w:val="0061783E"/>
    <w:rsid w:val="00621188"/>
    <w:rsid w:val="006257ED"/>
    <w:rsid w:val="006362E5"/>
    <w:rsid w:val="0064422B"/>
    <w:rsid w:val="00653DE4"/>
    <w:rsid w:val="00665C47"/>
    <w:rsid w:val="00686F0F"/>
    <w:rsid w:val="00695808"/>
    <w:rsid w:val="0069658A"/>
    <w:rsid w:val="006A0CF9"/>
    <w:rsid w:val="006B46FB"/>
    <w:rsid w:val="006E21FB"/>
    <w:rsid w:val="00720E22"/>
    <w:rsid w:val="00747CD7"/>
    <w:rsid w:val="0076405D"/>
    <w:rsid w:val="00792342"/>
    <w:rsid w:val="007977A8"/>
    <w:rsid w:val="007B512A"/>
    <w:rsid w:val="007C2097"/>
    <w:rsid w:val="007D6A07"/>
    <w:rsid w:val="007F7259"/>
    <w:rsid w:val="008040A8"/>
    <w:rsid w:val="008158CD"/>
    <w:rsid w:val="008279FA"/>
    <w:rsid w:val="00842B9B"/>
    <w:rsid w:val="008626E7"/>
    <w:rsid w:val="00870EE7"/>
    <w:rsid w:val="008863B9"/>
    <w:rsid w:val="00895790"/>
    <w:rsid w:val="008A45A6"/>
    <w:rsid w:val="008B1016"/>
    <w:rsid w:val="008D1613"/>
    <w:rsid w:val="008D2A42"/>
    <w:rsid w:val="008D3CCC"/>
    <w:rsid w:val="008F3789"/>
    <w:rsid w:val="008F686C"/>
    <w:rsid w:val="009148DE"/>
    <w:rsid w:val="00927495"/>
    <w:rsid w:val="00941E30"/>
    <w:rsid w:val="009423D0"/>
    <w:rsid w:val="009777D9"/>
    <w:rsid w:val="00981953"/>
    <w:rsid w:val="00991B88"/>
    <w:rsid w:val="009A5753"/>
    <w:rsid w:val="009A579D"/>
    <w:rsid w:val="009E3297"/>
    <w:rsid w:val="009F734F"/>
    <w:rsid w:val="00A246B6"/>
    <w:rsid w:val="00A251AE"/>
    <w:rsid w:val="00A27BCF"/>
    <w:rsid w:val="00A47E70"/>
    <w:rsid w:val="00A50CF0"/>
    <w:rsid w:val="00A75CF4"/>
    <w:rsid w:val="00A7671C"/>
    <w:rsid w:val="00A82AAE"/>
    <w:rsid w:val="00A84DF7"/>
    <w:rsid w:val="00AA27BD"/>
    <w:rsid w:val="00AA2CBC"/>
    <w:rsid w:val="00AC5820"/>
    <w:rsid w:val="00AD1CD8"/>
    <w:rsid w:val="00AE79CA"/>
    <w:rsid w:val="00B258BB"/>
    <w:rsid w:val="00B64C2C"/>
    <w:rsid w:val="00B67B97"/>
    <w:rsid w:val="00B953F5"/>
    <w:rsid w:val="00B968C8"/>
    <w:rsid w:val="00BA3EC5"/>
    <w:rsid w:val="00BA51D9"/>
    <w:rsid w:val="00BB5DFC"/>
    <w:rsid w:val="00BD279D"/>
    <w:rsid w:val="00BD6BB8"/>
    <w:rsid w:val="00BF1AA3"/>
    <w:rsid w:val="00C42547"/>
    <w:rsid w:val="00C44C30"/>
    <w:rsid w:val="00C66BA2"/>
    <w:rsid w:val="00C870F6"/>
    <w:rsid w:val="00C95985"/>
    <w:rsid w:val="00CC4394"/>
    <w:rsid w:val="00CC5026"/>
    <w:rsid w:val="00CC68D0"/>
    <w:rsid w:val="00CF5B4E"/>
    <w:rsid w:val="00D03F9A"/>
    <w:rsid w:val="00D06D51"/>
    <w:rsid w:val="00D10038"/>
    <w:rsid w:val="00D12C29"/>
    <w:rsid w:val="00D24991"/>
    <w:rsid w:val="00D24A60"/>
    <w:rsid w:val="00D50255"/>
    <w:rsid w:val="00D66520"/>
    <w:rsid w:val="00D84AE9"/>
    <w:rsid w:val="00DA1187"/>
    <w:rsid w:val="00DB2268"/>
    <w:rsid w:val="00DE34CF"/>
    <w:rsid w:val="00E13F3D"/>
    <w:rsid w:val="00E1436B"/>
    <w:rsid w:val="00E26D98"/>
    <w:rsid w:val="00E34898"/>
    <w:rsid w:val="00E6346D"/>
    <w:rsid w:val="00E87D4E"/>
    <w:rsid w:val="00EB09B7"/>
    <w:rsid w:val="00EB75C6"/>
    <w:rsid w:val="00ED6CE8"/>
    <w:rsid w:val="00EE7D7C"/>
    <w:rsid w:val="00F25D98"/>
    <w:rsid w:val="00F300FB"/>
    <w:rsid w:val="00F732FB"/>
    <w:rsid w:val="00FA6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link w:val="TF"/>
    <w:rsid w:val="00CF5B4E"/>
    <w:rPr>
      <w:rFonts w:ascii="Arial" w:hAnsi="Arial"/>
      <w:b/>
      <w:lang w:val="en-GB" w:eastAsia="en-US"/>
    </w:rPr>
  </w:style>
  <w:style w:type="character" w:customStyle="1" w:styleId="CRCoverPageZchn">
    <w:name w:val="CR Cover Page Zchn"/>
    <w:link w:val="CRCoverPage"/>
    <w:rsid w:val="00DB22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81042">
      <w:bodyDiv w:val="1"/>
      <w:marLeft w:val="0"/>
      <w:marRight w:val="0"/>
      <w:marTop w:val="0"/>
      <w:marBottom w:val="0"/>
      <w:divBdr>
        <w:top w:val="none" w:sz="0" w:space="0" w:color="auto"/>
        <w:left w:val="none" w:sz="0" w:space="0" w:color="auto"/>
        <w:bottom w:val="none" w:sz="0" w:space="0" w:color="auto"/>
        <w:right w:val="none" w:sz="0" w:space="0" w:color="auto"/>
      </w:divBdr>
    </w:div>
    <w:div w:id="1067726957">
      <w:bodyDiv w:val="1"/>
      <w:marLeft w:val="0"/>
      <w:marRight w:val="0"/>
      <w:marTop w:val="0"/>
      <w:marBottom w:val="0"/>
      <w:divBdr>
        <w:top w:val="none" w:sz="0" w:space="0" w:color="auto"/>
        <w:left w:val="none" w:sz="0" w:space="0" w:color="auto"/>
        <w:bottom w:val="none" w:sz="0" w:space="0" w:color="auto"/>
        <w:right w:val="none" w:sz="0" w:space="0" w:color="auto"/>
      </w:divBdr>
    </w:div>
    <w:div w:id="115849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_.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942F4-15E9-422C-A03F-4C7C2DF72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2768</Words>
  <Characters>15782</Characters>
  <Application>Microsoft Office Word</Application>
  <DocSecurity>0</DocSecurity>
  <Lines>131</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2024-01-25T01:24:00Z</dcterms:created>
  <dcterms:modified xsi:type="dcterms:W3CDTF">2024-01-25T01:24:00Z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