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F36B" w14:textId="61B0699D"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15</w:t>
      </w:r>
      <w:r w:rsidR="00A87D37">
        <w:rPr>
          <w:rFonts w:cs="Arial"/>
          <w:b/>
          <w:noProof/>
          <w:sz w:val="24"/>
        </w:rPr>
        <w:t>8</w:t>
      </w:r>
      <w:r>
        <w:rPr>
          <w:rFonts w:cs="Arial"/>
          <w:b/>
          <w:noProof/>
          <w:sz w:val="24"/>
        </w:rPr>
        <w:tab/>
      </w:r>
      <w:r w:rsidR="00436C52" w:rsidRPr="00436C52">
        <w:rPr>
          <w:rFonts w:cs="Arial"/>
          <w:b/>
          <w:noProof/>
          <w:sz w:val="24"/>
        </w:rPr>
        <w:t>S2-</w:t>
      </w:r>
      <w:r w:rsidR="007C566D" w:rsidRPr="00436C52">
        <w:rPr>
          <w:rFonts w:cs="Arial"/>
          <w:b/>
          <w:noProof/>
          <w:sz w:val="24"/>
        </w:rPr>
        <w:t>230</w:t>
      </w:r>
      <w:r w:rsidR="007C566D">
        <w:rPr>
          <w:rFonts w:cs="Arial"/>
          <w:b/>
          <w:noProof/>
          <w:sz w:val="24"/>
        </w:rPr>
        <w:t>8770</w:t>
      </w:r>
    </w:p>
    <w:p w14:paraId="5533FB7A" w14:textId="3E183012" w:rsidR="008F4EDF" w:rsidRDefault="00A87D37" w:rsidP="008F4EDF">
      <w:pPr>
        <w:pStyle w:val="CRCoverPage"/>
        <w:pBdr>
          <w:bottom w:val="single" w:sz="4" w:space="1" w:color="auto"/>
        </w:pBdr>
        <w:tabs>
          <w:tab w:val="right" w:pos="9639"/>
        </w:tabs>
        <w:spacing w:after="0"/>
        <w:rPr>
          <w:rFonts w:cs="Arial"/>
          <w:b/>
          <w:noProof/>
          <w:color w:val="0070C0"/>
          <w:sz w:val="24"/>
        </w:rPr>
      </w:pPr>
      <w:r w:rsidRPr="00A87D37">
        <w:rPr>
          <w:b/>
          <w:bCs/>
          <w:noProof/>
          <w:sz w:val="24"/>
        </w:rPr>
        <w:t>21 - 25 August, 2023, Gothenburg, Sweden</w:t>
      </w:r>
      <w:r w:rsidR="008F4EDF">
        <w:rPr>
          <w:rFonts w:cs="Arial"/>
          <w:b/>
          <w:noProof/>
          <w:sz w:val="24"/>
        </w:rPr>
        <w:tab/>
      </w:r>
      <w:r w:rsidR="008F4EDF">
        <w:rPr>
          <w:rFonts w:cs="Arial"/>
          <w:b/>
          <w:noProof/>
          <w:color w:val="3333FF"/>
          <w:sz w:val="24"/>
        </w:rPr>
        <w:t xml:space="preserve"> </w:t>
      </w:r>
    </w:p>
    <w:p w14:paraId="46436C95" w14:textId="77777777" w:rsidR="008F4EDF" w:rsidRDefault="008F4EDF" w:rsidP="008F4EDF">
      <w:pPr>
        <w:pStyle w:val="CRCoverPage"/>
        <w:tabs>
          <w:tab w:val="right" w:pos="9638"/>
        </w:tabs>
        <w:spacing w:after="0"/>
        <w:rPr>
          <w:rFonts w:cs="Arial"/>
          <w:b/>
          <w:noProof/>
          <w:sz w:val="24"/>
        </w:rPr>
      </w:pPr>
    </w:p>
    <w:p w14:paraId="23A9743C" w14:textId="0ECCCD0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A87D37">
        <w:rPr>
          <w:rFonts w:ascii="Arial" w:hAnsi="Arial" w:cs="Arial"/>
          <w:b/>
        </w:rPr>
        <w:t>, De</w:t>
      </w:r>
      <w:r w:rsidR="006B6BD1">
        <w:rPr>
          <w:rFonts w:ascii="Arial" w:hAnsi="Arial" w:cs="Arial"/>
          <w:b/>
        </w:rPr>
        <w:t>utsche Telecom</w:t>
      </w:r>
      <w:r w:rsidR="003C7872">
        <w:rPr>
          <w:rFonts w:ascii="Arial" w:hAnsi="Arial" w:cs="Arial"/>
          <w:b/>
        </w:rPr>
        <w:t>, Bell Mobility</w:t>
      </w:r>
      <w:r w:rsidR="002C3910">
        <w:rPr>
          <w:rFonts w:ascii="Arial" w:hAnsi="Arial" w:cs="Arial"/>
          <w:b/>
        </w:rPr>
        <w:t xml:space="preserve"> </w:t>
      </w:r>
    </w:p>
    <w:p w14:paraId="36DCEF0D" w14:textId="6F15F475"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6B6BD1">
        <w:rPr>
          <w:rStyle w:val="normaltextrun"/>
          <w:rFonts w:ascii="Arial" w:hAnsi="Arial" w:cs="Arial"/>
          <w:color w:val="000000"/>
          <w:shd w:val="clear" w:color="auto" w:fill="FFFFFF"/>
        </w:rPr>
        <w:t xml:space="preserve">Support of </w:t>
      </w:r>
      <w:r w:rsidR="00162E23" w:rsidRPr="00162E23">
        <w:rPr>
          <w:rStyle w:val="normaltextrun"/>
          <w:rFonts w:ascii="Arial" w:hAnsi="Arial" w:cs="Arial"/>
          <w:color w:val="000000"/>
          <w:shd w:val="clear" w:color="auto" w:fill="FFFFFF"/>
        </w:rPr>
        <w:t>partially rejected</w:t>
      </w:r>
      <w:r w:rsidR="000E6502">
        <w:rPr>
          <w:rStyle w:val="normaltextrun"/>
          <w:rFonts w:ascii="Arial" w:hAnsi="Arial" w:cs="Arial"/>
          <w:color w:val="000000"/>
          <w:shd w:val="clear" w:color="auto" w:fill="FFFFFF"/>
        </w:rPr>
        <w:t xml:space="preserve">, </w:t>
      </w:r>
      <w:r w:rsidR="006B6BD1">
        <w:rPr>
          <w:rStyle w:val="normaltextrun"/>
          <w:rFonts w:ascii="Arial" w:hAnsi="Arial" w:cs="Arial"/>
          <w:color w:val="000000"/>
          <w:shd w:val="clear" w:color="auto" w:fill="FFFFFF"/>
        </w:rPr>
        <w:t>Partially Allowed NSSAI and Target NSSAI</w:t>
      </w:r>
    </w:p>
    <w:p w14:paraId="54CB839D" w14:textId="7679FEB5"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317E1">
        <w:rPr>
          <w:rFonts w:ascii="Arial" w:hAnsi="Arial" w:cs="Arial"/>
          <w:b/>
        </w:rPr>
        <w:t>Agreement</w:t>
      </w:r>
    </w:p>
    <w:p w14:paraId="1E84F93A" w14:textId="0160FAF6"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05521">
        <w:rPr>
          <w:rFonts w:ascii="Arial" w:hAnsi="Arial" w:cs="Arial"/>
          <w:b/>
        </w:rPr>
        <w:t>9.11.2</w:t>
      </w:r>
    </w:p>
    <w:p w14:paraId="6E59DBB7"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6102">
        <w:rPr>
          <w:rFonts w:ascii="Arial" w:hAnsi="Arial" w:cs="Arial"/>
          <w:b/>
        </w:rPr>
        <w:t>eNS_Ph3</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084EFDC9" w14:textId="7918B60D" w:rsidR="008C541D"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A871C1" w:rsidRPr="00A871C1">
        <w:t xml:space="preserve"> </w:t>
      </w:r>
      <w:r w:rsidR="00A871C1">
        <w:rPr>
          <w:rFonts w:ascii="Arial" w:hAnsi="Arial" w:cs="Arial"/>
          <w:i/>
        </w:rPr>
        <w:t>a</w:t>
      </w:r>
      <w:r w:rsidR="00A871C1" w:rsidRPr="00A871C1">
        <w:rPr>
          <w:rFonts w:ascii="Arial" w:hAnsi="Arial" w:cs="Arial"/>
          <w:i/>
        </w:rPr>
        <w:t>spects related to</w:t>
      </w:r>
      <w:r w:rsidR="00A91624">
        <w:rPr>
          <w:rFonts w:ascii="Arial" w:hAnsi="Arial" w:cs="Arial"/>
          <w:i/>
        </w:rPr>
        <w:t xml:space="preserve"> </w:t>
      </w:r>
      <w:r w:rsidR="003527ED">
        <w:rPr>
          <w:rFonts w:ascii="Arial" w:hAnsi="Arial" w:cs="Arial"/>
          <w:i/>
        </w:rPr>
        <w:t>NSSAI’s partially Rejected in RA</w:t>
      </w:r>
      <w:r w:rsidR="002323AD">
        <w:rPr>
          <w:rFonts w:ascii="Arial" w:hAnsi="Arial" w:cs="Arial"/>
          <w:i/>
        </w:rPr>
        <w:t>, Partially Allowed NSSAI’s and Target NSSAI</w:t>
      </w:r>
      <w:r w:rsidR="00D00459">
        <w:rPr>
          <w:rFonts w:ascii="Arial" w:hAnsi="Arial" w:cs="Arial"/>
          <w:i/>
        </w:rPr>
        <w:t>.</w:t>
      </w:r>
    </w:p>
    <w:p w14:paraId="2257102E" w14:textId="77777777" w:rsidR="006B479A" w:rsidRDefault="00FB24C6" w:rsidP="00FB24C6">
      <w:pPr>
        <w:pStyle w:val="Heading1"/>
      </w:pPr>
      <w:r>
        <w:t>Discussion</w:t>
      </w:r>
    </w:p>
    <w:p w14:paraId="4DF30AF3" w14:textId="15B0901D" w:rsidR="00EC3AD8" w:rsidRDefault="00EC3AD8" w:rsidP="00EC3AD8">
      <w:r>
        <w:t>In R17, it is only possible to send the Target NSSAI and the corresponding RFSP index during registration procedure or UE configuration Update pr</w:t>
      </w:r>
      <w:r w:rsidRPr="007E6603">
        <w:t xml:space="preserve">ocedure. During the R17 work, it was proposed </w:t>
      </w:r>
      <w:r>
        <w:t xml:space="preserve">in both SA2 and RAN3 </w:t>
      </w:r>
      <w:r w:rsidRPr="007E6603">
        <w:t xml:space="preserve">that </w:t>
      </w:r>
      <w:r>
        <w:t>it</w:t>
      </w:r>
      <w:r w:rsidRPr="007E6603">
        <w:t xml:space="preserve"> should be possible to also </w:t>
      </w:r>
      <w:r>
        <w:t>send</w:t>
      </w:r>
      <w:r w:rsidRPr="007E6603">
        <w:t xml:space="preserve"> the Target NSSAI after mobility in case the RAN was not able to move the U</w:t>
      </w:r>
      <w:r>
        <w:t>E before the mobility event [1,2]. These proposals were not approved. In SA2 it was argued that it would require the Target NSSAI to be saved and maintained in the AMF, and that was considered too complex by some companies.</w:t>
      </w:r>
    </w:p>
    <w:p w14:paraId="7FF7F6AC" w14:textId="1D3421F0" w:rsidR="00EC3AD8" w:rsidRDefault="00EC3AD8" w:rsidP="00EC3AD8">
      <w:r>
        <w:t xml:space="preserve">However, in release 18, there is no need to save and maintain the Target NSSAI in the AMF in order to send the parameter after mobility, since the Target NSSAI can be derived from the Partially Allowed and/or S-NSSAIs rejected partially in the RA. Also, with the introduction of the Partially Allowed/Rejected features, there may be large RAs also with inhomogeneous slice deployment, and the need may increase. Therefore, the situation is different, and the question should be revisited. </w:t>
      </w:r>
    </w:p>
    <w:p w14:paraId="66BF3060" w14:textId="77777777" w:rsidR="00EC3AD8" w:rsidRDefault="00EC3AD8" w:rsidP="00EC3AD8">
      <w:r>
        <w:t xml:space="preserve">In the LS S2-2301467 SA2 asked RAN 3: </w:t>
      </w:r>
    </w:p>
    <w:p w14:paraId="4FAFB182" w14:textId="77777777" w:rsidR="00EC3AD8" w:rsidRPr="002338A7" w:rsidRDefault="00EC3AD8" w:rsidP="00EC3AD8">
      <w:pPr>
        <w:spacing w:after="120"/>
        <w:rPr>
          <w:bCs/>
          <w:i/>
          <w:iCs/>
          <w:sz w:val="18"/>
          <w:szCs w:val="18"/>
        </w:rPr>
      </w:pPr>
      <w:r w:rsidRPr="002338A7">
        <w:rPr>
          <w:b/>
          <w:i/>
          <w:iCs/>
          <w:sz w:val="18"/>
          <w:szCs w:val="18"/>
        </w:rPr>
        <w:t>Question 4</w:t>
      </w:r>
      <w:r w:rsidRPr="002338A7">
        <w:rPr>
          <w:bCs/>
          <w:i/>
          <w:iCs/>
          <w:sz w:val="18"/>
          <w:szCs w:val="18"/>
        </w:rPr>
        <w:t>: Should the S-NSSAIs of the Rejected S-NSSAI for part of the RA be made available to NG-RAN for RRM purposes e.g. so that the RAN can consider this information for RRM purposes e.g. to steer the UE to bands supporting also this S-NSSAI?</w:t>
      </w:r>
    </w:p>
    <w:p w14:paraId="552BD531" w14:textId="77777777" w:rsidR="00F45479" w:rsidRDefault="00EC3AD8" w:rsidP="00EC3AD8">
      <w:r>
        <w:t>In RAN3, contributions [4,</w:t>
      </w:r>
      <w:r w:rsidR="00D87722">
        <w:t xml:space="preserve"> </w:t>
      </w:r>
      <w:r>
        <w:t>5] stated that there is no need for sending the parameter, since Target NSSAI serves the same purpose and is already provided. RAN3 replied in [</w:t>
      </w:r>
      <w:r w:rsidRPr="005925CD">
        <w:t>S2-2303959/ R3-230923</w:t>
      </w:r>
      <w:r>
        <w:t>] that they could not conclude on any benefits of signalling the Partially Rejected S-NSSAI.</w:t>
      </w:r>
      <w:r w:rsidR="00D35196">
        <w:t xml:space="preserve"> </w:t>
      </w:r>
    </w:p>
    <w:p w14:paraId="6573A026" w14:textId="5115ECFE" w:rsidR="00EC3AD8" w:rsidRDefault="00EC3AD8" w:rsidP="00EC3AD8">
      <w:r>
        <w:t>There is no reason to add a new parameter on NGAP when there already is a parameter that fulfils the same purpose. However, currently there are scenarios where the Target NSSAI is not sufficient, since it is not possible to send Target NSSAI after mobility</w:t>
      </w:r>
      <w:r w:rsidR="00D87722">
        <w:t xml:space="preserve"> within the RA</w:t>
      </w:r>
      <w:r>
        <w:t>. Below</w:t>
      </w:r>
      <w:r w:rsidR="00C53E5A">
        <w:t>,</w:t>
      </w:r>
      <w:r>
        <w:t xml:space="preserve"> we will give two examples where it would be useful to signal the Target NSSAI in more NGAP messages. </w:t>
      </w:r>
    </w:p>
    <w:p w14:paraId="50331173" w14:textId="15CCF7BD" w:rsidR="007E23FD" w:rsidRDefault="000C526D" w:rsidP="00EC3AD8">
      <w:r>
        <w:rPr>
          <w:noProof/>
        </w:rPr>
        <w:lastRenderedPageBreak/>
        <mc:AlternateContent>
          <mc:Choice Requires="wps">
            <w:drawing>
              <wp:anchor distT="0" distB="0" distL="114300" distR="114300" simplePos="0" relativeHeight="251658241" behindDoc="0" locked="0" layoutInCell="1" allowOverlap="1" wp14:anchorId="021070C3" wp14:editId="0BF3808A">
                <wp:simplePos x="0" y="0"/>
                <wp:positionH relativeFrom="column">
                  <wp:posOffset>307761</wp:posOffset>
                </wp:positionH>
                <wp:positionV relativeFrom="page">
                  <wp:posOffset>2683823</wp:posOffset>
                </wp:positionV>
                <wp:extent cx="4076700" cy="882650"/>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4076700" cy="882650"/>
                        </a:xfrm>
                        <a:prstGeom prst="rect">
                          <a:avLst/>
                        </a:prstGeom>
                        <a:solidFill>
                          <a:prstClr val="white"/>
                        </a:solidFill>
                        <a:ln>
                          <a:noFill/>
                        </a:ln>
                      </wps:spPr>
                      <wps:txbx>
                        <w:txbxContent>
                          <w:p w14:paraId="3DCC7044" w14:textId="77777777" w:rsidR="00EC3AD8" w:rsidRPr="005935C1" w:rsidRDefault="00EC3AD8" w:rsidP="00EC3AD8">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System scenario where the macro cells are in a TA 1, supporting the default slice A. A local slice B is served by the microcell 5 in TA2, and another local slice, C is served in the microcell 6 in TA 3. Slice A is also available in TA2 and TA3</w:t>
                            </w:r>
                            <w:r w:rsidR="007E23FD">
                              <w:t>.</w:t>
                            </w:r>
                            <w:r>
                              <w:t xml:space="preserve">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21070C3" id="_x0000_t202" coordsize="21600,21600" o:spt="202" path="m,l,21600r21600,l21600,xe">
                <v:stroke joinstyle="miter"/>
                <v:path gradientshapeok="t" o:connecttype="rect"/>
              </v:shapetype>
              <v:shape id="Text Box 22" o:spid="_x0000_s1026" type="#_x0000_t202" style="position:absolute;margin-left:24.25pt;margin-top:211.3pt;width:321pt;height:69.5pt;z-index:251658241;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6euGgIAADsEAAAOAAAAZHJzL2Uyb0RvYy54bWysU02P2jAQvVfqf7B8LwmoZVFEWFFWVJXQ&#10;7kpstWfjOCSS43HHhoT++o6dBNptT1UvzsQzno/33izvu0azs0JXg8n5dJJypoyEojbHnH972X5Y&#10;cOa8MIXQYFTOL8rx+9X7d8vWZmoGFehCIaMkxmWtzXnlvc2SxMlKNcJNwCpDzhKwEZ5+8ZgUKFrK&#10;3uhklqbzpAUsLIJUztHtQ+/kq5i/LJX0T2XplGc659SbjyfG8xDOZLUU2RGFrWo5tCH+oYtG1IaK&#10;XlM9CC/YCes/UjW1RHBQ+omEJoGyrKWKM9A00/TNNPtKWBVnIXCcvcLk/l9a+Xje22dkvvsMHREY&#10;AGmtyxxdhnm6EpvwpU4Z+QnCyxU21Xkm6fJjeje/S8klybdYzOafIq7J7bVF578oaFgwco5ES0RL&#10;nHfOU0UKHUNCMQe6Lra11uEnODYa2VkQhW1VexV6pBe/RWkTYg2EV7073CS3UYLlu0M3zHeA4kJj&#10;I/SKcFZuayq0E84/CyQJ0Dgka/9ER6mhzTkMFmcV4I+/3Yd4Yoa8nLUkqZy77yeBijP91RBnQX+j&#10;gaNxGA1zajZAI05pYayMJj1Ar0ezRGheSe3rUIVcwkiqlXM/mhvfC5u2Rar1OgaRyqzwO7O3MqQe&#10;AX3pXgXagQ5PRD7CKDaRvWGlj4282PXJE8SRsgBoj+KAMyk08jJsU1iBX/9j1G3nVz8BAAD//wMA&#10;UEsDBBQABgAIAAAAIQArX5Xa4QAAAAoBAAAPAAAAZHJzL2Rvd25yZXYueG1sTI/BTsMwDIbvSLxD&#10;ZCQuiKUrXbSVptM0wQEuE2WX3bLGawpNUjXpVt4ecxony/an35+L9WQ7dsYhtN5JmM8SYOhqr1vX&#10;SNh/vj4ugYWonFaddyjhBwOsy9ubQuXaX9wHnqvYMApxIVcSTIx9znmoDVoVZr5HR7uTH6yK1A4N&#10;14O6ULjteJokglvVOrpgVI9bg/V3NVoJu+ywMw/j6eV9kz0Nb/txK76aSsr7u2nzDCziFK8w/OmT&#10;OpTkdPSj04F1ErLlgkiqaSqAESBWCU2OEhZiLoCXBf//QvkLAAD//wMAUEsBAi0AFAAGAAgAAAAh&#10;ALaDOJL+AAAA4QEAABMAAAAAAAAAAAAAAAAAAAAAAFtDb250ZW50X1R5cGVzXS54bWxQSwECLQAU&#10;AAYACAAAACEAOP0h/9YAAACUAQAACwAAAAAAAAAAAAAAAAAvAQAAX3JlbHMvLnJlbHNQSwECLQAU&#10;AAYACAAAACEAjS+nrhoCAAA7BAAADgAAAAAAAAAAAAAAAAAuAgAAZHJzL2Uyb0RvYy54bWxQSwEC&#10;LQAUAAYACAAAACEAK1+V2uEAAAAKAQAADwAAAAAAAAAAAAAAAAB0BAAAZHJzL2Rvd25yZXYueG1s&#10;UEsFBgAAAAAEAAQA8wAAAIIFAAAAAA==&#10;" stroked="f">
                <v:textbox style="mso-fit-shape-to-text:t" inset="0,0,0,0">
                  <w:txbxContent>
                    <w:p w14:paraId="3DCC7044" w14:textId="77777777" w:rsidR="00EC3AD8" w:rsidRPr="005935C1" w:rsidRDefault="00EC3AD8" w:rsidP="00EC3AD8">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System scenario where the macro cells are in a TA 1, supporting the default slice A. A local slice B is served by the microcell 5 in TA2, and another local slice, C is served in the microcell 6 in TA 3. Slice A is also available in TA2 and TA3</w:t>
                      </w:r>
                      <w:r w:rsidR="007E23FD">
                        <w:t>.</w:t>
                      </w:r>
                      <w:r>
                        <w:t xml:space="preserve"> The macro- and microcells are on different frequency bands.</w:t>
                      </w:r>
                    </w:p>
                  </w:txbxContent>
                </v:textbox>
                <w10:wrap type="topAndBottom" anchory="page"/>
              </v:shape>
            </w:pict>
          </mc:Fallback>
        </mc:AlternateContent>
      </w:r>
      <w:r w:rsidR="0082570C">
        <w:rPr>
          <w:noProof/>
        </w:rPr>
        <mc:AlternateContent>
          <mc:Choice Requires="wpg">
            <w:drawing>
              <wp:anchor distT="0" distB="0" distL="114300" distR="114300" simplePos="0" relativeHeight="251658242" behindDoc="0" locked="0" layoutInCell="1" allowOverlap="1" wp14:anchorId="3A81B635" wp14:editId="6922B5B1">
                <wp:simplePos x="0" y="0"/>
                <wp:positionH relativeFrom="column">
                  <wp:posOffset>99942</wp:posOffset>
                </wp:positionH>
                <wp:positionV relativeFrom="page">
                  <wp:posOffset>1015340</wp:posOffset>
                </wp:positionV>
                <wp:extent cx="4074795" cy="1518920"/>
                <wp:effectExtent l="0" t="0" r="20955" b="24130"/>
                <wp:wrapTopAndBottom/>
                <wp:docPr id="9" name="Group 9"/>
                <wp:cNvGraphicFramePr/>
                <a:graphic xmlns:a="http://schemas.openxmlformats.org/drawingml/2006/main">
                  <a:graphicData uri="http://schemas.microsoft.com/office/word/2010/wordprocessingGroup">
                    <wpg:wgp>
                      <wpg:cNvGrpSpPr/>
                      <wpg:grpSpPr>
                        <a:xfrm>
                          <a:off x="0" y="0"/>
                          <a:ext cx="4074795" cy="1518920"/>
                          <a:chOff x="0" y="0"/>
                          <a:chExt cx="4076700" cy="1517650"/>
                        </a:xfrm>
                      </wpg:grpSpPr>
                      <wps:wsp>
                        <wps:cNvPr id="1" name="Oval 1"/>
                        <wps:cNvSpPr/>
                        <wps:spPr>
                          <a:xfrm>
                            <a:off x="0" y="0"/>
                            <a:ext cx="4076700" cy="15176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2794000" y="260350"/>
                            <a:ext cx="831850" cy="558800"/>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727200" y="25400"/>
                            <a:ext cx="996950" cy="374650"/>
                          </a:xfrm>
                          <a:prstGeom prst="rect">
                            <a:avLst/>
                          </a:prstGeom>
                          <a:noFill/>
                          <a:ln w="9525">
                            <a:noFill/>
                            <a:miter lim="800000"/>
                            <a:headEnd/>
                            <a:tailEnd/>
                          </a:ln>
                        </wps:spPr>
                        <wps:txbx>
                          <w:txbxContent>
                            <w:p w14:paraId="4E0188D7" w14:textId="77777777" w:rsidR="00EC3AD8" w:rsidRPr="00F10201" w:rsidRDefault="00EC3AD8" w:rsidP="00EC3AD8">
                              <w:pPr>
                                <w:rPr>
                                  <w:b/>
                                  <w:bCs/>
                                  <w:color w:val="000000" w:themeColor="text1"/>
                                  <w:sz w:val="16"/>
                                  <w:szCs w:val="16"/>
                                </w:rPr>
                              </w:pPr>
                              <w:r w:rsidRPr="00F10201">
                                <w:rPr>
                                  <w:b/>
                                  <w:bCs/>
                                  <w:color w:val="000000" w:themeColor="text1"/>
                                  <w:sz w:val="16"/>
                                  <w:szCs w:val="16"/>
                                </w:rPr>
                                <w:t>TA 1, Slice A</w:t>
                              </w:r>
                            </w:p>
                          </w:txbxContent>
                        </wps:txbx>
                        <wps:bodyPr rot="0" vert="horz" wrap="square" lIns="91440" tIns="45720" rIns="91440" bIns="45720" anchor="t" anchorCtr="0">
                          <a:noAutofit/>
                        </wps:bodyPr>
                      </wps:wsp>
                      <pic:pic xmlns:pic="http://schemas.openxmlformats.org/drawingml/2006/picture">
                        <pic:nvPicPr>
                          <pic:cNvPr id="14" name="Graphic 1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933450"/>
                            <a:ext cx="342900" cy="342900"/>
                          </a:xfrm>
                          <a:prstGeom prst="rect">
                            <a:avLst/>
                          </a:prstGeom>
                        </pic:spPr>
                      </pic:pic>
                      <pic:pic xmlns:pic="http://schemas.openxmlformats.org/drawingml/2006/picture">
                        <pic:nvPicPr>
                          <pic:cNvPr id="17" name="Graphic 1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36850" y="628650"/>
                            <a:ext cx="336550" cy="336550"/>
                          </a:xfrm>
                          <a:prstGeom prst="rect">
                            <a:avLst/>
                          </a:prstGeom>
                        </pic:spPr>
                      </pic:pic>
                      <pic:pic xmlns:pic="http://schemas.openxmlformats.org/drawingml/2006/picture">
                        <pic:nvPicPr>
                          <pic:cNvPr id="18" name="Graphic 1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92450" y="482600"/>
                            <a:ext cx="146050" cy="146050"/>
                          </a:xfrm>
                          <a:prstGeom prst="rect">
                            <a:avLst/>
                          </a:prstGeom>
                        </pic:spPr>
                      </pic:pic>
                      <pic:pic xmlns:pic="http://schemas.openxmlformats.org/drawingml/2006/picture">
                        <pic:nvPicPr>
                          <pic:cNvPr id="21" name="Graphic 21"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273050"/>
                            <a:ext cx="342900" cy="342900"/>
                          </a:xfrm>
                          <a:prstGeom prst="rect">
                            <a:avLst/>
                          </a:prstGeom>
                        </pic:spPr>
                      </pic:pic>
                      <wps:wsp>
                        <wps:cNvPr id="3" name="Oval 3"/>
                        <wps:cNvSpPr/>
                        <wps:spPr>
                          <a:xfrm>
                            <a:off x="241300" y="266700"/>
                            <a:ext cx="831850" cy="612074"/>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2802824" y="307026"/>
                            <a:ext cx="920750" cy="228600"/>
                          </a:xfrm>
                          <a:prstGeom prst="rect">
                            <a:avLst/>
                          </a:prstGeom>
                          <a:noFill/>
                          <a:ln w="9525">
                            <a:noFill/>
                            <a:miter lim="800000"/>
                            <a:headEnd/>
                            <a:tailEnd/>
                          </a:ln>
                        </wps:spPr>
                        <wps:txbx>
                          <w:txbxContent>
                            <w:p w14:paraId="2BEB89AE" w14:textId="77777777" w:rsidR="00EC3AD8" w:rsidRPr="00CB33D2" w:rsidRDefault="00EC3AD8" w:rsidP="00EC3AD8">
                              <w:pPr>
                                <w:rPr>
                                  <w:color w:val="ED7D31" w:themeColor="accent2"/>
                                  <w:sz w:val="16"/>
                                  <w:szCs w:val="16"/>
                                </w:rPr>
                              </w:pPr>
                              <w:r w:rsidRPr="00F10201">
                                <w:rPr>
                                  <w:b/>
                                  <w:bCs/>
                                  <w:color w:val="ED7D31" w:themeColor="accent2"/>
                                  <w:sz w:val="16"/>
                                  <w:szCs w:val="16"/>
                                </w:rPr>
                                <w:t>TA 2, Slice A,</w:t>
                              </w:r>
                              <w:r w:rsidRPr="00CB33D2">
                                <w:rPr>
                                  <w:color w:val="ED7D31" w:themeColor="accent2"/>
                                  <w:sz w:val="16"/>
                                  <w:szCs w:val="16"/>
                                </w:rPr>
                                <w:t>B</w:t>
                              </w:r>
                            </w:p>
                          </w:txbxContent>
                        </wps:txbx>
                        <wps:bodyPr rot="0" vert="horz" wrap="square" lIns="91440" tIns="45720" rIns="91440" bIns="45720" anchor="t" anchorCtr="0">
                          <a:noAutofit/>
                        </wps:bodyPr>
                      </wps:wsp>
                      <wps:wsp>
                        <wps:cNvPr id="23" name="Text Box 23"/>
                        <wps:cNvSpPr txBox="1"/>
                        <wps:spPr>
                          <a:xfrm>
                            <a:off x="801914" y="918936"/>
                            <a:ext cx="355600" cy="280472"/>
                          </a:xfrm>
                          <a:prstGeom prst="rect">
                            <a:avLst/>
                          </a:prstGeom>
                          <a:noFill/>
                          <a:ln>
                            <a:noFill/>
                          </a:ln>
                        </wps:spPr>
                        <wps:txbx>
                          <w:txbxContent>
                            <w:p w14:paraId="060DAF6E" w14:textId="77777777" w:rsidR="00EC3AD8" w:rsidRPr="00C11296" w:rsidRDefault="00EC3AD8" w:rsidP="00EC3AD8">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1816100" y="596900"/>
                            <a:ext cx="304800" cy="269240"/>
                          </a:xfrm>
                          <a:prstGeom prst="rect">
                            <a:avLst/>
                          </a:prstGeom>
                          <a:noFill/>
                          <a:ln>
                            <a:noFill/>
                          </a:ln>
                        </wps:spPr>
                        <wps:txbx>
                          <w:txbxContent>
                            <w:p w14:paraId="560FD2E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5" name="Text Box 25"/>
                        <wps:cNvSpPr txBox="1"/>
                        <wps:spPr>
                          <a:xfrm>
                            <a:off x="1816100" y="1231899"/>
                            <a:ext cx="311150" cy="228765"/>
                          </a:xfrm>
                          <a:prstGeom prst="rect">
                            <a:avLst/>
                          </a:prstGeom>
                          <a:noFill/>
                          <a:ln>
                            <a:noFill/>
                          </a:ln>
                        </wps:spPr>
                        <wps:txbx>
                          <w:txbxContent>
                            <w:p w14:paraId="381B77E9"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2774950" y="927100"/>
                            <a:ext cx="311150" cy="272308"/>
                          </a:xfrm>
                          <a:prstGeom prst="rect">
                            <a:avLst/>
                          </a:prstGeom>
                          <a:noFill/>
                          <a:ln>
                            <a:noFill/>
                          </a:ln>
                        </wps:spPr>
                        <wps:txbx>
                          <w:txbxContent>
                            <w:p w14:paraId="10D3E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3073400" y="603250"/>
                            <a:ext cx="311150" cy="245836"/>
                          </a:xfrm>
                          <a:prstGeom prst="rect">
                            <a:avLst/>
                          </a:prstGeom>
                          <a:noFill/>
                          <a:ln>
                            <a:noFill/>
                          </a:ln>
                        </wps:spPr>
                        <wps:txbx>
                          <w:txbxContent>
                            <w:p w14:paraId="2C487466"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9" name="Graphic 19"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42950" y="647700"/>
                            <a:ext cx="342900" cy="342900"/>
                          </a:xfrm>
                          <a:prstGeom prst="rect">
                            <a:avLst/>
                          </a:prstGeom>
                        </pic:spPr>
                      </pic:pic>
                      <wps:wsp>
                        <wps:cNvPr id="6" name="Text Box 6"/>
                        <wps:cNvSpPr txBox="1"/>
                        <wps:spPr>
                          <a:xfrm>
                            <a:off x="483012" y="628650"/>
                            <a:ext cx="311150" cy="190500"/>
                          </a:xfrm>
                          <a:prstGeom prst="rect">
                            <a:avLst/>
                          </a:prstGeom>
                          <a:noFill/>
                          <a:ln>
                            <a:noFill/>
                          </a:ln>
                        </wps:spPr>
                        <wps:txbx>
                          <w:txbxContent>
                            <w:p w14:paraId="72A63150"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2"/>
                        <wps:cNvSpPr txBox="1">
                          <a:spLocks noChangeArrowheads="1"/>
                        </wps:cNvSpPr>
                        <wps:spPr bwMode="auto">
                          <a:xfrm>
                            <a:off x="249300" y="331190"/>
                            <a:ext cx="1009650" cy="228600"/>
                          </a:xfrm>
                          <a:prstGeom prst="rect">
                            <a:avLst/>
                          </a:prstGeom>
                          <a:noFill/>
                          <a:ln w="9525">
                            <a:noFill/>
                            <a:miter lim="800000"/>
                            <a:headEnd/>
                            <a:tailEnd/>
                          </a:ln>
                        </wps:spPr>
                        <wps:txbx>
                          <w:txbxContent>
                            <w:p w14:paraId="6CBEB61B" w14:textId="77777777" w:rsidR="00EC3AD8" w:rsidRPr="00F10201" w:rsidRDefault="00EC3AD8" w:rsidP="00EC3AD8">
                              <w:pPr>
                                <w:rPr>
                                  <w:b/>
                                  <w:bCs/>
                                  <w:color w:val="ED7D31" w:themeColor="accent2"/>
                                  <w:sz w:val="16"/>
                                  <w:szCs w:val="16"/>
                                </w:rPr>
                              </w:pPr>
                              <w:r w:rsidRPr="00F10201">
                                <w:rPr>
                                  <w:b/>
                                  <w:bCs/>
                                  <w:color w:val="ED7D31" w:themeColor="accent2"/>
                                  <w:sz w:val="16"/>
                                  <w:szCs w:val="16"/>
                                </w:rPr>
                                <w:t>TA 3, Slice A,C</w:t>
                              </w:r>
                            </w:p>
                          </w:txbxContent>
                        </wps:txbx>
                        <wps:bodyPr rot="0" vert="horz" wrap="square" lIns="91440" tIns="45720" rIns="91440" bIns="45720" anchor="t" anchorCtr="0">
                          <a:noAutofit/>
                        </wps:bodyPr>
                      </wps:wsp>
                      <pic:pic xmlns:pic="http://schemas.openxmlformats.org/drawingml/2006/picture">
                        <pic:nvPicPr>
                          <pic:cNvPr id="8" name="Graphic 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546100" y="520700"/>
                            <a:ext cx="158750" cy="158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81B635" id="Group 9" o:spid="_x0000_s1027" style="position:absolute;margin-left:7.85pt;margin-top:79.95pt;width:320.85pt;height:119.6pt;z-index:251658242;mso-position-vertical-relative:page;mso-width-relative:margin;mso-height-relative:margin" coordsize="40767,1517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Nv42kgcAAHY2AAAOAAAAZHJzL2Uyb0RvYy54bWzsW9tu&#10;20YQfS/QfyD4nohXkRQiB64TGwHSxGhc5JmmKIkIyWWXK0vu1/fMLm+mJNeWLTt2VKDOcsm9Dc+e&#10;OTNLvXu/ylLtKuZlwvKxbr41dC3OIzZJ8tlY//vi9I2va6UI80mYsjwe69dxqb8/+v23d8tiFFts&#10;ztJJzDV0kpejZTHW50IUo8GgjOZxFpZvWRHnuDllPAsFLvlsMOHhEr1n6cAyjOFgyfik4CyKyxK1&#10;H9RN/Uj2P53Gkfg6nZax0NKxjrkJ+ZfLv5f0d3D0LhzNeFjMk6iaRrjDLLIwyTFo09WHUITagidr&#10;XWVJxFnJpuJtxLIBm06TKJZrwGpMo7eaM84WhVzLbLScFY2ZYNqenXbuNvpydcaLb8U5hyWWxQy2&#10;kFe0ltWUZ/QvZqmtpMmuG5PFK6FFqHQMz/ECV9ci3DNd0w+syqjRHJZfaxfNP7Yth56Bd1K19Iau&#10;bDmoBx7cmM6yAEDK1gblw2zwbR4WsTRtOYINzrmWTLAAXcvDDDD9ehWmmknooHHxQGOhclTCWPcw&#10;z+2LDEcFL8VZzDKNCmM9TtOkKGlq4Si8+lwKzAEmqZ+i6pKlyeQ0SVN5QTslPkm5himP9TCK4lyY&#10;snm6yP5kE1XvGPhPoR3V9Gbk48O6GkPIPUc9yQE7g+BF1KuWJXGdxjR0mv8VT2E3wMCSAzY9rM+l&#10;nIeTWFW7W8eUHVLPUyyu6VstZkvfyjrV89Q0lpu+aWzcNjHVuGkhR2a5aBpnSc74pg5SWLgaWT0P&#10;k3VMQ8VLNrkGqjhTlFMW0WmCF/w5LMV5yMExQD54U3zFn2nKlmOdVSVdmzP+76Z6eh6wx11dW4Kz&#10;xnr5zyLksa6ln3JsiMB0HCI5eeG4Hraixrt3Lrt38kV2wgAZgB6zk0V6XqR1ccpZ9h30ekyj4laY&#10;Rxh7rEeC1xcnQnEpCDqKj4/lYyC2IhSf829FRJ2TVQm9F6vvIS8qlAvwxxdWb8I1pKtnqWXOjheC&#10;TRO5DVq7VvYGIagdundmsG4wg3UvZrC8gLafroEiraFhK54DVCsm9G3TR50kQtf1fbVRGx5sN/9j&#10;UoTasY9FEUQG9Lo6rNEhlC4dDKuN03kSK6XWB5ppKVhZ7EAzFef8OjRjejXRXBA9/MFWWp9sNLFC&#10;dU2tZfGZRT9KLWcn8zCfxcecs+U8DifwB8pJEWtWCkaRJQkY7XIJbQClE4JeJUf31J7pWfAfFWm5&#10;4C8lHmrOCoJhUHOW7Tl97bbGWRxKXA6zRdPkjAQNfCpxgQZvGLiWKxt07mSJQLCQJtlYB0kSpcoG&#10;tNqP+USWRZikqryZVcTqclVJPTzfOpTGUT+uj61dpug5zDu6tiKJRvi/Ev4orYne/w+Q0EosSCOo&#10;ICu7Ux9ZyH8sijfKlSeXSZqIaxlv4ZXQpPKr8yQiGUwXHf3s1Og9q0IqEzWTuIwgE04gbbULtsQr&#10;XCZirkkPoJF0o9dYd6S6BX6SqAfssgCGalDffHxAlzfmdAkVTYgiQ1O5Wj2m0YucNhhQRWUfWLTI&#10;oKVVmMnjNBSIccs51DlU0ijOLuPJWOefJtBPEUJcgc1U8CQXCpSl4LGI5jS+UqdRpeSbG3LS7Txp&#10;CVtCC9PzCO9SQAS27fQFhO1YAd2mSKoqw6LbBcTtm1HOS81EFjEx9XpQeDlIbHi0QSJqDkikuOoB&#10;SLQ8eyi1KpA2tPyK9lspa9tDt3ELqvzLIxEZMJVUaJCImleORHvvnGgbgUVESEGV4yOs6gkU0xka&#10;NRKr8q+ORKtJb9VIpJpXjsSn9c7gR0IdkNbhxP17Z9Kxe0+BYE93kqM2LbITWlRXWxSM5Zh2JWCs&#10;ocyI3jBRNwMyNC3klKn37QLmUZKkhwxILU2rJO4h0apSsSoxe0i0UgL7yROtTQT5zPkPyzcs38Js&#10;KKYyPMOSicuW1XHO5dX6woISVvpjO2XdHnNRovuJEyBNWql3UvFTJUCexLFZjWdrMdd3b23S7XZH&#10;5xsmTmFUpI7DULuHGtt1CSkyUgfCHE++hUdCjUoqVTBCnxuS6k36q1lf7+0/yTkVDKDOqFBQ51Mo&#10;qLMpFHY+lxK9JJv2+k+lNrCllE4dYXZX5Jq+OTQrjeYiu6sIrSU823DoZEpBd4jgS8rcZ4Bus8AD&#10;dHc4UC0LOlA9ff4DVXwzosKJlnTdXkyxC3RNC6epQdALwUzT7DhrfGpye3xxL2d9H9ptVnjA7g7Y&#10;/Wk+BhiuY1c6+h1o1/I8R56kQWcGlkcMfCM0trvQ9Szb8J8Jus0CD9B9ydBtzkVa2vUIUTtAF2GR&#10;TQfDFCLhsxZrLfHVha7j+koMP4NiaBZ4gO5+oEtnly/qdDCoCbzOhJuoOWTCH3g66CHTTTKL+MDx&#10;6OPem67slSTC171/4xur72zuKlwd3zZMfFpIBtt0mtohUDPAwcJzhVxSc5CHOBDofgiUbLv3A5wN&#10;rn+r56egZl+flllOYFeywYa8DXo0AQkc0IcFKtPwElOrMvrcsF1+qtTqS/PZa59RHL6iePiXZa7T&#10;5vxwoNH32KbrN4ccVRkefVcFv/HDMvkrH/y4SXY7U18N0q+nutfyEKr9udjRfwAAAP//AwBQSwME&#10;CgAAAAAAAAAhAG9KnLe9JwAAvScAABQAAABkcnMvbWVkaWEvaW1hZ2UxLnBuZ4lQTkcNChoKAAAA&#10;DUlIRFIAAAGAAAABgAgGAAAApMe1vwAAAAFzUkdCAK7OHOkAAAAEZ0FNQQAAsY8L/GEFAAAACXBI&#10;WXMAADsOAAA7DgHMtqGDAAAnUklEQVR4Xu2d4ZHkuJGFZcKZIBPOg7vQ6P7LBHkgzVggD2SCTBgT&#10;NqSZ/2vCmtAm7OGxwd6aWlQ3wXwkEqzvi3gRd9ppkMUCEi8TIOoPAAAAAAAAAAAAAAAAAAAAAAAA&#10;AAAAAAAAAAAAAAAAAAAAAAAAAAAAAAAAAAAAAAAAAAAAAAAAAAAAAAAAAAAAAAAAAAAAAAAAAAAA&#10;AAAA8/A/f/vpv+r/CQAAz4KC/58/f//658/f/l7/J4BTUJ/79OXbz/X/BYAzeQv+X77/uohJAE5C&#10;fe23fvf9p/o/A8BZfPry/Z9vg/BtMDIJwLH8EPzf+t33r/U/A8DRNAfhKiYBOIj3+p0MSf1nAHAU&#10;7wb/VUwCYGZLv/vTl3//tf5zAHCjAVYG2sv9wGuKSQBMbDIdVUwCAAfwf3/7/t9lgG0L/quYBCBI&#10;T/Bf9elv3/63/jkARNkV/FcxCcBO9gT/qhf12doMAOxF2z0/ffn2S2OQbReTAHQSCP6rXkrf/WNt&#10;DgD28MNe/4iYBGAjhuD/Kt4RANiPbSCuYhKAD6DPASQgVPd/IPZqw0d8+vztX62+ExGLwgAd1Lr/&#10;z63BtFca2Gq3XgLgIQdMAloPoO8BbMFW96/SZMIAhB5Uv2/1pd1iPQDgY9w1WII/7OGILJT1AIB3&#10;cNf9tX20DGS24sEu6iQQ24J8J94PAGhwgOPiZRwIIwOhvnTXt3ZLE0ptGgBWmsc779fLn7785y+1&#10;aYAQNTNt9bN94vhogN/QNrkyMGwui+APbmofbfa3PSI7Bag4d1yw1x+OwpmlUgoCKNQjnpuDpFda&#10;Q9BaQm0awI5znYqjo+GpMe+yeOGNSziauijc6n97xAti8Lx8+vztH41BsU8H7LGmTjs/RwRYrTE1&#10;++AO6a3j2izA81CdlGfh94BdFXXnxwsv78zL+lLhEZmh+twPfTAgjAY8Ha6FX5WQ3C7vLfiv12ES&#10;mI41+K9yB1n1OVv5kmMi4JlwptDuLZ/KTJoDm0lgGu6Df5X9xcBqFO6vs0tsXYanoDony04K95bP&#10;D++NSSA9D4L/Kvuiq3Ed66U2CXBdnAPGOZjV1qayFJNAWj4I/os0wdd/bqGaBlMpiL4FFybrYKnB&#10;f/uiHgM1HVuC/5vMNXdjSZMsAK6LbaCYB/CurIRJIA1dwX+VeefYpuxxg3g5DC6La5A4t/WFJiUm&#10;geHsCv5VzoXXkkW6XhAjC4Dr4XL/zoXfOmhj7yIwCQwjEvyrtI5k+70IvdTVuEa3yALgcpjcv23h&#10;t7vu/56YBE7HEPwXOReF1acca1zuhWqAobiO0lWtvjYZxrgbaRGu7TxcwX+VM6t0HW7I28FwGRxO&#10;W87K5f5rOcr2+wNF/ADNiThfwFrlXFey7HQzL1IDDEE11mYH75TL/dc03frTkwT/83FllTeylRdd&#10;WYDGTm0SYE5MP6JhG5yUfq6DexLQIm5tOoxlLYCTQmFmFLRLRw6XWozu33cCaZH7KArox70e4Kq9&#10;m7IA69vuAKdi2vpp26rneg9BIvjnQU659R3tkWsHTjU/zWv0iAwTpsWy+Gty/673EBaViQRnlgvn&#10;5O4KupbyJ4vBMCPVAYXLLY6UXPdiXPi1HysMcVz9rcryNq4rCyjtsBgMc2GpzZrcj7KIZvs7xI6f&#10;vDgXhV2Zp6U8xYuGMBuW8o9hb7bTGVL3z49p19kih/N2ZAGudQmAU9DAaXXkHrk6vcv96340mGuz&#10;kBhXuU/uvTYZotxPeEuoYzICOAVH+ceRglf35XH/xjdF4VgcBqTKsgPNsiWUMhDMgmNHhmPg+dy/&#10;t/SzTJAM6Df0LNzbHS219yKjEWm23yGOiYb8WM5pMSz+atA5Uu8i68s41Q2+ZiVMAj9ki85JwPn9&#10;1yZDOCYkhykCOJTbAb1XDtdlSbuLHPeyUifHH0tSTzwJtPqKs9TmevfDMTFZ+iOGAbLj2P3jcDqO&#10;hUC14XL/zeC/6gkH9jtGwfqehaMfFIWzAPWjRrt94qUwyE447TZ0cpfzc7nRZfB/tC7yRJPAO8F/&#10;kfpQ/adhLCXJIkcWYCgDsQ4AeXEMNseLVqZX8G0/PL/5fp5gEvgo+L/J6HYtWUASY+LMjgCsbB7c&#10;jxVecNXfh7OQItcbv92D/sKTQG//cH0HpjeELX1T7dy126cnMAkwKXJJzU67VQbX7XBZrhJEGfD7&#10;jp++4CDfaQ5sJ8F6TEG8DKQ+3mp7s1gHgKxEB5ljv314EpJMAThU873QJLAz+L/KFPA8u3Di96Jd&#10;Zc22t4t1AMhHhvq/JcV+dZ3hnT+WssMFJoFQ8K+ylYIMWUA0I3FkqKwDQDocAz0aeB334Nr3H071&#10;V008CTi+D8lVkvNsDoh/H6Ud1gHgWkRLL2WQhw9/c5R/HO7KFfiqpkz5NZk7HPcqR/29ZojN9jfL&#10;UAYKmwNTWQzARob6f/weTCeQel4+kl5c5Y8ROMqCN/IcyeApA4UyVdYB4FI4nFU00DmCjaP846jx&#10;vukCqb7zeTiyAMdicPQFQccziU5CADYcwbd06NDimqPsEr0HEU7vqxwZURZCu6F+VNj5OsxK1ChY&#10;7sF4ZhJAiKircpReovV/xz243K7u5WoOzzUxOrKAaF9x1ODDZUIWgiELUfcth1ib2k20tuso/4QD&#10;y6su+aPzDte7yBF8E9TgozuSHP0VwIICeKuTblW03OEoQUXXIGqAi76DcKnSzz2GwLuoPOtQqc4x&#10;GUUn6fCzMEyEABaizjea1hvq/+GXv0zlH9vRB/fo86lurMCj8kMtQSwT1pI9le9Qk8+RteXlHgy7&#10;cBzlj9LO0L340f6i51ibAhhLdFBH3Xc0AynBL3wGUXQSlI5w/69Bdyk3dAU8/c0Rk5ElC/B8X0P3&#10;4uvZNtvdLraCwngUYBqds0vRQBMNvtHAW59BtPxjdf+6pz2B/17uSen1vix78UPPKjoRRR147TPN&#10;trdKbdTmAMZgqL8bFtTGZiCO8o8CUm0uzBJcDBnJqvJ8rbuSHHvxo2XDK/RbtoLCcEZvATU5qaFu&#10;Uorew4oCWzSwPJBtd5LjO1PZrza3C1O/CU2K8TIUW0FhMKO3gGZwcvESlOcICgWkg4L/qkzn88e/&#10;t9LGXZtdijrwWqJrtr1FzqwRYBdR9xutMSfJQIbX2Zf7MJZ9Hsk1WZmypqkd+OixAxAm6mKig+gC&#10;GUh4DUI4AupW6Vr1srupE2ez/a2a3YGHzUuw7wKEUSdsdc6tii7mRa8/OgMpCr+D4MhCOmUpBYXL&#10;QIMduDKu2tQuwpsHgtcHCBMtO4x+ByA6AUUzEMcgDgeyHdJzr5ffzXgHHg7AofcRmABgekZPALNP&#10;QI467sELv48U3wY52IGrhNRsd6uCE8Do6wOEUSdsds6NitZxE1w/tvAaLGOEXWRA0ckzeu/RBeno&#10;+s3s1wcIo07Y6pxbFd1bPvv1DRnI6eWfVdEykGECiL6NGzqOYfbrA4RRJ2x1zq2KLibOfv3oBBDO&#10;QAIqn32oAy4KlaHKdx/diTT19QHCMAHMff2gCMABRl8fIIw64V2n7JIGQW1qF6WN2a/PBBBQbWo3&#10;rTZ7VJvZTavNHtVmAMZQOiETQKPdrRp9/ajqbeym1WaPajO7abXZo9rMblpt9qg2AzCG0gmHBkBD&#10;CWZoAB69CB2Rnn29jV2UZx89Ez8UAPXdt9rsUW1qN602e1SbARhDNAA9+y6g0dtgI9Jnr7exi+gi&#10;8OgJaPbrA4SJBsBnnwDCR2FEz2IKKLoNNPoi1OwBmAkApocXwYIO/KlfBBt7kqshA+FFMHhuZg/A&#10;4RexBp9nI0o7IxaCw4fYjT5HKRqA1fdqU7uIZkDR6wOEURmg2Tk3Kn4Y29ijGMJv4gaDmBhRBoqW&#10;f0T0u4ueoxTOnoLfHRMATE80+IyugUcduKEEE36ZR0680e6RSnEc9OiTXKOT4OgJCCBM2H1O7sDD&#10;ZYSiaBlMhJ9Dh6KTpnA8t3D5Lpi9xjMQfhAGJicaeKLBJOqiogtpDvcdDSQrKgm02ndKzyta+xfR&#10;fiNFsxBN/q12t2p4BmLqNwC7CQ/k8Q48XIJRUGy02yPLmS4KzNGyyntS247Sj4hOVtGJW0Sf1ewZ&#10;CECYKzjwqKMNl8GKXIFV7Rw0Cbw4SlXCUjYzBL9Wuz2KfmejMxCAMBkcuNq4a7NL0cAWXswripbC&#10;blkmRWc5qLTlmqCEo/wTdd9JMsehGQhAmCXYNDpnj9RGbW4XyiJa7W5WcCHa8QyKLDtrbonWmIte&#10;1Eb0+7mlPqvwewvRZxWvv8dLUK12e+TuLwC7KJ1x8IFo0Z1I8e100XRecmYBt+x5PvqbIwKMw/1b&#10;gm/w+1L9vja1C0cZrDYFMJbRDjy6na4onM4b7kGyZwFij9s9YjJyuX/HvUXLL9E1iNFrZwA2og48&#10;OqBrYGm2vVXRdQDHPUhRZ3mPJpTS7q6g61r0XdH33LpOr6KTpMN9R+vv4fKcIWsFsBAe2I4STNRZ&#10;BrMQoeDdbLtT0QB3S+Se5JJrM2HqBBl2/55yXXxtRJ+nNreLaF+JZiAANgy7YOI7gaK7Xsrf16Z2&#10;Y3gOi1zpfcT9r3LsNFmCv2GNRHJsfQzfi6GvRO+BLaCQBkdKbXBU4fKCAmZtbjfR2vKbDE7XkZE4&#10;sgDHdyPpXqL9ZJmMgpNi1H077sExMQNYqB262VG3KsNefEcZyLQYvCji8hyT8qrIfTifhyaS2uxu&#10;DOWfcPBVX2+12yOHWQGwEXW+0cFtmYRMNW9bFlC0d4usw/2v2vtc6iQUr/u/Klx3FyrfNNruUfg+&#10;HGsQtSmAHIQDTpKSh8NZOV1vUXfAcTjMe+3JAsrEET0j6U0O96/vttV2lxLU/x1jBcCKI+jVpnZj&#10;CbyGMpBwZQF76s3hANNWt+uMbg9epWfpcf/x8o9jIor2Dcc9AFjRAG111h4l2YtvSa8dLnxP8D/C&#10;/a/alwXEJwHXgqcjI1EWUZvbRYZ3EAAOoXTO2O4Kh7sylIH2BLoWESe+d6eJShSt9kzaNTmGJgFT&#10;ucOzSeAa7yAAHEI4+BoGmKMMpBS9Nhdib0ayN/hbgtwH2js57pwEXvYugt/jmBgdxkB9vNX2ZhnW&#10;IAAOQQ6+2Wm3K1x+MZWBbGl2b1DeG/yFI8ht0O7vqHsSMK3HmCbGsPPW31P/h8viCL4Ol+UoA6le&#10;XJsLs9X1RYL/Ge5/VeQ72joJ6DusfxIm7LolS3Ya/45cxgTgEEonje37Ngw010Koq/xQnd+7C5CR&#10;4C9Ocv+rQpnaR5OAXHLUba+4+oIj8BomIur/kBtHIHJ08miqLTmzgPKZHu5Bjwb/M93/qmgp4p1J&#10;wPbTk8I0MVrKP2rnrt0+Uf+H7BjWASxlILXRartXjntZabnRaPAXJ7v/VeH1msYk8OIscbgmRkfd&#10;3XEvjr4CcCjV6TQ78GaZnI4jCyiypt23k4BjQI9w/6scgfF2EnBOtvrOMn3/pU+H1yGcmRHAYTgG&#10;Xhl08ZM5DdmIVNqx/kiLdre43JzKVK17PkkKjoYTVL//0+1ujd99eJLTBFLair0jYyxHAhyK45V7&#10;xxbAOvDa7XfKtSDsZKT7X+UIkG40KZV7cxxCZ5ngHOMh43MGaOIIvC7HI/fear9XympqkynQMx7s&#10;/ldZgqSLpe+Z1kRcQddR/sloQAAeooDZ6sg9cgQWx2S0yl2miOBa5HZIk2y9reEoaLfucYcsE5va&#10;aLTdJco/MB2OAOUKLMagkOJFHE1qJvfvKJNIKbKAusBu+Uy2NRpD31MbtTmAOXA5b5MLc+0IkYYH&#10;O8saS5ECi2tyLO0MzQIO+I7DO3/Uhtq6a7tbo/sbwC4UFFodukeuwGJdMB34Qo4x0C1Bztje0EDl&#10;qLO/ybABQVgmV8Ob8QBDMNWpLW5MmMomi0atBxgd+1tZwZhRDMkCXPe/qEzujv6mNkp7Yfd/+z0B&#10;TEUdBM2O3SWTI5NDbba/U84Xl7ag5+l0/7VZZ7unZwHW4F/ketnKNFEPLzcChJArbHTsXoWPHVgx&#10;3c+bzlwUNgWVpqt07SrS861NHk69Z9dCtjWrs2SblH9gduQum527Uy637XS7q854Rb8+R0ewe1hS&#10;mykLqD+taAv+RbZSo2u9iaMf4BKkywJetwu2rrFXtl+uesSR7n/FlQUc7VwPCP7Wcp7WEVrX6BLu&#10;H65CHbDtjt4h5yBVut+6xl4duSjscv9y+B+53BmyAHvd3/jdue4tw/smADYsNVFjmi5M93T4jqAz&#10;3P/KLFmAawJXH3D1KbXjmEB1T7VJgGtgq4saFxk1YFvX6NHRwb/e4ynuf8URxKTDy2LxScBaunNN&#10;1M5MFyANGQNLZGI6OvgLV1Dp2Uo7SxYgQpOAaXuxKJOr5QTSnokaYCqMgcX6Jq6yiuZ13tEZwX9k&#10;UJklCxB7JgH396fJrnWdXm0p0wFMiyuwuBfJNKm0rtPSGcFfjHD/K7aS3Un17J5JQPfkdNmuZ1Vk&#10;XeMCSIctCyiDpTZpQQNPgaFxnR90VvAf6f5XtjyPLXJP1o/YMgm4g//WfrNFuH+4PHXAWLIA94D5&#10;6N7OCv6ix9G+p8iC4mxZgPjgudmPVrBlabh/eBaMKbO9xqwAUdr9nfM+M/g/uodeOdyuy92elQWI&#10;B5OA/WU9tad2766zT8YFaYD09NTcP5C1FCTqwH67xpnBXxRXaTmvyLGd8P5Z7JUyq9rkKdxNAi/u&#10;CUgTq2tydG9qAEhPdbntAdGrA7YbrsdFnB38Xe7fGVRmzAJEnQTswV88yDJ2iTN/4ClxOV3piEGu&#10;YFz/z9PwuX/f85g1CxBHBFfjRobTDQZAGmoabVkQLjr8QLajcQXaI0oKyrKa1+qUoyw1EluG9ioW&#10;fuG58bqp8x2mE5f7P8L11sDXvF6PZv6OFKw1ubY+1x5pB1FtGuB5cdWYJQXR2uxU2I6oPnBB8dmz&#10;AAXs1ufZI02EuH+Agstdrjp7sdGBK7geuaBo/J7sO7eORn1K9333OXaLhV+AG1zlj1UzrQcY3f/x&#10;h6/ZFqnnyQLq2owv+E+apQIchtJh44KwNM2isKuufIarfLYsQJ/X2S8p/QA8wBhcFs0w2GppoXn/&#10;XTrB/a88SxagvlP6kG19quiQdxIALoNzV5CkAVybTslM7n9FgbF1DzuUNgtYPqNpXWaVFpFr8wDw&#10;CPfAU5CtTadiRve/cuUs4Ijgrz6YPRsFSEFNvZ3rASknAd1T8147NWJHyZWzANfkdiP7KaQAl8a2&#10;M+ZGmV67n9n9r7gCZabSiE7lbN1jRNT9AXbgPHBLyjQBuNz/yJ1OV8wCrtznAKbDVibB/R/CFbMA&#10;1ySgDQjU/QECVJcZegknmwszbS1M8Z6DMwvIVCc3TALTH04IkIL6JmZrkH2obMHf5f7lvGuTw7E5&#10;5mTbJAOfi/3+AE72LApnC/5yy1dy/ytXzQLEjkmA4A9wBD2TQLbgL1wvuWX8bHLvrXvtVabMZqVr&#10;EuC3fQGOY8s2vYwB0un+s7lkUT+f492NlJ9vyySQsd8BXA65xNYAlLIOQtf+8sxB5spZgHhvEiD4&#10;A5xIaxLIOgiv7o5XjJ/z16yfszUJqC/qs9d/AgBncPuOwJM44/SHidnWOZJmAeJ2ElBZj+APMAgN&#10;wMzB3+iK5f7TBxrj502bBQj1OYI/ALzLM7n/lWfIAkTmCQoABiN3WAKZ46cEp3D/tzxDFgAA8JBn&#10;dP8rth/2SXDeEQBAF8/s/lfIAgDgKXlm979CFgAATwfu/zdcWQAnawLAFOD+f+NKv30AAPAuqleX&#10;gBV2/3LOs7v/FbIAAHgKcP+/x/ZMvnz7uTYJAJALl/svmr72L/QZ6rEJjmeyiLP2ASAlt2fERCW3&#10;O3PJQ7/doM/Q+mwRkQUAQDqM7v8HZT7nqMURrv9eZAEAkIpPjeOpXZolG9A93p7QepTK8/ilXhIA&#10;YCxHuf97Zc4G6g/eHP4MVpEFAEAKjnT/98qWDajkoz36rXs9UmQBADCcpezRCFBHK0M2UI96OM31&#10;30vXr7cCAHA+Z7r/e43KBpaF3oGfexVZAAAMQ1sdW4HpbJ2ZDdTtnZY3ex0iCwCAIYyofT/S0dnA&#10;zfbO5vUH6qXeIgDAOWRx//c6IhvI5vrvRRYAAKdyxn73vXJlA2e81GUSWQAAnIPtiOODFckGNIFo&#10;Imm1m1FkAQBwCpnd/716s4GJXP+9yAIA4Fhmcf/32pINaKI4eWH7ZXmD2HRNsgAAOBSX+38Ntsvx&#10;Cc3/foTeywYUPMu/Oc/1l+e43svyNnHr3/SLLAAAjsHl/vUSVW1ySK39NhtYgu8A16/r1ltYcL1Y&#10;Vtq5zA/pAEAiTO7/peXCFbga//YwadI52/W/l4GQBQBAWmzu/51a/Ihs4CS9aIK7d/33kAUAQEpM&#10;gVk/9fjH2uRDzs4GjtRrprHt6GZnFrDlOQMAfIix9r/ZmdZsIO3bt1ukbOcj138PWQAApEEB7Ez3&#10;f0/dk99qL7Netrr+e8gCACANdaG0FWC6FHGkM2UDcvC9rv8e16Sne6lNAgD0YXb/oaAokmcDxfV7&#10;XsQiCwCA4bhe1HLWo1NmA5+//+QOtHpmzWt1iiwAALqp7t8RaC3u/x4Ftsa1ztbyUle9JSs1C7C8&#10;o0AWAABdGB3oYbtRhmYDB7j+e8gCAOB0XO5fbRzh/m9xOuUOnVJbd30P0hn3CwAXYAb3L+qvkg07&#10;tvmM0zeNu7DIAgDgfVyO+kj3vzjjHGsAh5eCls9KFgAAZ+By/0ctjib9fV7bFtAWrixAp57WJgEA&#10;fkRuswSKlO7/1QnnfitYWYn7c6+QBQDAobjcv9sNJ3X9j3RINkAWAACHYXT/P9cmw9y4/mELvXt1&#10;xKKraxLU9tnaJABAPvdf9/jP/tsAuw+Fa0EWAAB2VBcugSHusj9//6k2uZuZXf8j6fPUjxeGLAAA&#10;rLjcv2r1tcldKCjJnbbavoAs2YDttxmMpToAmJQs7r8ePHee6y/3q2B6dpnJkQ24sgBneQoAJsS1&#10;tXKv+18Wn891/csBbrpuvQXbqadbpUknki2RBQBAGKP737WoWAPZaa5fAe9R7XvEonMkG3DdK1kA&#10;wJOirYqtoNCrXje7LPSefJSDgu2t63/EiGxgz4KsnnmrvV6V6/9SmwSAZ2GU+1fgUtBptnWAFGB7&#10;Xe4s2YDrHskCAJ6Ms93/4vpN6w1bpc+4xfU/wrU7aqsU0HuyAf3bVju90oRcmwSAq+MKHFvd/9mu&#10;v8j2AlbNBs68965jtF0L6EccXwEACTG5/5eP3OqN6z91e2fE9T/i9OxlYzZAFgAAm7EtHpZJpDbZ&#10;pLr+M+voh/0+70rWbIAsAAA2YQoWD93/QNd/2jHHI7KB9z6f/lvr73bopTYJAFfD5v5LAKxN/kB1&#10;yKe7/iNKPh8xIht4L8MxlfXIAgCuipxya9B3qvmD6HX//Kmu/1EWciauwLtVj7IBsgAAeEh967Y1&#10;4Lt0X5NeAo+pBr1Rw1z/IwbscmpmA2QBANDE6P7fAm89nz7FUQ4ZGJ0N6Ltp/bsdIgsAuApu969A&#10;c36w23aUw2jOnhSlW8dOFgAAP+B0/2eXO+RyZzuqYMQEqe+4XPePunbzv/eLLABgdmzuvzjw07c/&#10;liA6g+t/RM0Gmp/tKOmarsmntLP5jWQASIjJ/UtnljVerlKCWBz5uYvkygZc1yMLAJgVl/s/VbWU&#10;UT/CZajbZNufObHIAgAmRfXz1qBOqsOPchjNkGwgruZ7HwCQmKnc/0Vd/yNmywbIAgAmQk5zEvef&#10;7qWus9D7DJr4Gs8ko8gCAGZhxO6TbpXgl/mlrrOYJRvQzqJ6ywCQlQnc/9O6/kfUg+WyZ2xkAQDZ&#10;yewoFeT0Ilm9VbgjezZAFgCQmOr+zz2UbKNmOcphNNmzAbIAgKRot0Zr0A6W7fd5n4mk3yVZAEBG&#10;Mrp/BQtc/36yZgNkAQDJSOYYL3OUQwayZQNkAQCJkMsuA/PUI4gf6sle6jqLmg2kyfD4jgGSkMQh&#10;Xv4ohwycfSLrQ33+/rXeEgCMIoX7x/WfSpZsgO8cYDCD3T8vdQ1keDZAFgAwjpHuX7tT5ETrrcAg&#10;RmcD9AGAQQxy/7j+hGhnTuO7Ol5kAQDno/prGYCnu3+2AOZEE/KociBZAMDJDK79r0c7sAg4mDXw&#10;jywDqRxYbwcAjmaU+2/q8/evHPB2PnrmdRE4RT/guA+Ak0izF/xGcoG8/Xs8CvzadlueeQ4DUEUW&#10;AHACqdx/QypFaIKqtwsGVObR5Kog23rmWUQWAHAww3Z77BDrBDHW+n55lmkn/Ftp8q+3DgBusrv/&#10;h/r8/Svloe1kq+/3iCwA4CBmcv8tsU7wmMXtL4E//U9DviuyAIAD0F7r1oCbVZSHXlnLPLMH/lsx&#10;yQOYmd39P5I+1zNOBPrMs5Z5PhJZAICRZetfY6D1KrXL/Pz9p2dwjnUb59fymTMGft2T5b7IAgBM&#10;1IDRHGg9UvB5be/b3+XSWv9mtHRfKoksH/wiTFDff9EzV5lRmUnjv+/RS/34ALAXl/vXJFKbfEM7&#10;NuS8m/8+gWZfJ1gC/+BjGt7Tcl+Ng/1c5UayAIAgrgC9uv8Wy5HCmdcYJjtu4tXtJ67vL+W2//zl&#10;PvCv6H9v/l2/yAIA9rI49PbA6lPD/T9CjrD8TcrApRJKZleZvcyjwL/15E6yAIDBnOH+H5F5nUCq&#10;5aHhv0mge1CQyxz4VYYq99lVSiMLABjICPffQveRuTw0ap1AATJ7mSf6wz1kAQCDMLn/F9ePdcyw&#10;TnBGoJmhvu/6zskCAAbgcv8K2LVJK8m3kdrXCRa3n7y+r0nJFfhvcU36pZ1Lbe0FOIxs7v8RS3ko&#10;b1AMl4eWwP+6jTPlZ1wm4WCZ5yPIAgBOxOb+S/CrTR7O4o6Tl4d6FsKXctfF6/s91GfRvpcOkQUA&#10;fIDJbb5EnO9edE0N8sb95FAJnO+VhzRJ1OwrY+Dv2sbpxJkFjOiXAFMwo/t/RPJ1grdfLVNwu+I2&#10;TjeuiZ0sAKCBAtHM7v8Ry6TmWdM4RFknqbPLPB+h+2jeZ7/IAgDukQttDJZuZXVYS1098zpBFpXA&#10;r1JUlsB/izELOGR3GsCUaLAb3X+6wHGPnK3u9e7en1kq8/xrRH2/h9pPHRkTWQDASg2IrYHSpazu&#10;/xGZ1wlO0lrfTz9pr5AFABgxu6ppAskty/sEz1QeSlbf78HYX38tbZEFwHNjdFTT7664+DrBsG2c&#10;bozrVWQB8Lzg/h9zofLQ269t1Y82PWQBAAZw/x+TfRvpIy0BctIyzxbIAgACKDCUAeDYCXM5998i&#10;/XETq8pkpUnrKb4TsgCAfeD+t6NgukwAed/W/U3LBPAc59+7soDyzEK/WQEwFS73Lwd2Zae5BP4y&#10;wU0R+O+k7ybDkRxHQxYA0Anu/30UDFKfxtkpfZarBjiyAIAO5GpLh8f9N3gt81wn8P9Oy6+W/ecv&#10;9eNeBlcWcKWdUgBNXO5fO0xqk1OjSWya+r5J+qxXWidYdmo1Pme3yALgyqgMUDo67r+wBP7X+v4V&#10;9vrv1lXKQ2QBAB/gcv8zu8fLl3l2avaJwJUFKDuqTQJch2d3/wr82iLZ+kzoRhNvI1Xwbn6mTl1x&#10;nQSenOp6mx2+RzMFB01Uul9XYDhAL67ShVvLfU22zkMWANDA6P6nGBgK/JnLPMuEdHNMwxK4Emcn&#10;M5WHlmfb+Ay9IguAy/DJdIRB9kGRvr5fgrzucQ3896Q/jfTz96+6/3q7KdEzbN57p5QB1SYB5sXl&#10;/hW8apOpWNz+EvgTl3lKUO/ZXbJ8ZyVDaLSVQnrWmUuBrmyKLACmx+Uoszm/JfC/buPMHPj1a1uh&#10;0okmArnRRvsppIyr3moayAIACq6BkMn9K6BmL/Pc1vddyI1mLg9lWydQuap1n72aecszPDlXcv+6&#10;h5raZwz8p/3alq6ReSJQ4M0QNDUZNe+vU2QBMCVLwGx06G4NfD1eLnpxvsnLPGcE/haZy0P6zkZP&#10;BGQB8LS4Ov8I96/Ar8CaOLil+rUtBaisz0oaVR5yZQFFL7VJgPzM6v51389Y33exPL/k5aGzsyXX&#10;8yALgGlYAlWjE/fqDPe/uP0l8Oct8+h5jirz7EHOVxlU47PkUHmeZwVUsgB4KlQzb3Tefh3s/pfA&#10;/wTbOEeTfJ3gFz3jequHQRYAT0N297+4U8o8p7MYA1PfOEJHrhPou2xdc4fIAiAvmd3/DPV93ePV&#10;Av89c2wj9b+BSxYAl8fl8Fz1bgXT7PV9BYaZ6vtOlOnoGdw9kxRSn3EGW7IAuDSZ3P8S+BNv4yxa&#10;6/uXdvtbybxOILnKQ64sQH2nNgmQA5P7f4m44RnKPFes77uQiXAFySMUnQj0vbfa3SGyAMiDy/1r&#10;8Ncmu1DgrxNQxsA/3TbO0UywTrB7GylZAFwOU429y/3LTWkQJq/vDzum4Sok30a6/LBOvdVNOLOA&#10;SDYCYMHm/kt6XZt8Fw0gBdbyN1kXD1Md03AVln7mKTMeop7yUO2/zXZ6RBYAQ1mCscn9fzR4qO+D&#10;WPpB7vLQh79apj7S/Nt+kQXAOFSCaXTKbj1y/8sEswT+vGUe6vtjUOBzOekjpD773jqBMQvYtW4G&#10;EGIJzge5/6XtMkAyB37d3/19wxgyrxNILYNTx4/jnskC4Hw06BqdsVsKpLXJV1dHmQd2UtcJLMeQ&#10;H6H7dQKyAJgSs3t5LfO81nXTBv6P6rqQhwm2kS6/WmYcR7/eTiwAh+JyLktgzV3medpjGq5C5vLQ&#10;0vdNGQtZAJyC07UkFcc0XJDs6wQOkQXA4djcfzZR338K0m8jDYgsAA5FwbF0tJx1+n1iG+eTIrdc&#10;Nxy0+sW0IguAw7iQ++eYBnjjUuUhw2m6AL/jCu5/GeSUeeAB2Y+b2CqyALAztfsvg1qDm8APW0i/&#10;jfQjkQWAk0ndP/V9CKOMsdG30ot+DzYmc/8c0wB2plsnIAsABwqkpUPld/9s44QTUClxlvIQWQCE&#10;Se/+KfPAAGZYJygZy8/1dgH6Sez+OaYB0pC5PKSMpd4mQB8JX5R5ocwDWVnKQ8nOtiILgF0oyJYO&#10;lMP9U9+Hich23ASZMnSzvBTT6Ewnim2cMDUqoWZYQ9NkVG8JYBvaRtbqTCeIYxrgcgxeJ3iptwGw&#10;jaXs0u5Mh2gZHJR54OIsmfX55ooJAPo4bQIo19GgIPDDM3HmNlIWgqGbgzsn9X2AyuHloTLW6qUA&#10;tnHQIjDHNAA84KiJQGOuXgJgO7bOqHIS9X2ATbi3kaq92jTAdtRxWh1qsyjzAOxmWScIvoypv6/N&#10;AfSzYxLgmAYAM3vKQ1r8JeuGMFt2LCydkzIPwKHUbaQf79Ar/4axCFbUodQBb9JS7eb5+qcv//4r&#10;nQ3gPKop+0edDHRky4sc/+t4ZFs1AAAAAAAAAAAAAAAAAAAAAAAAAAAAAAAAAAAAAAAAAAAAAAAA&#10;AAAAAAAAAAAAAAAAAAAAAAAAAAAAAAAAAAAAAAAAAAAAAAAAAAAAAAAAAAAAAMBz8Yc//D/xgSCm&#10;xBw6LAAAAABJRU5ErkJgglBLAwQKAAAAAAAAACEA1CcnIvIMAADyDAAAFAAAAGRycy9tZWRpYS9p&#10;bWFnZTIuc3ZnPHN2ZyB2aWV3Qm94PSIwIDAgOTYgOTYiIHhtbG5zPSJodHRwOi8vd3d3LnczLm9y&#10;Zy8yMDAwL3N2ZyIgeG1sbnM6eGxpbms9Imh0dHA6Ly93d3cudzMub3JnLzE5OTkveGxpbmsiIGlk&#10;PSJJY29uc19DZWxsVG93ZXIiIG92ZXJmbG93PSJoaWRkZW4iPjxzdHlsZT4NCi5Nc2Z0T2ZjVGht&#10;X0FjY2VudDFfRmlsbF92MiB7DQogZmlsbDojNDQ3MkM0OyANCn0NCjwvc3R5bGU+DQo8cGF0aCBk&#10;PSJNNDAgMzUgNDIuOCAzMi4yQzM5LjczMTggMjkuMDE5NCAzOS43MzE4IDIzLjk4MDYgNDIuOCAy&#10;MC44TDQwIDE4QzM1LjMzMjYgMjIuNzA1NiAzNS4zMzI2IDMwLjI5NDQgNDAgMzVaIiBjbGFzcz0i&#10;TXNmdE9mY1RobV9BY2NlbnQxX0ZpbGxfdjIiIGZpbGw9IiM0NDcyQzQiLz48cGF0aCBkPSJNMzQu&#10;NCA0MC42IDM3LjIgMzcuOEMzMC45NTkyIDMxLjU5ODggMzAuOTI3MSAyMS41MTI1IDM3LjEyODMg&#10;MTUuMjcxNyAzNy4xNTIxIDE1LjI0NzcgMzcuMTc2IDE1LjIyMzggMzcuMiAxNS4yTDM0LjQgMTIu&#10;NEMyNi42MTI4IDIwLjA3NzIgMjYuNTIzNiAzMi42MTM1IDM0LjIwMDcgNDAuNDAwNyAzNC4yNjY3&#10;IDQwLjQ2NzYgMzQuMzMzMSA0MC41MzQgMzQuNCA0MC42WiIgY2xhc3M9Ik1zZnRPZmNUaG1fQWNj&#10;ZW50MV9GaWxsX3YyIiBmaWxsPSIjNDQ3MkM0Ii8+PHBhdGggZD0iTTMxLjUgNDMuNUMyMi4xNjUx&#10;IDM0LjA4ODkgMjIuMTY1MSAxOC45MTExIDMxLjUgOS41TDI4LjcgNi43QzE3Ljc2NDggMTcuNjM0&#10;MSAxNy43NjM5IDM1LjM2MjcgMjguNjk4IDQ2LjI5OCAyOC42OTg3IDQ2LjI5ODcgMjguNjk5MyA0&#10;Ni4yOTkzIDI4LjcgNDYuM1oiIGNsYXNzPSJNc2Z0T2ZjVGhtX0FjY2VudDFfRmlsbF92MiIgZmls&#10;bD0iIzQ0NzJDNCIvPjxwYXRoIGQ9Ik01NyAzNUM2MS42Njc0IDMwLjI5NDQgNjEuNjY3NCAyMi43&#10;MDU2IDU3IDE4TDU0LjIgMjAuOEM1NS42OTUxIDIyLjMxNzkgNTYuNTIyOSAyNC4zNjk1IDU2LjUg&#10;MjYuNSA1Ni41MDM1IDI4LjYyNjcgNTUuNjc4NSAzMC42NzEyIDU0LjIgMzIuMloiIGNsYXNzPSJN&#10;c2Z0T2ZjVGhtX0FjY2VudDFfRmlsbF92MiIgZmlsbD0iIzQ0NzJDNCIvPjxwYXRoIGQ9Ik01OS44&#10;IDM3LjggNjIuNiA0MC42QzcwLjM4NzIgMzIuOTIyOCA3MC40NzY0IDIwLjM4NjUgNjIuNzk5MyAx&#10;Mi41OTkzIDYyLjczMzMgMTIuNTMyNCA2Mi42NjY5IDEyLjQ2NiA2Mi42IDEyLjRMNTkuOCAxNS4y&#10;QzY2LjA0MDggMjEuNDAxMiA2Ni4wNzI5IDMxLjQ4NzUgNTkuODcxNyAzNy43MjgzIDU5Ljg0Nzkg&#10;MzcuNzUyMyA1OS44MjQgMzcuNzc2MiA1OS44IDM3LjhaIiBjbGFzcz0iTXNmdE9mY1RobV9BY2Nl&#10;bnQxX0ZpbGxfdjIiIGZpbGw9IiM0NDcyQzQiLz48cGF0aCBkPSJNNjUuNSA0My41IDY4LjMgNDYu&#10;M0M3OS4yMzUyIDM1LjM2NTkgNzkuMjM2MSAxNy42MzczIDY4LjMwMiA2LjcwMjAyIDY4LjMwMTQg&#10;Ni43MDEzNSA2OC4zMDA3IDYuNzAwNjcgNjguMyA2LjdMNjUuNSA5LjVDNzQuODM0OSAxOC45MTEx&#10;IDc0LjgzNDkgMzQuMDg4OSA2NS41IDQzLjVaIiBjbGFzcz0iTXNmdE9mY1RobV9BY2NlbnQxX0Zp&#10;bGxfdjIiIGZpbGw9IiM0NDcyQzQiLz48cGF0aCBkPSJNNzkgODYuNzEgNzkgODYuNzFDNzguOTY5&#10;MiA4Ni41MzI0IDc4LjkxMTkgODYuMzYwNSA3OC44MyA4Ni4yIDc4LjgzIDg2LjIgNzguODMgODYu&#10;MiA3OC44MyA4Ni4xNEw1MC4zMyAzMC42NEM1MC4yNDMyIDMwLjQ3NzMgNTAuMTMxOSAzMC4zMjg5&#10;IDUwIDMwLjIgNTIuMDQ3OSAyOS4zNzE2IDUzLjAzNjUgMjcuMDM5OCA1Mi4yMDgxIDI0Ljk5MTkg&#10;NTEuMzc5NyAyMi45NDQgNDkuMDQ3OSAyMS45NTU0IDQ3IDIyLjc4MzggNDQuOTUyMSAyMy42MTIy&#10;IDQzLjk2MzUgMjUuOTQ0IDQ0Ljc5MTkgMjcuOTkxOSA0NS4xOTg0IDI4Ljk5NjcgNDUuOTk1MiAy&#10;OS43OTM1IDQ3IDMwLjIgNDYuODkzMiAzMC4zMTc1IDQ2LjgwMjQgMzAuNDQ4NyA0Ni43MyAzMC41&#10;OUwxOC4yMyA4Ni4wOUMxOC4yMyA4Ni4wOSAxOC4yMyA4Ni4wOSAxOC4yMyA4Ni4xNSAxOC4xNDgx&#10;IDg2LjMxMDUgMTguMDkwOCA4Ni40ODI1IDE4LjA2IDg2LjY2TDE4LjA2IDg2LjY2QzE4LjAzNTEg&#10;ODYuODI1NyAxOC4wMzUxIDg2Ljk5NDMgMTguMDYgODcuMTYgMTguMDYgODcuMTYgMTguMDYgODcu&#10;MjQgMTguMDYgODcuMjggMTguMDg3MiA4Ny40NDE4IDE4LjEzNDIgODcuNTk5NyAxOC4yIDg3Ljc1&#10;IDE4LjIgODcuNzUgMTguMiA4Ny43NSAxOC4yIDg3Ljc1IDE4LjIgODcuNzUgMTguMyA4Ny44OSAx&#10;OC4zNCA4Ny45NyAxOC40MDA5IDg4LjA3MDUgMTguNDY3NyA4OC4xNjczIDE4LjU0IDg4LjI2TDE4&#10;LjU0IDg4LjI2QzE4LjU5MDkgODguMzAzMiAxOC42NDQzIDg4LjM0MzIgMTguNyA4OC4zOCAxOC43&#10;ODY0IDg4LjQ2MTggMTguODgwMSA4OC41MzU1IDE4Ljk4IDg4LjYgMTkuMDU4MSA4OC42NDA4IDE5&#10;LjEzODIgODguNjc3NSAxOS4yMiA4OC43MUwxOS41MiA4OC44MiAxOS43OCA4OC44MiAyMCA4OSAy&#10;MC4xNCA4OSAyMC4yNyA4OUMyMC40NTMyIDg4Ljk4MjggMjAuNjMyMyA4OC45MzU1IDIwLjggODgu&#10;ODZMNDguNTIgNzYuNjcgNzYuMiA4OC44M0M3Ni40NTExIDg4Ljk0NDQgNzYuNzI0MSA4OS4wMDI0&#10;IDc3IDg5TDc3IDg5Qzc3LjE2NTYgODguOTk3IDc3LjMzMDIgODguOTczNSA3Ny40OSA4OC45M0w3&#10;Ny42MyA4OC45M0M3Ny43NTcgODguODgxOCA3Ny44ODA3IDg4LjgyNSA3OCA4OC43Nkw3OC4wOSA4&#10;OC43Qzc4LjIyMDggODguNjE3NiA3OC4zNDE2IDg4LjUyMDMgNzguNDUgODguNDFMNzguNDUgODgu&#10;NDFDNzguNTI4IDg4LjMxMjMgNzguNTk4MiA4OC4yMDg2IDc4LjY2IDg4LjEgNzguNzAzNiA4OC4w&#10;MzU2IDc4Ljc0MzcgODcuOTY4OCA3OC43OCA4Ny45IDc4Ljc4IDg3LjkgNzguNzggODcuOSA3OC43&#10;OCA4Ny45IDc4Ljg0NzYgODcuNzQ2OSA3OC44OTQ3IDg3LjU4NTUgNzguOTIgODcuNDIgNzguOTIg&#10;ODcuNDIgNzguOTIgODcuMzUgNzguOTIgODcuMzEgNzguOTgyOCA4Ny4xMTY1IDc5LjAwOTkgODYu&#10;OTEzMiA3OSA4Ni43MVpNNjIgNjIuMTYgNTEuOSA1NS4zMyA1Ni43NyA1MlpNNDguNSAzNS44OCA1&#10;NC45MyA0OC4zOSA0OC4zNSA1Mi45MiA0Mi4zNSA0OC45MkM0Mi4yMTk4IDQ4LjgyOTIgNDIuMDc4&#10;NyA0OC43NTUzIDQxLjkzIDQ4LjdaTTQwLjEyIDUyLjE5IDQ0LjgxIDU1LjM2IDM1IDYyLjA5Wk0y&#10;NC4zNSA4Mi45MSAzMS40MSA2OS4xNSA0My41NCA3NC40OFpNMzUuNTQgNjYuNiA0OC4zNyA1Ny43&#10;NyA2MS40NSA2Ni42MiA0OC41MiA3Mi4zWk02OS41NCA4MS41NCA1My40OSA3NC40OSA2NS42IDY5&#10;LjE3IDcyLjY1IDgyLjlaIiBjbGFzcz0iTXNmdE9mY1RobV9BY2NlbnQxX0ZpbGxfdjIiIGZpbGw9&#10;IiM0NDcyQzQiLz48L3N2Zz5QSwMECgAAAAAAAAAhAMz8ANcXKQAAFykAABQAAABkcnMvbWVkaWEv&#10;aW1hZ2UzLnBuZ4lQTkcNChoKAAAADUlIRFIAAAGAAAABgAgGAAAApMe1vwAAAAFzUkdCAK7OHOkA&#10;AAAEZ0FNQQAAsY8L/GEFAAAACXBIWXMAADsOAAA7DgHMtqGDAAAorElEQVR4Xu2d4bEsN5JexwSZ&#10;sB5Q9GBMkAlrgn5rydB6IBNowjPhmnBN4G/FzMaYIGX2yyKb/dB9C8ivConqcyIyOEPezkZXAYkv&#10;EyjU3wAAAAAAAAAAAAAAAAAAAAAAAAAAAAAAAAAAAAAAAAAAAAAAAAAAAAAAAAAAAAAAAAAAAAAA&#10;AAAAAAAAAAAAAAAAAAAAAAAAAAAAAAAAANbhX//7p/8W/xMAAN4FD/7/9evP3/7560//M/4VwCl4&#10;n7O+9xn/FwDOZAv+Zv/PjUkAziKC/63fmX3EvwaAs/ivX37+P3eDkEkATuEh+G/2Lf4zABzNk0F4&#10;MyYBOIpX/c4FSfwZABzFy0EYxiQAanb1u19++vf4cwBQ4wPsn7/8/K/W4Hs0JgFQsSf4b8YkAHAA&#10;//d//fTf9wb/zZgEIEtP8N/sH//x09/j4wCQZST4b8YkAKOMBH8376veZ8MNAIzi2z1tQP3eGmh7&#10;jUkAehkN/pv5JGB999/CHQCMYIPpj73+GWMSgL1kg/+d8YwAwCjCgXgzJgH4CvocQAEydf+nxl5t&#10;+ALrJ7/90G+SxqIwQAdxzMPn40BK2m/uN74C4CneVx76TspiPYC+B7AHGzSSuv+dfTIAoQfrMx8P&#10;fShrrAcAfIW6BmtG8IdujshCWQ8AeIG67u/bR20gsxUPhvBJwPtQq2+NGs8HADRQKy6fSBhskMUF&#10;hFqUhGsA2Ggd7zxqPmD/8ctP/yNcA6RwIdHqZwnj+GiADd8mp1RZBH9Q43201ddGjewUILABodtx&#10;wV5/OAhxlkopCMCPz20NkEFjxw8civexhz43bBwdDW+NcpfFre7PE5dwML4o3Op/I+Z9FsECb4sF&#10;7P9sDYwRO2KPNXXa9TkiwPoaU6sPDtpv4RbgfXAlJVz4le+q8ODv7ePhnXXZHio8IjP0PnfX/1KG&#10;0IC3wzq+ZOHXS0hqlbcF/z++g0lgObbgv5k6yHqf8753/x0J45gIeB+UKbR6y2dkJj8MbCaBdXgM&#10;/rf7ZxO6ehJwf4/fM2psXYa3wJWTdXjNTgrxls+v2sYkUJ9W8N/MJwF1tqhax/K2hUuA66IcMMrB&#10;HMH/y7IUk0BdXgX/O/uMP5fg/aaVMY4YfQsuTdXBEsF/96IeA7UeO4P/ZtKau6qkSRYAl0ZY+9cO&#10;4IGshEmgDp3BfzPpzjHzJ9rUwMNhcFGsg0sGiXJbX2ZSYhKYz2Dwv5ly4dWySMkDYmQBcElk6l+4&#10;8OuD1gdc83t2GpPAPDLB383vvfeBcJfGfEpeJUkWAJfDOnZa/ceAlSz89tb9XxmTwPlkg/+dyRaF&#10;vU9ZH1WscUkXqgGm4iWbRifvNq/Vh8s0qt1Im6HazkMY/L+bMKtUHW7I08FwGaxDp5W2KyuV+vdy&#10;VLb0c2/uS1lPhtcoH8DaTLmuJMoCeGkMrI/XWBudu9tU6j9KP9JXTxL8z0eVVW7m91ElMFRZgI+d&#10;cAmwJoqXaCgHJ6Wf66CeBMxkJ3OKsgBOCoV18aDtwbvRsbtMqP6lL/hWH0UB/ajXA1S1d0UWoBQ+&#10;AKej2PoZg0CSCps/yXMINyP4l8Huh2T7ZZhkB44H7obvbiPDhGWxDpxe/FWpf9lzCN/tA2VWC78n&#10;D/do2FRBV1H+NGMxGNbDA6Si3KJIyUONSRZ+/TexRa8eqv7m5n7CbQpVFmB+WAyGtRDVZiXqR7nw&#10;y46fuigXhVWZp/lKl6d40BCWwzquovyT3putVIbU/esjKrvcTKG8RVkATwbDOvjAaXTiXpN0eqH6&#10;//TBHG6hMH6vHu7dqEm2YZoASW8JVUxGAKegKP8oUnAP2Cr1r8hG4BxEAkS2A02yJZQyEKyCddj0&#10;jgzFwJOpf3HpxwczA/pPbtdDvN3R7ptka6hKiLR895hqYRrgUETntKQXf0P9p1PvUIGy0o8Hui0r&#10;YRL4a7aonASU9z9cpjBf6QlJIYoADuV+QI+aQnUp0m43RVs2fHLcgv9m7zwJtPqKstSmevZDMTEp&#10;+iOCAcpjHTW9+0ehdMyPYiFQtvDbCv6bvePAfiYU/Bopn7Mwn+l+oMgCvB+1fHcaD4VBbWywZNPu&#10;dCdXKT+VGo3B/3Jd5J0mgWfBfzPvQ/GnaUQlSUkWYH5SZSDFRARwGIrBpnjQSrQXXPbi+b3teYdJ&#10;4Kvgf2cytWu+FNlgCWGizI4ApHQM7qa5wsmWXPzzgixE9sRv76C/8iTQ2z9k90DwhLCwb6a2Jb+D&#10;SIBFsQ6arf+nVbdCZfkEEu5S2IAfOn76ioN8RBxE0JXsfPF72vqOHhOVgbJbpFkHgJqkB5lgv735&#10;yb9+UhSAzddwzfdKk8BI8L8zScAT7QrLl4GSz6b4pBiuAOpQof4vSbG/q870zh9J2eECk0Ay+N9M&#10;VQpSZAHZjESRobIOAOVQDPRs4JUEG9G+f/MlOZ9+5UlAcT/cPHCHyxSKzQGK+5EWKQv3Cbgo1jGz&#10;pZf04W/mI13+UagrVeBz82ARbpcisrG04t5MUX/3NrV8d1q6DGQ+WAeAa5Ee7IL6vyDgSE4gdT8P&#10;fofMg7+q/DEDRVlwM9VEqJiUspkq6wBwKRTKKhvoJGsQgvKPosa72RVSfen1EGQBisVgX98Jd0Mo&#10;rkl2EgKQoQi+1qFTi2uKsku2DY75kdT+FRlRFez3SE7mVChfiVhJCgVRGzieHGogUFUV6v/pNgjV&#10;7uVePmO/SbMoLsgCzE+2ryjWAVJlQhaCoQwC9Z1+81K2tqso/5if/DMIpnKvuM1PoXrDLrEXP7sj&#10;SdFfASRYh8yl+Mlyh6T+n1yD8ADngaHlu8suVPp5JBt4N7NrnSrVKSaj7CQtuBbsBIIaeGd86Jxd&#10;lk3rsxmIB+5syUVR/ol2SI4+eMR/nwWdv0fg8fLD5zZh2T89e/rmk4//TXxEjrchvqv5+/eaovyx&#10;/fZRy7Yh21/8OoYrgLlkB3VWfZuP7CJj+gwi85Eu/xyh/m9q1/x2Bzz7zBGTkSgLUNyvqXvx/do2&#10;fO42v5/hCmAetwDT6KA9lg005iMXfJOB169BWlHa55UB93ZfRgL/o4knpbhWir34qWuVnYj8N4Sr&#10;IW73p+G3x9xHuAOYQ7b+7gEqXA2TDSjZDERR/vGAFO7SRHDJZyR/mnRXkmIvfrZseIl+y1ZQmM3s&#10;LaAiJTVVTbpl27DhgS0bWFrmAS+78LmhuGdmqZ1jon6TmhTNR6oMxVZQmM7sLaAVlJz5yaptyREU&#10;HpCOCP6b+bVSTVTZdirum/to+d5rWQXu5bWW372mzBoBhkir32SNuUIGkg0kijp7KFpl2eeZSSYr&#10;Uda0tAKfPXYA0mRVTHYQrZ6BuGXXIBxFQN1rCuUZE1bT/16zdiytwAXiJf0AJUAK74QPnbLLsot5&#10;5mPqQ2jZQRxllZSSlWQhHRZtTpeCzE+uDDRbgSe3ggo2D/AwGMzFO+FDp+yy2c8AZCcgQQYy/WiD&#10;QUurz9kKXBCAU88jMAHA8ngnfOiUXSaYAJaegBR13KySHjHPAuLrh5muwP8j/drO3AQw+fsB0ngn&#10;fOiUXeaDIFwNYT5mf39qAkqXMfIqctiyk6eg7akFacH6zdLfD5DGO+FDp+yy7N5y87H096eD6Jzy&#10;z2apMlB2AvDMJ1wN4esYLb97bfXvB0iTLT9kFxNX//7sBGA+ztj6+cymKmC79qkylN371E6k1b8f&#10;IM3qAfjdvz9j2QD07gF49vcDpPFO2Oqce80HQbga4gLfzwSQsHA1TMtnj4WbYVo+eyzcAMyBCWDt&#10;789aNGOYls8eCzfDtHz2WLgZpuWzx8INwBwKBMBsCWZqAJ69CJ0xv/bRjCHs2qcWQd3C1RB+71s+&#10;eyxcDdPy2WPhBmAO1gnZBdTwu9dmb4NN2uxFYHYBAczEOiITQMPvXksfhZF8mjZpuW2gyQehmACY&#10;AGAy1hHf/UGw1Pe/84NggsPQeBAMYCbWCdeeALL78CefZ+OYEjx9Idi/02vo0YQhZp+jJAjAHAUB&#10;7411wtmngc49imHyeTbOpDJQ/jC47ENsyXOUBNnT0mcRAaTJBp/ZNfCsAs8GEVfS4WoYV+It30dZ&#10;qP/U8wuO17Bb/vdagZNcpx6FYcZpoDCX9ASwuAIXlBHSZTBHcB12W3bSdCTXLVu+S2av2QxEsAaS&#10;zsIAUmQDTzaYCFRUaiFNor6TgWTDfKXWQ3baZ7b27ygmrGwWYj5y5cPZGYio3wAMIxjIUxW4ogRj&#10;fpJbQTVnunhgzpZVXpn7VpR+HPOXnazSO2Cy12r1DAQgzRUUeFbRZstgbqrA6n6OmAR8krLJPl2q&#10;chTlH0Xwa/rtsOw9Mx9TMxCANBUUuPto+d5r2cAmmAQldfWNmBSV5aAP1QTlKMo/WfVdpN9OzUAA&#10;0kSwaXbQveY+wt0Q5iNXgkkuRCuugQcUZZB1sjVmb5P7yN6fe9xXdsJ2y16rdP1dUIJq+OwydX8B&#10;GCI7oF2NhashBCWY/F78ZDrvpswC7hm6PvaZIwKMQv2bKYJv9n6lduAoymDhCmAu1hmnKvDsdjqf&#10;wMLVMIItfYdkAc6I2j1iMlKpf0XbrB25dZLkGsTstTMAGVkFnh3QHlhafnvM2pBaB1C0IUy6t9sn&#10;lNGgm70mj/h9bn1Pr2UnSYX6ztbfBSUoHgKDGggGdrozZ5VlNgtxzE9uW19YNsDdY/6G2+QqOdyk&#10;8QlSof7N8n0lGXz9d/jvCXdDmB+2gMI1yKazPqDC1TDmJ7vrJX2uiiCt30yS3mfU/2aKnSYeLM1X&#10;eo3ETbH10fxk25LuK+aDLaBwDRQpdVZRKcoLHjDD3TCumlu+B0yxMJ3OSPz3hLthVKUfb0u2n/jn&#10;s5NiVn0r2qCYmAEkeIduddIey9abFepbUQZSLAZvllF5ikl5s0w7lNfDJ5JwO4yg9p4Ovt7XW357&#10;TCFWAGRklW92cCsmIYXadbLX4t5Gt8jaZyXrEW6j18XbnlW6m7kfv8fhehjzlSoVKtqhWIMIVwA1&#10;sI6ZDTglSh4KZaXNAvoDjkJhPtpIFmCfS20PvjeF+vd72/LdadPr/2bsAIJaKIJeuBpG0QZFGcix&#10;wK3JAgbqzfY5yYLrvY2ozuz24M38WirUv6T8oyhDJfuGog0AUnyAtjprj7lyDXdDKNowEuhaSFT4&#10;QPCXfO8TG8oCBJOAasHTfKUzEs8iwt0QFZ5BADgED56tDrvXFMrG/Ah2vmi22JmvcSU+uNPEPnvY&#10;OwFGJ8fkJCApdyg2CZhd4hkEgEOwDjp9HUBSBhpc9HxkOCMZDP6iIPfSRifHkUnAg93oIvgj5i89&#10;MSqEgfmZ/gwCwCG4gm902N02qjDvUZSB3FRpdndQHgz+jn3+MPW/WeYe9U4CqvUYxcSoUN7+eRcX&#10;Lf97TZElAxyCIviKVJZiC6TssC3ztU/1JYL/Gep/s8w96pgEZGcimS/Fong6O1XcI5UwATgEV0qt&#10;jtth+YEmWghVlR9iYny9AJkI/o75OFz9b5bN1L6aBFwlZ9X2hqovKAKv+UlNRIosBOBQrKOmA5Gi&#10;k2dT7TBZFmC/6fke9GTwP1P9b5YtRTybBDzIedCOP0tjPgW1f1n5JyuOqP9DbTwwNDpulynKQO6j&#10;5bvXFG3ZaKrRZPB3zM9p6n8zD2bx9cM8TgK34C8scagmxuxk50jaIugrAIfiSqfZeftMonQsoKSz&#10;AIX6u+cvk4BgQM9Q/5spAuP9JKCcbENxl7n/5iu9DuF9J9wB1EUx8GzQpY9k8ADV8j1g0pe03PaC&#10;i9SctU123EKvRXBM36fbJCBWt6p7r5jkYjLKln94AxisgeKRe8UWQB94Ld8jploQVjJT/W+mCJBq&#10;fFISBFzZBKcYDxWvM0ATUeCVKB7zo9gS6sFA9nYsBXGNp6n/zVRBUkVcF8maiCromq90+aeiAAF4&#10;igfMVkfuMUVgEU1G301cpsigWuQWmbRElkFV+lFNbO6j5b/TKP/AWogClCSwqIKCm3KXyigxqaXV&#10;vwe51r/vtSpZgN3nv6t+k2qyV/Q9VSYCcBoq5S1SYZIdIW4Vgp2ipuzmgUU4OU7NAg64x+mdP9Gm&#10;9IQ0u78BDGGdV1F/12QB2gXTaQ/kqALdFuRU/txmBir7fsVxDzdTbEBwRJOr5DRUgNNRlIFUaswx&#10;f7pF00nrASrFfl9WUGUUZlOyAGH73T4U/S0m1rT6v79PAEvhg6DVqXtNpchcobb8j5rywaU9RFCR&#10;qf9wK/Pr5tc43J6COPh7wJU8bKWYqOM+Uf6BdbGOLHhBS/7YgQ3zJ9kWutmZi8JHqP8N4a6i07IA&#10;b7P3jUYbxkyY1Zk/RbZJ+QfWxtVlo2N3m0ptK9XuZirV+IpodzrYhapsljhU1+UM1er74pXB/9V1&#10;6UW13nRGvwI4HOvMpbIAH1it7xg1b9vRD+ocqf43hFnAocpVHfzdlOU886d4EA31D9fAB2yjg3eb&#10;dJBaut/6jmE7cFFYqP6/PGff/6b12V47MgtQ1/2V907VtgrPmwDIsE4teXBJlaY75lOzK+jgHUFn&#10;qP+NVbIA4QT+qepTMVErJlCe/IVrIdyHL1tk9AHb8N9nBwf/CCqnqP8NVRZwdFksOwn4dVW2UTVR&#10;KzNdgDJUDCypieng4O/IgkrHVtpVsgAnMwmothc7NrmqTiCVvQ4ToBTCwCJ9Etf89S9SnxD8ZwaV&#10;ipP1M4YmAfH9M5+SJ5H3lOkAlkUVWNSLZOZz/86NE4K/M0P9bwhLdqfUszsnAVnd31FdK5/sUf9w&#10;aVRZgA+WcCnBB575/XpR+KTgP1P9b9jnJYvk6sn6GTsnAWnw391vdhjqHy6PDxhZFiAeMF+27aTg&#10;73Qq2qeWWVBcLQtwXl03n1DtHku3p8qyNNQ/vAvCwCKvMXuA8MH4w3edGPyftqHf0mrXfTz4HLKz&#10;sgCnNQn49VT3Ffcnuk/SBWmA8linl7y2zwdguJThA/sv33Ni8HfsOyXnFSm2E/5wLQbN7tOpr9S8&#10;nwS8j6gnIJ9YzbfmORLxpgaA8rjKbQyEUZNvN7TU/vtxEScHf6H6lwUV87VcFuD4vTsi+DutLGPU&#10;vK+FW4D3wTq/7GTOIwa5B+P4n6dhv0VyTZTXY9UswDkiuAq3M58uMADK4Gm0B4XmwOg0V3rqGu/Z&#10;qAKtmbykYD4l+9wVZamZCDO0W5/1MRCuAd4PpZqaoTCV2G/QqP8DVK8HvtZ39drK98iDtf0GydqV&#10;m+8gCtcA74sNBtVimtvUl5OP8seaQ94OW1A032+dBXjAbv2eEfOJEPUPYKjU5WZnLzYqsHarjhI4&#10;bEFRmAXId24djfcpb3fr94zYkfcJYDlsUMgWhN1WWg8Qqv/jD18T3aeVsgDvS8rgb7ZklgpwGJ4O&#10;e1rcGCxD5gN2lUnA2iupK5+hKt8tC/DfK+6XlH4AWqiCy2YrDDYvLbTaPmCnvULQvustsgDvO9ZO&#10;2fqUT3orlicBTkO5Kyis9NuVrH3LqP+NCIzNdvRY5SwgfqNkXWYzu0fs+gH4Chss0oFnVvJR+xXV&#10;/4Z952WzgCOCv9lH9WwUoAQ+UJR117Byk4C36aGNQzZjR8mVswBrl3RDgv9Gu16nP1UOsCzCnTF/&#10;WqHH7ldW/xv23ZJAWak04qdyttqYMer+AAMoD9y6WaEJwNojUf8zdzpdMQu4cp8DWA4bRJpH71H/&#10;h2BtuFwWIJwEpG8fA3g7Yj0g9xBOMRVmbUpvLfRrUuE5B2UWUKlOnp0EqtwfgOXxgdQaZLusWPAX&#10;qv8yT5OqFHO1bZKjv8uDP3V/ACFDi8LFgn+o5cuo/42rZgFO7yRA8Ac4iK5JoFjwd2QPuRX8ba7e&#10;m23tt3Ln5PRMArzbF+BAdm3TKxggleq/mkp2/PdZ29LPblT9fbsmgYL9DuBy2GB7vvOk6CCU7S8v&#10;HGSunAU4LycBgj/Aedig+3ESKDoIr66ON1S/063q73wyCfzmvz3+BADOwAben88IvIEydj/hsizC&#10;w/zKnpn/MAmw1x9gFj4AKwd/lSoO9V8+0Kh+r5v5KpvtxCRA8AeA57yT+t94hyzAqTxBAcBkQg2n&#10;XyW4ivq/5x2yAACAp7yj+t8QZgHTzzsCAOjindX/BlkAALwl76z+N8gCAODtQP3/iSoL4GRNAFgC&#10;1P+fXOndBwAAL/F6tUj9/766+t8gCwCAtwD1/yOqa2L2GS4BAGohVP/L1/4d/w3+xKzimmzGWfsA&#10;UJKHM2Ky9rlyycNUv7+7IX38dcPIAgCgFir1/4MVPueoxRGq/9HIAgCgFBaYnr+jIG9LZAPeRmvr&#10;nye0HmQ2ufweXwkAMJfD1P+jFc4G/IU3p1yDMLIAACiBBaQj1f+jlcoGbiWfX3/+9tDGw40sAACm&#10;E2WPZpA61ApkA37Uw5mq/9H8+6MpAADnY4HoTPX/aFOygVD9M3/3zcgCAGAasdWxGZxOtROzAf/N&#10;Hnib7ZhgZAEAMAULQKfXvl/YodnAtr2z8b1TzUtQ0UQAgHMoo/4f7YBsoJrqfzSyAAA4FQs8h+93&#10;T5gkGzjjoS6FkQUAwGkIjzg+1hLZQOxuOuIoh0OMLAAATsECTmX1/2hd2cAqqv/RyAIA4HCWUf+P&#10;tiMbCNV/2sK2B21/gtj+t+Q7yQIA4FAs0EjUvwfbCH7N/36QPc0GPHierPo/trbEcwWtv+kysgAA&#10;OAyh+v8tXM6ptd9lAxF8T1f9/r3RhBv23yQPlv3jQi/SAYBCWIBJq38PgC0V7oGr9fcH2ucE1f80&#10;AyELAICyyNT/i1r8lGzgBPOg7BPco+p/xP6WLAAA6mGBJR2YPRBaEPy3cPmUCdnAkfa59+hmZRaw&#10;5zoDAHyJSv33KFPPBiyQlX36dpdZtvOV6n/EPkcWAAA1CFV6mvp/xINoy19lu5V8dqr+R8gCAKAM&#10;vlDaCjC9llGki2UDv/Wq/keEk94fu60AALoQq/9UUHQqZwP+G1UPYpEFAMB0VA9qKevRRbOBD3Wg&#10;FS6EkwUAQB+uQhWBVqX+HzHfFd7IdXuoK5okJa6/5BkFsgAA6EKlQI/cjTI5G5Cr/kfIAgDgdITq&#10;//cj1P89SqW81/z7zlDVqvvgdkZ7AeACrKD+HfPvb+qadmzzGadvqnZhmZEFAMBrVIralav7CrdS&#10;3K99x/Q1gLBDS0FxP8gCAOB4VOr/qMXRUP2z6v5N8wnzyGxAmAV8C5cAAH8l1GZJ9e/+FngqOP0Q&#10;2DPIAgDgUGTqX6yGK6r+Z3ZUNkAWAACHoVL/Zp/hMs2m+kXtOtvki66qSdC3z4ZLAIB66t+DlPlb&#10;+t0APnGNHgrXgiwAAOR4XViksj/C5TCLq/622e+Jn5eGLAAApKjUv9fqw+UQofpPez/vmabKBlTv&#10;ZjCTleoAYFGqqH/fNnqy6v+IYHpumUmQDaiyAGV5CgAWRLW1clT930o+J6p+n2R8svHvjSbITj3t&#10;sM9MtkQWAABphOp/aFHRA9nJqv/zWe17yqJzIhuwz0vaShYA8KZYAFC9f7ZLzYbqP/coBwu296r/&#10;GTOygZEFWb/mDV/d5uWkcAkA78Is9e+By4NOw89R9tmrclfJBuxzZAEA0I8N/FPV/031i9YbOix1&#10;NIP9NsnuqA7rygZiomr56TKyAIA3QhU4zHap/7NVv2c2KlXr1+rkjKXrGG37e8kC+hHHVwBAQWzA&#10;p9W/B9mv1Oqm+v1vWz4OMj+eWX4g24TsZVc2QBYAALtxNd4KAAP28qyb+J7T6ug+yRx1BPVG1WzA&#10;/o4sAAC+xgZ6Oli8Uv8TVf9pxxzPyAZe/T7/b43PdJvfs3AJAFdDpv4tAIbLvxDliNNV/xEln6+Y&#10;kQ28ynDsv0sW9ckCAC6KDfCPxwHfax50W2rUg9PZqv9ZFnIm1o5zn2d4kg2QBQDAU3xXTGvA99pj&#10;TToCz9SjHGbjmVWFbMD+PVkAAPyIDWyV+v8j8HqgOFn1Dz01exbWvqnZgN+bxt90G1kAwIVQq/8I&#10;NOcGu1/2HeUwmwmT4l8Uu/1/sgAA+BMb0DL1P6Hc0X2Uw2ymTJCxEyq+u/Xfu4wsAOACqNT/bevj&#10;+dsfU0c5zMZVdOM3HWrxnZLJ53G9BwAWwwZyWv27nVnW8O+6SgkiFPlpi+RhogfDyAIAlkWm/s+1&#10;Ux/qOgvftdP4reWNLABgUWwAn3ukccJuqv/Fg05XYFI2kDK/L1eckAEuzWLq/5Kq/xmrZQNkAQAL&#10;EUqzvPrfVL+3N5r+NsSxGZL1maONLABgIWbsPhmwEkc5zGahbODl6a8AUIDq6v+dVf8zIhsonbGR&#10;BQAsQHFF+ekPkkVT4YEFsgGyAICquKo2pXbqoWS7bZGjHGZTPRsgCwAoiu/WaA3amealg9WOcqhA&#10;xXsZRhYAUI2i6n/poxxmUzUbIAsAKEYlxXhb6OU0SRkFswGyAIAqhPo/9QjiF/ZWD3WdhWcDlTI8&#10;7jFAESooxJvq//XaRzlUYMKJrM/sWzQJAGZRRP2j+k+kSjbAPQeYzEz1v6l+n4SiOXAiBbIBsgCA&#10;WUxW/6Xfz/suzM4G6AMAk5ih/lH9NbF7c/YrKDcjCwA4G6+/TlL/bAEsiE/Is8qBZAEAJzN958/3&#10;ox1YBJzMFvhnloHMPqM5AHA0E9V/y75ZAOKAt5Pxa+6TcJV+wHEfACdRaC/4vX3y9O/x3AL/rz9/&#10;FBIAm5EFABxNMfX/g91KETZBRXNBgJd54iU/pd8ZQBYAcDA20Gbt9ug31glS3NX3y0749+aTfzQd&#10;ANRUV/8v7Bvlof1Uq+/3GFkAwEHYAFtH/beNdYInhNr3+n7pMs9XRhYAcAC+17o14JY1ykM3tjKP&#10;XZOlA/+9MckDiLGBtbr6f2b+0pi3mwj8N69a5vnKyAIAhERpoDnYOq2yyvx4B+UY9/JbxcDvbVK1&#10;iywAQIQNqG+PA2zEPPi4Pz/Lx1Va629mm7fLSyK3H34Rqtf3Pej7Nfcy4y0zafxNr7nP+PkAMEoE&#10;juYg67QfDu3yHRv27z8e/q6OLb5OEIF/9jENT83b1TrYz/6bpNxIFgCQxAaSJED7RBIufyAWmCuv&#10;MSx13MRt0q5d3//wyf8x8G/4v298ptvIAgAShEJvDq5O231kb5SHqgau0ttII1srW+axf37sPbnT&#10;/pYsAGAmNoAOV//PqLxOcLPv5aHp7yTwNniQszaVru9bO7tKaWQBABOZof5bRDvqlocmrRPcAmTx&#10;Mk/2xT3mgywAYAY2cNLq34OT6mUdK6wTnBFoVqjvq+45WQDABITq/5C3dxUvD8nXCTwQlq/v26Sk&#10;Cvz3mH/JpO9lqHAJAK+wAVNK/T8jJqq6D5cly0MR+Mse0+CTcLbM8xVkAQAnIlP/FvzC5eGEOi5d&#10;HvI2RnO/5Fbuunh9vwe/Fo02dBtZAMAX2EBJq00PXBnlO4p/ZyjmZrsK2MvjJmIiq/i2re9lHmF9&#10;vwdlFjCjXwIswYrq/xmV1wlu7Ypr5MHtits41agmdrIAgAahspZV/8+ISa3scRNVJymzU8s8XxH9&#10;s9XOLqvWPwFKECq0OWh6rKrCutXVa68TVLEPL0VVCfz3qLIAs0N2pwEsSagrlfovFzgeifJQ1QXW&#10;0y2uxW8z6vs9eN9SZExkAQB3eEBsDZReW62+Wnmd4AzzQOj3bIVJe4MsAECIWFUtE0juiXWCdyoP&#10;larv96Dqr27miywA3huVolpN/be48jqBT9D2zynbONWo1qvMyALgfUH9P+cq5SG/Nz45XyHwb5AF&#10;AAhA/X9N9W2kz8wD5Kplnj2QBQAkCBWV3gnjPq4aZO6xSa76cRObvXzb1pUgCwAYBPW/Hw+mMQGU&#10;fFr3wV4eN3ElhFlA6p0VAEshVP+/X1lpRuD3iXKFwP8Xu6njAkdyHA1ZAEAnqP/XeDAofhpnn9lv&#10;uWqAIwsA6MBVLeq/za3Mc6XA/6N98/WB+LmXQZUFXGmnFEATlfr3HSbhcml8ErsF/gXLPAmTv7Vs&#10;JrFTq/U7e40sAK6LlwFQ/9+JwP+fKvW4rF2kPEQWAPAFMvW/sHp8gzLPmC0+EQizgM9wCXAd3l39&#10;R5lnuQe6Jtiy20it7ZIy3hXXSeDNcYXX6uy9tlJw8IkqdomUrO/7hKwqXajN27XaOg9ZAEADlfo3&#10;W2JgeOAvXub5vD+mIQJX3exkofKQtZcsAOAe69CSIwyqD4oF6vsv37a1wGmk37z90dySxDVstb3L&#10;PAMKlwDrIlT/H+GyFB5Mo75ftsxj/+x629btnlmG8OirkJXeRmrtk2RTZAGwPNaRNeq/mPKLwF/2&#10;mAYP/N4+D+bR5CF8InA12vqOEmYZVzS1DGQBAIZqIJiVUf8eUKuXee7r+ypinaBueajYOoG16dsP&#10;bRywlbc8w5tjHfgy6j/KPB8VA3+06ZS3bcWkXnqdoELQvAmFdvu6jCwAliQCZrNTd9q0x+NdRYfy&#10;LV3mOSPwtyheHpq+TmBtIAuA98Q6rqTzz1D/t8Bf+JgGb9cRZZ5RPEAVngimlYeEWcC/wiVAfVZV&#10;/7d2v2F9X0Xc99LlobOzJftOyfUgC4BlsA6r2QZ3gvoPtV99G+cp9X0VrnztmkrOfTrITjtugiwA&#10;3oqomTc7cacdqv4j8F9+G+dsKq8TeLv8GkdTD8O+iywA3gPrqKXV/02RUeY5nRAGb3nchN/L5nd2&#10;GlkAlKay+vcJpXrg9zZeLfA/ssI2Uu/H0VwZ5pcsAK6NdVCJwlPVuz2Y3gJ/7fp+1zENVyLKQ1Un&#10;ZOk2UrIAuDSV1H8E/srbOLf6/qXV/l4qrxPcTFQeMl+SLMD7TrgEqIF1zLT698CYUcM3tU99f1lC&#10;RNQtDyUnAr/vTb+d5v07XALMR6j+fwuXXUSZ5+2PabgKC6wTDG8jtc+SBcC1sA6ZrrH3qn9XUz4I&#10;7bMc03BhipeHbi/WiabuQpkFZLIRAAky9W/pdbh8iQ8gD6yhrNu+JpoHK8o8eqKfXWIbqfffpo9O&#10;IwuAqYSakaj/rwaPdXbq+7CV+yqXh758a1mMm9Znu4wsAKYSJZhm5+yyJ+rfB0oM+MrbOKnvT8AD&#10;nyvgx3tSyF5uIxW2fWjdDCBFqJhD1H8Efo5pgF0UXydoChzv44o2t8YPwOH4oGt1yF7zQBoub6qO&#10;Mg+MEusEkmPID7GHdQKyAFgSsXrZyjy/VQ783sb4+VCcBbaR3t5aphpHbvcTC8ChCJWL7+qoXN9/&#10;22MarkLx8pD3fVXGQhYAx6NULRXNA79PcP474yfDBSi/TiAwsgA4HKH6r2bU99+Ardz4cO+vYmQB&#10;cByh/qvW6bstfgvbON8QV8u+KPvYJ1Y3sgA4jKuo/63MQ+AH52LloVPfow1vwhXUvw9yyjzwjPLH&#10;Tew0sgCQs7j6//DBTeCHPSywjfQrIwsAHSuq/2gv9X1I4RnjY99awej3IGMl9e+B39tLGgxKFlwn&#10;IAuAPB5IF1H/bOOEw4l1giXKQ2QBkGYB9U+ZB05nkXWCz2guQD9V1X+0iWMaoASVy0OesUQzAfqo&#10;9qCMB37KPFCVKA9VO9uKLAD68SBbSP1T34dl+Eex4ybIlKGbUDPNDnWGxeRDfR+WxUuoRdbQOCMI&#10;+rBOM+XFGh74fdAQ+OFKzFwn8DEVzQDYh3WcUx+J98FBmQeuTmTWp4orJgDoxjrOWRMAxzTA23Hy&#10;NlIWgqEP6zSHdU5XJPZP6vsAxgnloY/4KoB9HLEI7IGfYxoA2hw1EfiYi68A2I+wM7KNE2An6m2k&#10;7i9cA+wnOmKzU+00yjwAg9zWCbIPY9rnwx1AP72TQNT3OaYBQMhgeeiTrBvS7Nmx4J2TMg/AscTa&#10;3J4deh+MRZDiHerWASMtDbX/7Z+//PTvdDaA83BR5ou7Huh9HMZY9HOIvrGtGgAAAAAAAAAAAAAA&#10;AAAAAAAAAAAAAAAAAAAAAAAAAAAAAAAAAAAAAAAAAAAAAAAAAAAAAAAAAAAAAAAAAAAAAAAAAAAA&#10;AAAAAAAAAAAAAAAAAADg3fjb3/4/FBheizo3yCQAAAAASUVORK5CYIJQSwMECgAAAAAAAAAhADNi&#10;CCzyDAAA8gwAABQAAABkcnMvbWVkaWEvaW1hZ2U0LnN2Zzxzdmcgdmlld0JveD0iMCAwIDk2IDk2&#10;IiB4bWxucz0iaHR0cDovL3d3dy53My5vcmcvMjAwMC9zdmciIHhtbG5zOnhsaW5rPSJodHRwOi8v&#10;d3d3LnczLm9yZy8xOTk5L3hsaW5rIiBpZD0iSWNvbnNfQ2VsbFRvd2VyIiBvdmVyZmxvdz0iaGlk&#10;ZGVuIj48c3R5bGU+DQouTXNmdE9mY1RobV9BY2NlbnQyX0ZpbGxfdjIgew0KIGZpbGw6I0VEN0Qz&#10;MTsgDQp9DQo8L3N0eWxlPg0KPHBhdGggZD0iTTQwIDM1IDQyLjggMzIuMkMzOS43MzE4IDI5LjAx&#10;OTQgMzkuNzMxOCAyMy45ODA2IDQyLjggMjAuOEw0MCAxOEMzNS4zMzI2IDIyLjcwNTYgMzUuMzMy&#10;NiAzMC4yOTQ0IDQwIDM1WiIgY2xhc3M9Ik1zZnRPZmNUaG1fQWNjZW50Ml9GaWxsX3YyIiBmaWxs&#10;PSIjRUQ3RDMxIi8+PHBhdGggZD0iTTM0LjQgNDAuNiAzNy4yIDM3LjhDMzAuOTU5MiAzMS41OTg4&#10;IDMwLjkyNzEgMjEuNTEyNSAzNy4xMjgzIDE1LjI3MTcgMzcuMTUyMSAxNS4yNDc3IDM3LjE3NiAx&#10;NS4yMjM4IDM3LjIgMTUuMkwzNC40IDEyLjRDMjYuNjEyOCAyMC4wNzcyIDI2LjUyMzYgMzIuNjEz&#10;NSAzNC4yMDA3IDQwLjQwMDcgMzQuMjY2NyA0MC40Njc2IDM0LjMzMzEgNDAuNTM0IDM0LjQgNDAu&#10;NloiIGNsYXNzPSJNc2Z0T2ZjVGhtX0FjY2VudDJfRmlsbF92MiIgZmlsbD0iI0VEN0QzMSIvPjxw&#10;YXRoIGQ9Ik0zMS41IDQzLjVDMjIuMTY1MSAzNC4wODg5IDIyLjE2NTEgMTguOTExMSAzMS41IDku&#10;NUwyOC43IDYuN0MxNy43NjQ4IDE3LjYzNDEgMTcuNzYzOSAzNS4zNjI3IDI4LjY5OCA0Ni4yOTgg&#10;MjguNjk4NyA0Ni4yOTg3IDI4LjY5OTMgNDYuMjk5MyAyOC43IDQ2LjNaIiBjbGFzcz0iTXNmdE9m&#10;Y1RobV9BY2NlbnQyX0ZpbGxfdjIiIGZpbGw9IiNFRDdEMzEiLz48cGF0aCBkPSJNNTcgMzVDNjEu&#10;NjY3NCAzMC4yOTQ0IDYxLjY2NzQgMjIuNzA1NiA1NyAxOEw1NC4yIDIwLjhDNTUuNjk1MSAyMi4z&#10;MTc5IDU2LjUyMjkgMjQuMzY5NSA1Ni41IDI2LjUgNTYuNTAzNSAyOC42MjY3IDU1LjY3ODUgMzAu&#10;NjcxMiA1NC4yIDMyLjJaIiBjbGFzcz0iTXNmdE9mY1RobV9BY2NlbnQyX0ZpbGxfdjIiIGZpbGw9&#10;IiNFRDdEMzEiLz48cGF0aCBkPSJNNTkuOCAzNy44IDYyLjYgNDAuNkM3MC4zODcyIDMyLjkyMjgg&#10;NzAuNDc2NCAyMC4zODY1IDYyLjc5OTMgMTIuNTk5MyA2Mi43MzMzIDEyLjUzMjQgNjIuNjY2OSAx&#10;Mi40NjYgNjIuNiAxMi40TDU5LjggMTUuMkM2Ni4wNDA4IDIxLjQwMTIgNjYuMDcyOSAzMS40ODc1&#10;IDU5Ljg3MTcgMzcuNzI4MyA1OS44NDc5IDM3Ljc1MjMgNTkuODI0IDM3Ljc3NjIgNTkuOCAzNy44&#10;WiIgY2xhc3M9Ik1zZnRPZmNUaG1fQWNjZW50Ml9GaWxsX3YyIiBmaWxsPSIjRUQ3RDMxIi8+PHBh&#10;dGggZD0iTTY1LjUgNDMuNSA2OC4zIDQ2LjNDNzkuMjM1MiAzNS4zNjU5IDc5LjIzNjEgMTcuNjM3&#10;MyA2OC4zMDIgNi43MDIwMiA2OC4zMDE0IDYuNzAxMzUgNjguMzAwNyA2LjcwMDY3IDY4LjMgNi43&#10;TDY1LjUgOS41Qzc0LjgzNDkgMTguOTExMSA3NC44MzQ5IDM0LjA4ODkgNjUuNSA0My41WiIgY2xh&#10;c3M9Ik1zZnRPZmNUaG1fQWNjZW50Ml9GaWxsX3YyIiBmaWxsPSIjRUQ3RDMxIi8+PHBhdGggZD0i&#10;TTc5IDg2LjcxIDc5IDg2LjcxQzc4Ljk2OTIgODYuNTMyNCA3OC45MTE5IDg2LjM2MDUgNzguODMg&#10;ODYuMiA3OC44MyA4Ni4yIDc4LjgzIDg2LjIgNzguODMgODYuMTRMNTAuMzMgMzAuNjRDNTAuMjQz&#10;MiAzMC40NzczIDUwLjEzMTkgMzAuMzI4OSA1MCAzMC4yIDUyLjA0NzkgMjkuMzcxNiA1My4wMzY1&#10;IDI3LjAzOTggNTIuMjA4MSAyNC45OTE5IDUxLjM3OTcgMjIuOTQ0IDQ5LjA0NzkgMjEuOTU1NCA0&#10;NyAyMi43ODM4IDQ0Ljk1MjEgMjMuNjEyMiA0My45NjM1IDI1Ljk0NCA0NC43OTE5IDI3Ljk5MTkg&#10;NDUuMTk4NCAyOC45OTY3IDQ1Ljk5NTIgMjkuNzkzNSA0NyAzMC4yIDQ2Ljg5MzIgMzAuMzE3NSA0&#10;Ni44MDI0IDMwLjQ0ODcgNDYuNzMgMzAuNTlMMTguMjMgODYuMDlDMTguMjMgODYuMDkgMTguMjMg&#10;ODYuMDkgMTguMjMgODYuMTUgMTguMTQ4MSA4Ni4zMTA1IDE4LjA5MDggODYuNDgyNSAxOC4wNiA4&#10;Ni42NkwxOC4wNiA4Ni42NkMxOC4wMzUxIDg2LjgyNTcgMTguMDM1MSA4Ni45OTQzIDE4LjA2IDg3&#10;LjE2IDE4LjA2IDg3LjE2IDE4LjA2IDg3LjI0IDE4LjA2IDg3LjI4IDE4LjA4NzIgODcuNDQxOCAx&#10;OC4xMzQyIDg3LjU5OTcgMTguMiA4Ny43NSAxOC4yIDg3Ljc1IDE4LjIgODcuNzUgMTguMiA4Ny43&#10;NSAxOC4yIDg3Ljc1IDE4LjMgODcuODkgMTguMzQgODcuOTcgMTguNDAwOSA4OC4wNzA1IDE4LjQ2&#10;NzcgODguMTY3MyAxOC41NCA4OC4yNkwxOC41NCA4OC4yNkMxOC41OTA5IDg4LjMwMzIgMTguNjQ0&#10;MyA4OC4zNDMyIDE4LjcgODguMzggMTguNzg2NCA4OC40NjE4IDE4Ljg4MDEgODguNTM1NSAxOC45&#10;OCA4OC42IDE5LjA1ODEgODguNjQwOCAxOS4xMzgyIDg4LjY3NzUgMTkuMjIgODguNzFMMTkuNTIg&#10;ODguODIgMTkuNzggODguODIgMjAgODkgMjAuMTQgODkgMjAuMjcgODlDMjAuNDUzMiA4OC45ODI4&#10;IDIwLjYzMjMgODguOTM1NSAyMC44IDg4Ljg2TDQ4LjUyIDc2LjY3IDc2LjIgODguODNDNzYuNDUx&#10;MSA4OC45NDQ0IDc2LjcyNDEgODkuMDAyNCA3NyA4OUw3NyA4OUM3Ny4xNjU2IDg4Ljk5NyA3Ny4z&#10;MzAyIDg4Ljk3MzUgNzcuNDkgODguOTNMNzcuNjMgODguOTNDNzcuNzU3IDg4Ljg4MTggNzcuODgw&#10;NyA4OC44MjUgNzggODguNzZMNzguMDkgODguN0M3OC4yMjA4IDg4LjYxNzYgNzguMzQxNiA4OC41&#10;MjAzIDc4LjQ1IDg4LjQxTDc4LjQ1IDg4LjQxQzc4LjUyOCA4OC4zMTIzIDc4LjU5ODIgODguMjA4&#10;NiA3OC42NiA4OC4xIDc4LjcwMzYgODguMDM1NiA3OC43NDM3IDg3Ljk2ODggNzguNzggODcuOSA3&#10;OC43OCA4Ny45IDc4Ljc4IDg3LjkgNzguNzggODcuOSA3OC44NDc2IDg3Ljc0NjkgNzguODk0NyA4&#10;Ny41ODU1IDc4LjkyIDg3LjQyIDc4LjkyIDg3LjQyIDc4LjkyIDg3LjM1IDc4LjkyIDg3LjMxIDc4&#10;Ljk4MjggODcuMTE2NSA3OS4wMDk5IDg2LjkxMzIgNzkgODYuNzFaTTYyIDYyLjE2IDUxLjkgNTUu&#10;MzMgNTYuNzcgNTJaTTQ4LjUgMzUuODggNTQuOTMgNDguMzkgNDguMzUgNTIuOTIgNDIuMzUgNDgu&#10;OTJDNDIuMjE5OCA0OC44MjkyIDQyLjA3ODcgNDguNzU1MyA0MS45MyA0OC43Wk00MC4xMiA1Mi4x&#10;OSA0NC44MSA1NS4zNiAzNSA2Mi4wOVpNMjQuMzUgODIuOTEgMzEuNDEgNjkuMTUgNDMuNTQgNzQu&#10;NDhaTTM1LjU0IDY2LjYgNDguMzcgNTcuNzcgNjEuNDUgNjYuNjIgNDguNTIgNzIuM1pNNjkuNTQg&#10;ODEuNTQgNTMuNDkgNzQuNDkgNjUuNiA2OS4xNyA3Mi42NSA4Mi45WiIgY2xhc3M9Ik1zZnRPZmNU&#10;aG1fQWNjZW50Ml9GaWxsX3YyIiBmaWxsPSIjRUQ3RDMxIi8+PC9zdmc+UEsDBBQABgAIAAAAIQDM&#10;pAF34AAAAAoBAAAPAAAAZHJzL2Rvd25yZXYueG1sTI/BSsNAEIbvgu+wjODNbmJNa2I2pRT1VARb&#10;QbxNs9MkNDsbstskfXu3Jz0NP/Pxzzf5ajKtGKh3jWUF8SwCQVxa3XCl4Gv/9vAMwnlkja1lUnAh&#10;B6vi9ibHTNuRP2nY+UqEEnYZKqi97zIpXVmTQTezHXHYHW1v0IfYV1L3OIZy08rHKFpIgw2HCzV2&#10;tKmpPO3ORsH7iON6Hr8O29Nxc/nZJx/f25iUur+b1i8gPE3+D4arflCHIjgd7Jm1E23IyTKQ15mm&#10;IAKwSJZPIA4K5mkagyxy+f+F4hcAAP//AwBQSwMEFAAGAAgAAAAhAK7Um8vXAAAArQIAABkAAABk&#10;cnMvX3JlbHMvZTJvRG9jLnhtbC5yZWxzvJLPasMwDIfvg76D0X1xkpYxRp1exqDX0T2AsBXHLP6D&#10;5ZX27WsogxW67ZajJPT9PoS2u5OfxZEyuxgUdE0LgoKOxgWr4OPw9vgMggsGg3MMpOBMDLth9bB9&#10;pxlLXeLJJRaVEljBVEp6kZL1RB65iYlCnYwxeyy1zFYm1J9oSfZt+yTzTwYMN0yxNwry3qxBHM6p&#10;Jv/PjuPoNL1G/eUplDsR0vmaXYGYLRUFnozDa3PdpGBB3nfol3HoGz7+6tAt49D9dYfNMg6b7zvI&#10;mycbLgAAAP//AwBQSwECLQAUAAYACAAAACEAqNbHqBMBAABJAgAAEwAAAAAAAAAAAAAAAAAAAAAA&#10;W0NvbnRlbnRfVHlwZXNdLnhtbFBLAQItABQABgAIAAAAIQA4/SH/1gAAAJQBAAALAAAAAAAAAAAA&#10;AAAAAEQBAABfcmVscy8ucmVsc1BLAQItABQABgAIAAAAIQCSNv42kgcAAHY2AAAOAAAAAAAAAAAA&#10;AAAAAEMCAABkcnMvZTJvRG9jLnhtbFBLAQItAAoAAAAAAAAAIQBvSpy3vScAAL0nAAAUAAAAAAAA&#10;AAAAAAAAAAEKAABkcnMvbWVkaWEvaW1hZ2UxLnBuZ1BLAQItAAoAAAAAAAAAIQDUJyci8gwAAPIM&#10;AAAUAAAAAAAAAAAAAAAAAPAxAABkcnMvbWVkaWEvaW1hZ2UyLnN2Z1BLAQItAAoAAAAAAAAAIQDM&#10;/ADXFykAABcpAAAUAAAAAAAAAAAAAAAAABQ/AABkcnMvbWVkaWEvaW1hZ2UzLnBuZ1BLAQItAAoA&#10;AAAAAAAAIQAzYggs8gwAAPIMAAAUAAAAAAAAAAAAAAAAAF1oAABkcnMvbWVkaWEvaW1hZ2U0LnN2&#10;Z1BLAQItABQABgAIAAAAIQDMpAF34AAAAAoBAAAPAAAAAAAAAAAAAAAAAIF1AABkcnMvZG93bnJl&#10;di54bWxQSwECLQAUAAYACAAAACEArtSby9cAAACtAgAAGQAAAAAAAAAAAAAAAACOdgAAZHJzL19y&#10;ZWxzL2Uyb0RvYy54bWwucmVsc1BLBQYAAAAACQAJAEICAACcdwAAAAA=&#10;">
                <v:oval id="Oval 1" o:spid="_x0000_s1028" style="position:absolute;width:40767;height:15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RXywAAAANoAAAAPAAAAZHJzL2Rvd25yZXYueG1sRE/bSgMx&#10;EH0X/IcwQt9s1gptWZsWFQShtPQi+DpsxuziZhI2s+3696ZQ6NNwONdZrAbfqhN1qQls4GlcgCKu&#10;gm3YGfg6fjzOQSVBttgGJgN/lGC1vL9bYGnDmfd0OohTOYRTiQZqkVhqnaqaPKZxiMSZ+wmdR8mw&#10;c9p2eM7hvtWTophqjw3nhhojvddU/R56b+D5Tdx2F+P3Rnje7/Rk7fr9zJjRw/D6AkpokJv46v60&#10;eT5cXrlcvfwHAAD//wMAUEsBAi0AFAAGAAgAAAAhANvh9svuAAAAhQEAABMAAAAAAAAAAAAAAAAA&#10;AAAAAFtDb250ZW50X1R5cGVzXS54bWxQSwECLQAUAAYACAAAACEAWvQsW78AAAAVAQAACwAAAAAA&#10;AAAAAAAAAAAfAQAAX3JlbHMvLnJlbHNQSwECLQAUAAYACAAAACEAyfEV8sAAAADaAAAADwAAAAAA&#10;AAAAAAAAAAAHAgAAZHJzL2Rvd25yZXYueG1sUEsFBgAAAAADAAMAtwAAAPQCAAAAAA==&#10;" fillcolor="#b4c6e7 [1300]" strokecolor="#1f3763 [1604]" strokeweight="1pt">
                  <v:stroke joinstyle="miter"/>
                </v:oval>
                <v:oval id="Oval 2" o:spid="_x0000_s1029" style="position:absolute;left:27940;top:2603;width:8318;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ldTwgAAANoAAAAPAAAAZHJzL2Rvd25yZXYueG1sRI9Bi8Iw&#10;FITvwv6H8Bb2pqkKIl2jyLKCeNK6hx4fzbMpNi+lSWv1128EweMwM98wq81ga9FT6yvHCqaTBARx&#10;4XTFpYK/8268BOEDssbaMSm4k4fN+mO0wlS7G5+oz0IpIoR9igpMCE0qpS8MWfQT1xBH7+JaiyHK&#10;tpS6xVuE21rOkmQhLVYcFww29GOouGadVTDP5W9+fFy6MjuYoXvMp/3B75T6+hy23yACDeEdfrX3&#10;WsEMnlfiDZDrfwAAAP//AwBQSwECLQAUAAYACAAAACEA2+H2y+4AAACFAQAAEwAAAAAAAAAAAAAA&#10;AAAAAAAAW0NvbnRlbnRfVHlwZXNdLnhtbFBLAQItABQABgAIAAAAIQBa9CxbvwAAABUBAAALAAAA&#10;AAAAAAAAAAAAAB8BAABfcmVscy8ucmVsc1BLAQItABQABgAIAAAAIQBZYldTwgAAANoAAAAPAAAA&#10;AAAAAAAAAAAAAAcCAABkcnMvZG93bnJldi54bWxQSwUGAAAAAAMAAwC3AAAA9gIAAAAA&#10;" fillcolor="#f7caac [1301]" strokecolor="#70ad47 [3209]" strokeweight="1pt">
                  <v:stroke joinstyle="miter"/>
                </v:oval>
                <v:shape id="Text Box 2" o:spid="_x0000_s1030" type="#_x0000_t202" style="position:absolute;left:17272;top:254;width:996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4E0188D7" w14:textId="77777777" w:rsidR="00EC3AD8" w:rsidRPr="00F10201" w:rsidRDefault="00EC3AD8" w:rsidP="00EC3AD8">
                        <w:pPr>
                          <w:rPr>
                            <w:b/>
                            <w:bCs/>
                            <w:color w:val="000000" w:themeColor="text1"/>
                            <w:sz w:val="16"/>
                            <w:szCs w:val="16"/>
                          </w:rPr>
                        </w:pPr>
                        <w:r w:rsidRPr="00F10201">
                          <w:rPr>
                            <w:b/>
                            <w:bCs/>
                            <w:color w:val="000000" w:themeColor="text1"/>
                            <w:sz w:val="16"/>
                            <w:szCs w:val="16"/>
                          </w:rPr>
                          <w:t>TA 1, Slice 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 o:spid="_x0000_s1031" type="#_x0000_t75" alt="Cell Tower with solid fill" style="position:absolute;left:17780;top:933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EhwgAAANsAAAAPAAAAZHJzL2Rvd25yZXYueG1sRE9La8JA&#10;EL4X/A/LCL0U3TSUotFNkJSCxzbxoLchO+ZhdjZktzH9991Cobf5+J6zz2bTi4lG11pW8LyOQBBX&#10;VrdcKziV76sNCOeRNfaWScE3OcjSxcMeE23v/ElT4WsRQtglqKDxfkikdFVDBt3aDsSBu9rRoA9w&#10;rKUe8R7CTS/jKHqVBlsODQ0OlDdU3YovoyDv3HApi7nD+OOtKo7nJ99uSanH5XzYgfA0+3/xn/uo&#10;w/wX+P0lHCDTHwAAAP//AwBQSwECLQAUAAYACAAAACEA2+H2y+4AAACFAQAAEwAAAAAAAAAAAAAA&#10;AAAAAAAAW0NvbnRlbnRfVHlwZXNdLnhtbFBLAQItABQABgAIAAAAIQBa9CxbvwAAABUBAAALAAAA&#10;AAAAAAAAAAAAAB8BAABfcmVscy8ucmVsc1BLAQItABQABgAIAAAAIQBVMAEhwgAAANsAAAAPAAAA&#10;AAAAAAAAAAAAAAcCAABkcnMvZG93bnJldi54bWxQSwUGAAAAAAMAAwC3AAAA9gIAAAAA&#10;">
                  <v:imagedata r:id="rId15" o:title="Cell Tower with solid fill"/>
                </v:shape>
                <v:shape id="Graphic 17" o:spid="_x0000_s1032" type="#_x0000_t75" alt="Cell Tower with solid fill" style="position:absolute;left:27368;top:6286;width:3366;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9WwgAAANsAAAAPAAAAZHJzL2Rvd25yZXYueG1sRE87a8Mw&#10;EN4L+Q/iAl1KItdDmziRTXApZGztDMl2WBc/Yp2MpTruv68KhW738T1vn82mFxONrrWs4HkdgSCu&#10;rG65VnAq31cbEM4ja+wtk4JvcpCli4c9Jtre+ZOmwtcihLBLUEHj/ZBI6aqGDLq1HYgDd7WjQR/g&#10;WEs94j2Em17GUfQiDbYcGhocKG+ouhVfRkHeueFSFnOH8cdbVRzPT77dklKPy/mwA+Fp9v/iP/dR&#10;h/mv8PtLOECmPwAAAP//AwBQSwECLQAUAAYACAAAACEA2+H2y+4AAACFAQAAEwAAAAAAAAAAAAAA&#10;AAAAAAAAW0NvbnRlbnRfVHlwZXNdLnhtbFBLAQItABQABgAIAAAAIQBa9CxbvwAAABUBAAALAAAA&#10;AAAAAAAAAAAAAB8BAABfcmVscy8ucmVsc1BLAQItABQABgAIAAAAIQCl4p9WwgAAANsAAAAPAAAA&#10;AAAAAAAAAAAAAAcCAABkcnMvZG93bnJldi54bWxQSwUGAAAAAAMAAwC3AAAA9gIAAAAA&#10;">
                  <v:imagedata r:id="rId15" o:title="Cell Tower with solid fill"/>
                </v:shape>
                <v:shape id="Graphic 18" o:spid="_x0000_s1033" type="#_x0000_t75" alt="Cell Tower with solid fill" style="position:absolute;left:30924;top:4826;width:1461;height:1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YdwwAAANsAAAAPAAAAZHJzL2Rvd25yZXYueG1sRI9Bb8Iw&#10;DIXvSPyHyEi7QbIdJlQICG2atBOMwg/wGq8ta5wqyWjHr8eHSbvZes/vfV5vR9+pK8XUBrbwuDCg&#10;iKvgWq4tnE9v8yWolJEddoHJwi8l2G6mkzUWLgx8pGuZayUhnAq00OTcF1qnqiGPaRF6YtG+QvSY&#10;ZY21dhEHCfedfjLmWXtsWRoa7Omloeq7/PEWzO3yuTSHWPoWzfCxv9zOp92rtQ+zcbcClWnM/+a/&#10;63cn+AIrv8gAenMHAAD//wMAUEsBAi0AFAAGAAgAAAAhANvh9svuAAAAhQEAABMAAAAAAAAAAAAA&#10;AAAAAAAAAFtDb250ZW50X1R5cGVzXS54bWxQSwECLQAUAAYACAAAACEAWvQsW78AAAAVAQAACwAA&#10;AAAAAAAAAAAAAAAfAQAAX3JlbHMvLnJlbHNQSwECLQAUAAYACAAAACEAK+S2HcMAAADbAAAADwAA&#10;AAAAAAAAAAAAAAAHAgAAZHJzL2Rvd25yZXYueG1sUEsFBgAAAAADAAMAtwAAAPcCAAAAAA==&#10;">
                  <v:imagedata r:id="rId16" o:title="Cell Tower with solid fill"/>
                </v:shape>
                <v:shape id="Graphic 21" o:spid="_x0000_s1034" type="#_x0000_t75" alt="Cell Tower with solid fill" style="position:absolute;left:17780;top:273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2gEwwAAANsAAAAPAAAAZHJzL2Rvd25yZXYueG1sRI9Ba8JA&#10;FITvBf/D8gQvRTfJoWh0FYkUPLaxh3p7ZJ9JNPs2ZLdJ/PddQfA4zMw3zGY3mkb01LnasoJ4EYEg&#10;LqyuuVTwc/qcL0E4j6yxsUwK7uRgt528bTDVduBv6nNfigBhl6KCyvs2ldIVFRl0C9sSB+9iO4M+&#10;yK6UusMhwE0jkyj6kAZrDgsVtpRVVNzyP6Mgu7r2fMrHKyZfhyI//r77ekVKzabjfg3C0+hf4Wf7&#10;qBUkMTy+hB8gt/8AAAD//wMAUEsBAi0AFAAGAAgAAAAhANvh9svuAAAAhQEAABMAAAAAAAAAAAAA&#10;AAAAAAAAAFtDb250ZW50X1R5cGVzXS54bWxQSwECLQAUAAYACAAAACEAWvQsW78AAAAVAQAACwAA&#10;AAAAAAAAAAAAAAAfAQAAX3JlbHMvLnJlbHNQSwECLQAUAAYACAAAACEAiytoBMMAAADbAAAADwAA&#10;AAAAAAAAAAAAAAAHAgAAZHJzL2Rvd25yZXYueG1sUEsFBgAAAAADAAMAtwAAAPcCAAAAAA==&#10;">
                  <v:imagedata r:id="rId15" o:title="Cell Tower with solid fill"/>
                </v:shape>
                <v:oval id="Oval 3" o:spid="_x0000_s1035" style="position:absolute;left:2413;top:2667;width:8318;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vLIwwAAANoAAAAPAAAAZHJzL2Rvd25yZXYueG1sRI/BasMw&#10;EETvhfyD2EButZwYSnGthFISKD6lbg45LtbGMrVWxpIdN18fBQo9DjNvhil2s+3ERINvHStYJykI&#10;4trplhsFp+/D8ysIH5A1do5JwS952G0XTwXm2l35i6YqNCKWsM9RgQmhz6X0tSGLPnE9cfQubrAY&#10;ohwaqQe8xnLbyU2avkiLLccFgz19GKp/qtEqyM5yfz7eLmNTlWYeb9l6Kv1BqdVyfn8DEWgO/+E/&#10;+lNHDh5X4g2Q2zsAAAD//wMAUEsBAi0AFAAGAAgAAAAhANvh9svuAAAAhQEAABMAAAAAAAAAAAAA&#10;AAAAAAAAAFtDb250ZW50X1R5cGVzXS54bWxQSwECLQAUAAYACAAAACEAWvQsW78AAAAVAQAACwAA&#10;AAAAAAAAAAAAAAAfAQAAX3JlbHMvLnJlbHNQSwECLQAUAAYACAAAACEANi7yyMMAAADaAAAADwAA&#10;AAAAAAAAAAAAAAAHAgAAZHJzL2Rvd25yZXYueG1sUEsFBgAAAAADAAMAtwAAAPcCAAAAAA==&#10;" fillcolor="#f7caac [1301]" strokecolor="#70ad47 [3209]" strokeweight="1pt">
                  <v:stroke joinstyle="miter"/>
                </v:oval>
                <v:shape id="Text Box 2" o:spid="_x0000_s1036" type="#_x0000_t202" style="position:absolute;left:28028;top:3070;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BEB89AE" w14:textId="77777777" w:rsidR="00EC3AD8" w:rsidRPr="00CB33D2" w:rsidRDefault="00EC3AD8" w:rsidP="00EC3AD8">
                        <w:pPr>
                          <w:rPr>
                            <w:color w:val="ED7D31" w:themeColor="accent2"/>
                            <w:sz w:val="16"/>
                            <w:szCs w:val="16"/>
                          </w:rPr>
                        </w:pPr>
                        <w:r w:rsidRPr="00F10201">
                          <w:rPr>
                            <w:b/>
                            <w:bCs/>
                            <w:color w:val="ED7D31" w:themeColor="accent2"/>
                            <w:sz w:val="16"/>
                            <w:szCs w:val="16"/>
                          </w:rPr>
                          <w:t xml:space="preserve">TA 2, Slice </w:t>
                        </w:r>
                        <w:proofErr w:type="gramStart"/>
                        <w:r w:rsidRPr="00F10201">
                          <w:rPr>
                            <w:b/>
                            <w:bCs/>
                            <w:color w:val="ED7D31" w:themeColor="accent2"/>
                            <w:sz w:val="16"/>
                            <w:szCs w:val="16"/>
                          </w:rPr>
                          <w:t>A,</w:t>
                        </w:r>
                        <w:r w:rsidRPr="00CB33D2">
                          <w:rPr>
                            <w:color w:val="ED7D31" w:themeColor="accent2"/>
                            <w:sz w:val="16"/>
                            <w:szCs w:val="16"/>
                          </w:rPr>
                          <w:t>B</w:t>
                        </w:r>
                        <w:proofErr w:type="gramEnd"/>
                      </w:p>
                    </w:txbxContent>
                  </v:textbox>
                </v:shape>
                <v:shape id="Text Box 23" o:spid="_x0000_s1037" type="#_x0000_t202" style="position:absolute;left:8019;top:9189;width:3556;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060DAF6E" w14:textId="77777777" w:rsidR="00EC3AD8" w:rsidRPr="00C11296" w:rsidRDefault="00EC3AD8" w:rsidP="00EC3AD8">
                        <w:pPr>
                          <w:pStyle w:val="Caption"/>
                          <w:rPr>
                            <w:noProof/>
                            <w:sz w:val="16"/>
                            <w:szCs w:val="16"/>
                          </w:rPr>
                        </w:pPr>
                        <w:r w:rsidRPr="00C11296">
                          <w:rPr>
                            <w:sz w:val="16"/>
                            <w:szCs w:val="16"/>
                          </w:rPr>
                          <w:t>Cell 1</w:t>
                        </w:r>
                      </w:p>
                    </w:txbxContent>
                  </v:textbox>
                </v:shape>
                <v:shape id="Text Box 24" o:spid="_x0000_s1038" type="#_x0000_t202" style="position:absolute;left:18161;top:596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560FD2E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v:textbox>
                </v:shape>
                <v:shape id="Text Box 25" o:spid="_x0000_s1039" type="#_x0000_t202" style="position:absolute;left:18161;top:12318;width:3111;height:2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381B77E9"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v:textbox>
                </v:shape>
                <v:shape id="Text Box 26" o:spid="_x0000_s1040" type="#_x0000_t202" style="position:absolute;left:27749;top:9271;width:3112;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0D3E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v:textbox>
                </v:shape>
                <v:shape id="Text Box 27" o:spid="_x0000_s1041" type="#_x0000_t202" style="position:absolute;left:30734;top:6032;width:3111;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2C487466"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5</w:t>
                        </w:r>
                      </w:p>
                    </w:txbxContent>
                  </v:textbox>
                </v:shape>
                <v:shape id="Graphic 19" o:spid="_x0000_s1042" type="#_x0000_t75" alt="Cell Tower with solid fill" style="position:absolute;left:7429;top:6477;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a6/vAAAANsAAAAPAAAAZHJzL2Rvd25yZXYueG1sRE/NDsFA&#10;EL5LvMNmJC7CloNQlgiROFIO3Cbd0ZbubNNd1NtbicRtvny/M182phRPql1hWcFwEIEgTq0uOFNw&#10;Om77ExDOI2ssLZOCNzlYLtqtOcbavvhAz8RnIoSwi1FB7n0VS+nSnAy6ga2IA3e1tUEfYJ1JXeMr&#10;hJtSjqJoLA0WHBpyrGidU3pPHkbB+uaqyzFpbjjab9Jkd+75YkpKdTvNagbCU+P/4p97p8P8KXx/&#10;CQfIxQcAAP//AwBQSwECLQAUAAYACAAAACEA2+H2y+4AAACFAQAAEwAAAAAAAAAAAAAAAAAAAAAA&#10;W0NvbnRlbnRfVHlwZXNdLnhtbFBLAQItABQABgAIAAAAIQBa9CxbvwAAABUBAAALAAAAAAAAAAAA&#10;AAAAAB8BAABfcmVscy8ucmVsc1BLAQItABQABgAIAAAAIQC7Ma6/vAAAANsAAAAPAAAAAAAAAAAA&#10;AAAAAAcCAABkcnMvZG93bnJldi54bWxQSwUGAAAAAAMAAwC3AAAA8AIAAAAA&#10;">
                  <v:imagedata r:id="rId15" o:title="Cell Tower with solid fill"/>
                </v:shape>
                <v:shape id="Text Box 6" o:spid="_x0000_s1043" type="#_x0000_t202" style="position:absolute;left:4830;top:6286;width:3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2A63150"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6</w:t>
                        </w:r>
                      </w:p>
                    </w:txbxContent>
                  </v:textbox>
                </v:shape>
                <v:shape id="Text Box 2" o:spid="_x0000_s1044" type="#_x0000_t202" style="position:absolute;left:2493;top:3311;width:100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CBEB61B" w14:textId="77777777" w:rsidR="00EC3AD8" w:rsidRPr="00F10201" w:rsidRDefault="00EC3AD8" w:rsidP="00EC3AD8">
                        <w:pPr>
                          <w:rPr>
                            <w:b/>
                            <w:bCs/>
                            <w:color w:val="ED7D31" w:themeColor="accent2"/>
                            <w:sz w:val="16"/>
                            <w:szCs w:val="16"/>
                          </w:rPr>
                        </w:pPr>
                        <w:r w:rsidRPr="00F10201">
                          <w:rPr>
                            <w:b/>
                            <w:bCs/>
                            <w:color w:val="ED7D31" w:themeColor="accent2"/>
                            <w:sz w:val="16"/>
                            <w:szCs w:val="16"/>
                          </w:rPr>
                          <w:t xml:space="preserve">TA 3, Slice </w:t>
                        </w:r>
                        <w:proofErr w:type="gramStart"/>
                        <w:r w:rsidRPr="00F10201">
                          <w:rPr>
                            <w:b/>
                            <w:bCs/>
                            <w:color w:val="ED7D31" w:themeColor="accent2"/>
                            <w:sz w:val="16"/>
                            <w:szCs w:val="16"/>
                          </w:rPr>
                          <w:t>A,C</w:t>
                        </w:r>
                        <w:proofErr w:type="gramEnd"/>
                      </w:p>
                    </w:txbxContent>
                  </v:textbox>
                </v:shape>
                <v:shape id="Graphic 8" o:spid="_x0000_s1045" type="#_x0000_t75" alt="Cell Tower with solid fill" style="position:absolute;left:5461;top:5207;width:1587;height:1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vIVvgAAANoAAAAPAAAAZHJzL2Rvd25yZXYueG1sRE/NisIw&#10;EL4LvkMYwZsm60GkGkVcFvaka/UBxmZsq82kJNF2fXpzWNjjx/e/2vS2EU/yoXas4WOqQBAXztRc&#10;ajifviYLECEiG2wck4ZfCrBZDwcrzIzr+EjPPJYihXDIUEMVY5tJGYqKLIapa4kTd3XeYkzQl9J4&#10;7FK4beRMqbm0WHNqqLClXUXFPX9YDep1uyzUwee2RtX97G+v82n7qfV41G+XICL18V/85/42GtLW&#10;dCXdALl+AwAA//8DAFBLAQItABQABgAIAAAAIQDb4fbL7gAAAIUBAAATAAAAAAAAAAAAAAAAAAAA&#10;AABbQ29udGVudF9UeXBlc10ueG1sUEsBAi0AFAAGAAgAAAAhAFr0LFu/AAAAFQEAAAsAAAAAAAAA&#10;AAAAAAAAHwEAAF9yZWxzLy5yZWxzUEsBAi0AFAAGAAgAAAAhAJLm8hW+AAAA2gAAAA8AAAAAAAAA&#10;AAAAAAAABwIAAGRycy9kb3ducmV2LnhtbFBLBQYAAAAAAwADALcAAADyAgAAAAA=&#10;">
                  <v:imagedata r:id="rId16" o:title="Cell Tower with solid fill"/>
                </v:shape>
                <w10:wrap type="topAndBottom" anchory="page"/>
              </v:group>
            </w:pict>
          </mc:Fallback>
        </mc:AlternateContent>
      </w:r>
      <w:r w:rsidR="007E23FD">
        <w:t xml:space="preserve">In the system showed in figure 1, it is preferred that the </w:t>
      </w:r>
      <w:r w:rsidR="00A80E5C">
        <w:t>e</w:t>
      </w:r>
      <w:r w:rsidR="007E23FD">
        <w:t xml:space="preserve">MBB slice A is only used in </w:t>
      </w:r>
      <w:r w:rsidR="00546910">
        <w:t>TA1</w:t>
      </w:r>
      <w:r w:rsidR="007E23FD">
        <w:t xml:space="preserve">. The reason that it is also available </w:t>
      </w:r>
      <w:r w:rsidR="00317575">
        <w:t>in the microcells is that when using Partially Allowed/Rejected NSSAI’s, it is still required that there is at least one slice in the Allowed NSSAI.</w:t>
      </w:r>
    </w:p>
    <w:p w14:paraId="1FD3C8B8" w14:textId="5AD0D7BD" w:rsidR="00EC3AD8" w:rsidRDefault="00546910" w:rsidP="00EC3AD8">
      <w:r>
        <w:t>Example 1: A</w:t>
      </w:r>
      <w:r w:rsidR="00EC3AD8">
        <w:t xml:space="preserve"> UE arrives in cell 1, and tries to register slice A and B. The UE is assigned an RA that contains both TA1&amp;TA2. Slice A is in the Allowed NSSAI and slice B is rejected partially in the RA. The AMF is configured with a policy indicating that slice B should be used whenever in range, so the UE is also sent a Target NSSAI with slice B (and slice A) and a Target RFSP with the frequency of </w:t>
      </w:r>
      <w:r w:rsidR="009668A3">
        <w:t>the microcells</w:t>
      </w:r>
      <w:r w:rsidR="00EC3AD8">
        <w:t>.</w:t>
      </w:r>
      <w:r w:rsidR="00EC3AD8">
        <w:rPr>
          <w:noProof/>
        </w:rPr>
        <w:t xml:space="preserve"> </w:t>
      </w:r>
    </w:p>
    <w:p w14:paraId="1AC7F870" w14:textId="58610FF1" w:rsidR="00EC3AD8" w:rsidRDefault="00EC3AD8" w:rsidP="00EC3AD8">
      <w:r>
        <w:t xml:space="preserve">RAN collects measurements on the frequency of the microcells, and concludes that the UE have coverage of Cell 6, but since that cell does not support Slice B, the UE remains in cell 1. Later, the UE moves into coverage of cell 5, but </w:t>
      </w:r>
      <w:r w:rsidR="008C5423">
        <w:t>the UE</w:t>
      </w:r>
      <w:r>
        <w:t xml:space="preserve"> is served by cell 4 which is in TA</w:t>
      </w:r>
      <w:r w:rsidR="003E1BD2">
        <w:t xml:space="preserve"> </w:t>
      </w:r>
      <w:r>
        <w:t xml:space="preserve">1, so the UE will not register again. Cell 4 have not received the Target NSSAI, and the AMF is not able to send a new Target NSSAI, so cell 4 does not have the information needed to move the UE to cell 5, and the UE will not get access to slice B. </w:t>
      </w:r>
    </w:p>
    <w:p w14:paraId="5A4C7540" w14:textId="14B1BE02" w:rsidR="00FB21AA" w:rsidRPr="009004B2" w:rsidRDefault="005C0EEA" w:rsidP="00EC3AD8">
      <w:pPr>
        <w:rPr>
          <w:b/>
          <w:bCs/>
        </w:rPr>
      </w:pPr>
      <w:r w:rsidRPr="001F6E8E">
        <w:rPr>
          <w:b/>
          <w:bCs/>
        </w:rPr>
        <w:t>Observation</w:t>
      </w:r>
      <w:r>
        <w:rPr>
          <w:b/>
          <w:bCs/>
        </w:rPr>
        <w:t xml:space="preserve"> 1</w:t>
      </w:r>
      <w:r w:rsidRPr="001F6E8E">
        <w:rPr>
          <w:b/>
          <w:bCs/>
        </w:rPr>
        <w:t xml:space="preserve">: </w:t>
      </w:r>
      <w:r w:rsidR="007410A8">
        <w:rPr>
          <w:b/>
          <w:bCs/>
        </w:rPr>
        <w:t xml:space="preserve">Target NSSAI </w:t>
      </w:r>
      <w:r w:rsidR="004059B5">
        <w:rPr>
          <w:b/>
          <w:bCs/>
        </w:rPr>
        <w:t xml:space="preserve">of R17 can not be used to </w:t>
      </w:r>
      <w:r w:rsidR="007410A8">
        <w:rPr>
          <w:b/>
          <w:bCs/>
        </w:rPr>
        <w:t xml:space="preserve">re-direct </w:t>
      </w:r>
      <w:r w:rsidR="00A54C0B">
        <w:rPr>
          <w:b/>
          <w:bCs/>
        </w:rPr>
        <w:t>a UE to a</w:t>
      </w:r>
      <w:r w:rsidR="004059B5">
        <w:rPr>
          <w:b/>
          <w:bCs/>
        </w:rPr>
        <w:t xml:space="preserve"> </w:t>
      </w:r>
      <w:r w:rsidR="00D40BF1">
        <w:rPr>
          <w:b/>
          <w:bCs/>
        </w:rPr>
        <w:t>cell supporting</w:t>
      </w:r>
      <w:r w:rsidR="004059B5">
        <w:rPr>
          <w:b/>
          <w:bCs/>
        </w:rPr>
        <w:t xml:space="preserve"> a</w:t>
      </w:r>
      <w:r w:rsidR="00F64414">
        <w:rPr>
          <w:b/>
          <w:bCs/>
        </w:rPr>
        <w:t>n</w:t>
      </w:r>
      <w:r w:rsidR="004059B5">
        <w:rPr>
          <w:b/>
          <w:bCs/>
        </w:rPr>
        <w:t xml:space="preserve"> NSSAI</w:t>
      </w:r>
      <w:r w:rsidR="00F64414">
        <w:rPr>
          <w:b/>
          <w:bCs/>
        </w:rPr>
        <w:t xml:space="preserve"> Partially Rejected in RA</w:t>
      </w:r>
      <w:r w:rsidR="00086BE1">
        <w:rPr>
          <w:b/>
          <w:bCs/>
        </w:rPr>
        <w:t xml:space="preserve">, unless </w:t>
      </w:r>
      <w:r w:rsidR="00D40BF1">
        <w:rPr>
          <w:b/>
          <w:bCs/>
        </w:rPr>
        <w:t>the</w:t>
      </w:r>
      <w:r w:rsidR="00273269">
        <w:rPr>
          <w:b/>
          <w:bCs/>
        </w:rPr>
        <w:t xml:space="preserve"> cell</w:t>
      </w:r>
      <w:r w:rsidR="00086BE1">
        <w:rPr>
          <w:b/>
          <w:bCs/>
        </w:rPr>
        <w:t xml:space="preserve"> is within range when the UE registers.</w:t>
      </w:r>
    </w:p>
    <w:p w14:paraId="0492A002" w14:textId="7D7CE686" w:rsidR="00EC3AD8" w:rsidRDefault="00EC3AD8" w:rsidP="00EC3AD8">
      <w:r>
        <w:t>If RFSP is used to steer the UE instead of Target RFSP, RAN will be able to move the UE to cell 5</w:t>
      </w:r>
      <w:r w:rsidR="008623B5">
        <w:t xml:space="preserve"> once in range</w:t>
      </w:r>
      <w:r>
        <w:t>, but the UE will also be moved to all other cells on the same frequency</w:t>
      </w:r>
      <w:r w:rsidR="00966D41">
        <w:t xml:space="preserve">, so the UE will </w:t>
      </w:r>
      <w:r w:rsidR="00ED6B2F">
        <w:t>first be moved to cell 6 and cause unwanted load in that cell</w:t>
      </w:r>
      <w:r>
        <w:t xml:space="preserve">. </w:t>
      </w:r>
    </w:p>
    <w:p w14:paraId="6EA9B258" w14:textId="7C88E4AC" w:rsidR="000270A0" w:rsidRDefault="000270A0" w:rsidP="00EC3AD8">
      <w:r w:rsidRPr="001F6E8E">
        <w:rPr>
          <w:b/>
          <w:bCs/>
        </w:rPr>
        <w:t>Observation</w:t>
      </w:r>
      <w:r>
        <w:rPr>
          <w:b/>
          <w:bCs/>
        </w:rPr>
        <w:t xml:space="preserve"> </w:t>
      </w:r>
      <w:r w:rsidR="00A0588F">
        <w:rPr>
          <w:b/>
          <w:bCs/>
        </w:rPr>
        <w:t>2</w:t>
      </w:r>
      <w:r w:rsidRPr="001F6E8E">
        <w:rPr>
          <w:b/>
          <w:bCs/>
        </w:rPr>
        <w:t xml:space="preserve">: </w:t>
      </w:r>
      <w:r w:rsidR="004F6C4E">
        <w:rPr>
          <w:b/>
          <w:bCs/>
        </w:rPr>
        <w:t xml:space="preserve">The RFSP value can be used </w:t>
      </w:r>
      <w:r w:rsidR="00EB153A">
        <w:rPr>
          <w:b/>
          <w:bCs/>
        </w:rPr>
        <w:t>to steer a UE to anothe</w:t>
      </w:r>
      <w:r w:rsidR="00A0588F">
        <w:rPr>
          <w:b/>
          <w:bCs/>
        </w:rPr>
        <w:t>r</w:t>
      </w:r>
      <w:r w:rsidR="00EB153A">
        <w:rPr>
          <w:b/>
          <w:bCs/>
        </w:rPr>
        <w:t xml:space="preserve"> frequency band, but in case the frequency band is not only used for the </w:t>
      </w:r>
      <w:r w:rsidR="00F5703A">
        <w:rPr>
          <w:b/>
          <w:bCs/>
        </w:rPr>
        <w:t xml:space="preserve">desired slice, the UE will cause unwanted load in other cells of the frequency band. </w:t>
      </w:r>
    </w:p>
    <w:p w14:paraId="028063CD" w14:textId="57E52013" w:rsidR="00C507A6" w:rsidRDefault="00EC3AD8" w:rsidP="00EC3AD8">
      <w:r>
        <w:t>However, when the AMF is informed that UE has moved to a new gNB (e.g. Cell 4), it can see in the Partially Rejected NSSAI that the UE want to access slice B, and it will know that the gNB of serving cell is not aware of this, so a Target NSSAI would help the RAN to steer the UE. If the Target NSSAI is introduced to the PATH SWITCH ACK, the AMF can send the Target NSSAI and Target RFSP to RAN, and the UE will be moved to cell 5 and get access to the slice B.</w:t>
      </w:r>
    </w:p>
    <w:p w14:paraId="786FCAFD" w14:textId="0D7C1A89" w:rsidR="002C6059" w:rsidRDefault="00C507A6" w:rsidP="00EC3AD8">
      <w:pPr>
        <w:rPr>
          <w:b/>
          <w:bCs/>
        </w:rPr>
      </w:pPr>
      <w:r w:rsidRPr="001F6E8E">
        <w:rPr>
          <w:b/>
          <w:bCs/>
        </w:rPr>
        <w:t>Observation</w:t>
      </w:r>
      <w:r>
        <w:rPr>
          <w:b/>
          <w:bCs/>
        </w:rPr>
        <w:t xml:space="preserve"> 3</w:t>
      </w:r>
      <w:r w:rsidRPr="001F6E8E">
        <w:rPr>
          <w:b/>
          <w:bCs/>
        </w:rPr>
        <w:t xml:space="preserve">: </w:t>
      </w:r>
      <w:r>
        <w:rPr>
          <w:b/>
          <w:bCs/>
        </w:rPr>
        <w:t xml:space="preserve">If the Target NSSAI </w:t>
      </w:r>
      <w:r w:rsidR="00830664">
        <w:rPr>
          <w:b/>
          <w:bCs/>
        </w:rPr>
        <w:t>and Target RFSP are</w:t>
      </w:r>
      <w:r>
        <w:rPr>
          <w:b/>
          <w:bCs/>
        </w:rPr>
        <w:t xml:space="preserve"> </w:t>
      </w:r>
      <w:r w:rsidR="004B3D54">
        <w:rPr>
          <w:b/>
          <w:bCs/>
        </w:rPr>
        <w:t xml:space="preserve">sent both </w:t>
      </w:r>
      <w:r w:rsidR="00595D05">
        <w:rPr>
          <w:b/>
          <w:bCs/>
        </w:rPr>
        <w:t>at</w:t>
      </w:r>
      <w:r w:rsidR="004B3D54">
        <w:rPr>
          <w:b/>
          <w:bCs/>
        </w:rPr>
        <w:t xml:space="preserve"> registration and </w:t>
      </w:r>
      <w:r>
        <w:rPr>
          <w:b/>
          <w:bCs/>
        </w:rPr>
        <w:t>in the PATH SWITCH ACK</w:t>
      </w:r>
      <w:r w:rsidR="003E4B2D">
        <w:rPr>
          <w:b/>
          <w:bCs/>
        </w:rPr>
        <w:t xml:space="preserve"> </w:t>
      </w:r>
      <w:r w:rsidR="00D06DE9">
        <w:rPr>
          <w:b/>
          <w:bCs/>
        </w:rPr>
        <w:t>after changing</w:t>
      </w:r>
      <w:r w:rsidR="003E4B2D">
        <w:rPr>
          <w:b/>
          <w:bCs/>
        </w:rPr>
        <w:t xml:space="preserve"> gNB</w:t>
      </w:r>
      <w:r w:rsidR="00D06DE9">
        <w:rPr>
          <w:b/>
          <w:bCs/>
        </w:rPr>
        <w:t>,</w:t>
      </w:r>
      <w:r w:rsidR="003E4B2D">
        <w:rPr>
          <w:b/>
          <w:bCs/>
        </w:rPr>
        <w:t xml:space="preserve"> </w:t>
      </w:r>
      <w:r w:rsidR="005932E2">
        <w:rPr>
          <w:b/>
          <w:bCs/>
        </w:rPr>
        <w:t>when</w:t>
      </w:r>
      <w:r w:rsidR="00F60AA2">
        <w:rPr>
          <w:b/>
          <w:bCs/>
        </w:rPr>
        <w:t xml:space="preserve"> the UE have a </w:t>
      </w:r>
      <w:r w:rsidR="002C6059">
        <w:rPr>
          <w:b/>
          <w:bCs/>
        </w:rPr>
        <w:t xml:space="preserve">slice that is Rejected Partially in the RA, </w:t>
      </w:r>
      <w:r w:rsidR="004E6559">
        <w:rPr>
          <w:b/>
          <w:bCs/>
        </w:rPr>
        <w:t xml:space="preserve">RAN will be able to steer the UE to a cell supporting that slice as soon as </w:t>
      </w:r>
      <w:r w:rsidR="009016C4">
        <w:rPr>
          <w:b/>
          <w:bCs/>
        </w:rPr>
        <w:t>the UE</w:t>
      </w:r>
      <w:r w:rsidR="004E6559">
        <w:rPr>
          <w:b/>
          <w:bCs/>
        </w:rPr>
        <w:t xml:space="preserve"> get within range.</w:t>
      </w:r>
    </w:p>
    <w:p w14:paraId="69489DA2" w14:textId="77777777" w:rsidR="00E21B7C" w:rsidRDefault="00EC3AD8" w:rsidP="00EC3AD8">
      <w:r>
        <w:t>There are also scenarios when the Target NSSAI is useful even when the Partially Allowed NSSAI is used. In the above example, if slice B is placed in the Partially Allowed NSSAI which is sent to RAN, RAN would have sufficient information to move the UE to cell 5. However, if it is not possible to serve all requested slices simultaneously, the Partially Allowed NSSAI will not provide sufficient information to RAN to know where to move the UE</w:t>
      </w:r>
      <w:r w:rsidR="00D3092E">
        <w:t xml:space="preserve">. </w:t>
      </w:r>
    </w:p>
    <w:p w14:paraId="6FD4ACC9" w14:textId="370D20D5" w:rsidR="00910F4D" w:rsidRDefault="00D3092E" w:rsidP="00EC3AD8">
      <w:r>
        <w:t xml:space="preserve">Figure 2 shows a network </w:t>
      </w:r>
      <w:r w:rsidR="0050692E">
        <w:t>similar to th</w:t>
      </w:r>
      <w:r w:rsidR="00D45DA8">
        <w:t>at of figure 1</w:t>
      </w:r>
      <w:r w:rsidR="0050692E">
        <w:t xml:space="preserve">, but with a new </w:t>
      </w:r>
      <w:r w:rsidR="00EF791A">
        <w:t xml:space="preserve">MBB </w:t>
      </w:r>
      <w:r w:rsidR="0050692E">
        <w:t xml:space="preserve">slice, D. </w:t>
      </w:r>
      <w:r w:rsidR="00BE7A21">
        <w:t>S</w:t>
      </w:r>
      <w:r w:rsidR="00EF791A">
        <w:t xml:space="preserve">lice A is only used as a default slice during registration, and </w:t>
      </w:r>
      <w:r w:rsidR="00BE7A21">
        <w:t xml:space="preserve">slice D is used for general MBB load. (This configuration ensures that </w:t>
      </w:r>
      <w:r w:rsidR="00081AB1">
        <w:t xml:space="preserve">the microcells are not loaded by </w:t>
      </w:r>
      <w:r w:rsidR="002134E7">
        <w:t>e</w:t>
      </w:r>
      <w:r w:rsidR="00081AB1">
        <w:t>MBB traffic.</w:t>
      </w:r>
      <w:r w:rsidR="00E21B7C">
        <w:t>)</w:t>
      </w:r>
      <w:r w:rsidR="00BE7A21">
        <w:t xml:space="preserve"> </w:t>
      </w:r>
      <w:r w:rsidR="00F40C85">
        <w:t xml:space="preserve"> </w:t>
      </w:r>
    </w:p>
    <w:p w14:paraId="77211749" w14:textId="77777777" w:rsidR="00EC3AD8" w:rsidRDefault="00EC3AD8" w:rsidP="00EC3AD8"/>
    <w:p w14:paraId="4B87431B" w14:textId="0CE66769" w:rsidR="00EC3AD8" w:rsidRDefault="00EC3AD8" w:rsidP="00EC3AD8">
      <w:r>
        <w:lastRenderedPageBreak/>
        <w:t xml:space="preserve">Example 2:  In the system showed in figure 2, a UE arrives in cell 1, and tries to register slice A, B and </w:t>
      </w:r>
      <w:r w:rsidR="00102B51">
        <w:t>D</w:t>
      </w:r>
      <w:r>
        <w:t xml:space="preserve">. The UE is assigned an RA that contains both TA1&amp;TA2, an Allowed NSSAI with slice A and a partially allowed NSSAI with slice B and </w:t>
      </w:r>
      <w:r w:rsidR="004327B7">
        <w:t>D</w:t>
      </w:r>
      <w:r>
        <w:t xml:space="preserve">. </w:t>
      </w:r>
      <w:r w:rsidR="007F65B1">
        <w:t xml:space="preserve">Since </w:t>
      </w:r>
      <w:r w:rsidR="00150686">
        <w:t>slice D is available in TA 1, the UE starts service on</w:t>
      </w:r>
      <w:r w:rsidR="00875611">
        <w:t xml:space="preserve"> that slice. </w:t>
      </w:r>
      <w:r>
        <w:t xml:space="preserve">When the UE moves into coverage of Cell 5, RAN will, based on the Partially Allowed NSSAI, know </w:t>
      </w:r>
      <w:r w:rsidR="002D15D4">
        <w:rPr>
          <w:noProof/>
        </w:rPr>
        <mc:AlternateContent>
          <mc:Choice Requires="wpg">
            <w:drawing>
              <wp:anchor distT="0" distB="0" distL="114300" distR="114300" simplePos="0" relativeHeight="251658240" behindDoc="0" locked="0" layoutInCell="1" allowOverlap="1" wp14:anchorId="023EB4C3" wp14:editId="48117045">
                <wp:simplePos x="0" y="0"/>
                <wp:positionH relativeFrom="column">
                  <wp:posOffset>104874</wp:posOffset>
                </wp:positionH>
                <wp:positionV relativeFrom="page">
                  <wp:posOffset>299085</wp:posOffset>
                </wp:positionV>
                <wp:extent cx="4152900" cy="2641600"/>
                <wp:effectExtent l="0" t="0" r="19050" b="6350"/>
                <wp:wrapTopAndBottom/>
                <wp:docPr id="199" name="Group 199"/>
                <wp:cNvGraphicFramePr/>
                <a:graphic xmlns:a="http://schemas.openxmlformats.org/drawingml/2006/main">
                  <a:graphicData uri="http://schemas.microsoft.com/office/word/2010/wordprocessingGroup">
                    <wpg:wgp>
                      <wpg:cNvGrpSpPr/>
                      <wpg:grpSpPr>
                        <a:xfrm>
                          <a:off x="0" y="0"/>
                          <a:ext cx="4152900" cy="2641600"/>
                          <a:chOff x="0" y="0"/>
                          <a:chExt cx="4152900" cy="2641600"/>
                        </a:xfrm>
                      </wpg:grpSpPr>
                      <wps:wsp>
                        <wps:cNvPr id="198" name="Oval 198"/>
                        <wps:cNvSpPr/>
                        <wps:spPr>
                          <a:xfrm>
                            <a:off x="107950" y="0"/>
                            <a:ext cx="4044950" cy="16700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336549" y="320633"/>
                            <a:ext cx="892547" cy="5874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0" y="1758950"/>
                            <a:ext cx="4076700" cy="882650"/>
                          </a:xfrm>
                          <a:prstGeom prst="rect">
                            <a:avLst/>
                          </a:prstGeom>
                          <a:solidFill>
                            <a:prstClr val="white"/>
                          </a:solidFill>
                          <a:ln>
                            <a:noFill/>
                          </a:ln>
                        </wps:spPr>
                        <wps:txbx>
                          <w:txbxContent>
                            <w:p w14:paraId="6FBA0B7D" w14:textId="4D3D93CB" w:rsidR="00EC3AD8" w:rsidRPr="005935C1" w:rsidRDefault="00EC3AD8" w:rsidP="002134E7">
                              <w:pPr>
                                <w:pStyle w:val="Caption"/>
                                <w:jc w:val="center"/>
                                <w:rPr>
                                  <w:noProof/>
                                </w:rPr>
                              </w:pPr>
                              <w:r>
                                <w:t xml:space="preserve">Figure </w:t>
                              </w:r>
                              <w:r>
                                <w:fldChar w:fldCharType="begin"/>
                              </w:r>
                              <w:r>
                                <w:instrText xml:space="preserve"> SEQ Figure \* ARABIC </w:instrText>
                              </w:r>
                              <w:r>
                                <w:fldChar w:fldCharType="separate"/>
                              </w:r>
                              <w:r>
                                <w:rPr>
                                  <w:noProof/>
                                </w:rPr>
                                <w:t>2</w:t>
                              </w:r>
                              <w:r>
                                <w:fldChar w:fldCharType="end"/>
                              </w:r>
                              <w:r>
                                <w:t xml:space="preserve"> System scenario where the macro cells are in a TA 1, supporting the default slice A and </w:t>
                              </w:r>
                              <w:r w:rsidR="00FE4340">
                                <w:t xml:space="preserve">a MBB </w:t>
                              </w:r>
                              <w:r>
                                <w:t xml:space="preserve">slice </w:t>
                              </w:r>
                              <w:r w:rsidR="00A31E90">
                                <w:t>D</w:t>
                              </w:r>
                              <w:r>
                                <w:t xml:space="preserve">. A local slice B is served by the microcell 5 in TA2, and another local slice, </w:t>
                              </w:r>
                              <w:r w:rsidR="00A31E90">
                                <w:t>C</w:t>
                              </w:r>
                              <w:r>
                                <w:t xml:space="preserve">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51" name="Oval 51"/>
                        <wps:cNvSpPr/>
                        <wps:spPr>
                          <a:xfrm>
                            <a:off x="2762249" y="320633"/>
                            <a:ext cx="883475" cy="6255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2"/>
                        <wps:cNvSpPr txBox="1">
                          <a:spLocks noChangeArrowheads="1"/>
                        </wps:cNvSpPr>
                        <wps:spPr bwMode="auto">
                          <a:xfrm>
                            <a:off x="1695450" y="152400"/>
                            <a:ext cx="996950" cy="374650"/>
                          </a:xfrm>
                          <a:prstGeom prst="rect">
                            <a:avLst/>
                          </a:prstGeom>
                          <a:noFill/>
                          <a:ln w="9525">
                            <a:noFill/>
                            <a:miter lim="800000"/>
                            <a:headEnd/>
                            <a:tailEnd/>
                          </a:ln>
                        </wps:spPr>
                        <wps:txbx>
                          <w:txbxContent>
                            <w:p w14:paraId="4F57BC1C" w14:textId="5C89A85E" w:rsidR="00EC3AD8" w:rsidRPr="00F10201" w:rsidRDefault="00EC3AD8" w:rsidP="00EC3AD8">
                              <w:pPr>
                                <w:rPr>
                                  <w:b/>
                                  <w:bCs/>
                                  <w:color w:val="000000" w:themeColor="text1"/>
                                  <w:sz w:val="16"/>
                                  <w:szCs w:val="16"/>
                                </w:rPr>
                              </w:pPr>
                              <w:r w:rsidRPr="00F10201">
                                <w:rPr>
                                  <w:b/>
                                  <w:bCs/>
                                  <w:color w:val="000000" w:themeColor="text1"/>
                                  <w:sz w:val="16"/>
                                  <w:szCs w:val="16"/>
                                </w:rPr>
                                <w:t xml:space="preserve">TA 1, Slice A, </w:t>
                              </w:r>
                              <w:r w:rsidR="00346C54">
                                <w:rPr>
                                  <w:b/>
                                  <w:bCs/>
                                  <w:color w:val="000000" w:themeColor="text1"/>
                                  <w:sz w:val="16"/>
                                  <w:szCs w:val="16"/>
                                </w:rPr>
                                <w:t>D</w:t>
                              </w:r>
                            </w:p>
                          </w:txbxContent>
                        </wps:txbx>
                        <wps:bodyPr rot="0" vert="horz" wrap="square" lIns="91440" tIns="45720" rIns="91440" bIns="45720" anchor="t" anchorCtr="0">
                          <a:noAutofit/>
                        </wps:bodyPr>
                      </wps:wsp>
                      <pic:pic xmlns:pic="http://schemas.openxmlformats.org/drawingml/2006/picture">
                        <pic:nvPicPr>
                          <pic:cNvPr id="53" name="Graphic 53"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1060450"/>
                            <a:ext cx="342900" cy="342900"/>
                          </a:xfrm>
                          <a:prstGeom prst="rect">
                            <a:avLst/>
                          </a:prstGeom>
                        </pic:spPr>
                      </pic:pic>
                      <pic:pic xmlns:pic="http://schemas.openxmlformats.org/drawingml/2006/picture">
                        <pic:nvPicPr>
                          <pic:cNvPr id="54" name="Graphic 5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05100" y="755650"/>
                            <a:ext cx="336550" cy="336550"/>
                          </a:xfrm>
                          <a:prstGeom prst="rect">
                            <a:avLst/>
                          </a:prstGeom>
                        </pic:spPr>
                      </pic:pic>
                      <pic:pic xmlns:pic="http://schemas.openxmlformats.org/drawingml/2006/picture">
                        <pic:nvPicPr>
                          <pic:cNvPr id="55" name="Graphic 55"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60700" y="552450"/>
                            <a:ext cx="203200" cy="203200"/>
                          </a:xfrm>
                          <a:prstGeom prst="rect">
                            <a:avLst/>
                          </a:prstGeom>
                        </pic:spPr>
                      </pic:pic>
                      <pic:pic xmlns:pic="http://schemas.openxmlformats.org/drawingml/2006/picture">
                        <pic:nvPicPr>
                          <pic:cNvPr id="56" name="Graphic 56"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23900" y="825500"/>
                            <a:ext cx="342900" cy="342900"/>
                          </a:xfrm>
                          <a:prstGeom prst="rect">
                            <a:avLst/>
                          </a:prstGeom>
                        </pic:spPr>
                      </pic:pic>
                      <pic:pic xmlns:pic="http://schemas.openxmlformats.org/drawingml/2006/picture">
                        <pic:nvPicPr>
                          <pic:cNvPr id="57" name="Graphic 5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400050"/>
                            <a:ext cx="342900" cy="342900"/>
                          </a:xfrm>
                          <a:prstGeom prst="rect">
                            <a:avLst/>
                          </a:prstGeom>
                        </pic:spPr>
                      </pic:pic>
                      <wps:wsp>
                        <wps:cNvPr id="58" name="Text Box 2"/>
                        <wps:cNvSpPr txBox="1">
                          <a:spLocks noChangeArrowheads="1"/>
                        </wps:cNvSpPr>
                        <wps:spPr bwMode="auto">
                          <a:xfrm>
                            <a:off x="2806700" y="374650"/>
                            <a:ext cx="920750" cy="228600"/>
                          </a:xfrm>
                          <a:prstGeom prst="rect">
                            <a:avLst/>
                          </a:prstGeom>
                          <a:noFill/>
                          <a:ln w="9525">
                            <a:noFill/>
                            <a:miter lim="800000"/>
                            <a:headEnd/>
                            <a:tailEnd/>
                          </a:ln>
                        </wps:spPr>
                        <wps:txbx>
                          <w:txbxContent>
                            <w:p w14:paraId="73D86831" w14:textId="77777777" w:rsidR="00EC3AD8" w:rsidRPr="00CB33D2" w:rsidRDefault="00EC3AD8" w:rsidP="00EC3AD8">
                              <w:pPr>
                                <w:rPr>
                                  <w:color w:val="ED7D31" w:themeColor="accent2"/>
                                  <w:sz w:val="16"/>
                                  <w:szCs w:val="16"/>
                                </w:rPr>
                              </w:pPr>
                              <w:r w:rsidRPr="00CB33D2">
                                <w:rPr>
                                  <w:color w:val="ED7D31" w:themeColor="accent2"/>
                                  <w:sz w:val="16"/>
                                  <w:szCs w:val="16"/>
                                </w:rPr>
                                <w:t xml:space="preserve">TA 2, Slice </w:t>
                              </w:r>
                              <w:r>
                                <w:rPr>
                                  <w:color w:val="ED7D31" w:themeColor="accent2"/>
                                  <w:sz w:val="16"/>
                                  <w:szCs w:val="16"/>
                                </w:rPr>
                                <w:t>A,</w:t>
                              </w:r>
                              <w:r w:rsidRPr="00CB33D2">
                                <w:rPr>
                                  <w:color w:val="ED7D31" w:themeColor="accent2"/>
                                  <w:sz w:val="16"/>
                                  <w:szCs w:val="16"/>
                                </w:rPr>
                                <w:t>B</w:t>
                              </w:r>
                            </w:p>
                          </w:txbxContent>
                        </wps:txbx>
                        <wps:bodyPr rot="0" vert="horz" wrap="square" lIns="91440" tIns="45720" rIns="91440" bIns="45720" anchor="t" anchorCtr="0">
                          <a:noAutofit/>
                        </wps:bodyPr>
                      </wps:wsp>
                      <wps:wsp>
                        <wps:cNvPr id="59" name="Text Box 59"/>
                        <wps:cNvSpPr txBox="1"/>
                        <wps:spPr>
                          <a:xfrm>
                            <a:off x="781050" y="1130300"/>
                            <a:ext cx="355600" cy="241300"/>
                          </a:xfrm>
                          <a:prstGeom prst="rect">
                            <a:avLst/>
                          </a:prstGeom>
                          <a:noFill/>
                          <a:ln>
                            <a:noFill/>
                          </a:ln>
                        </wps:spPr>
                        <wps:txbx>
                          <w:txbxContent>
                            <w:p w14:paraId="502220D4" w14:textId="77777777" w:rsidR="00EC3AD8" w:rsidRPr="00C11296" w:rsidRDefault="00EC3AD8" w:rsidP="00EC3AD8">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1784350" y="723900"/>
                            <a:ext cx="304800" cy="269240"/>
                          </a:xfrm>
                          <a:prstGeom prst="rect">
                            <a:avLst/>
                          </a:prstGeom>
                          <a:noFill/>
                          <a:ln>
                            <a:noFill/>
                          </a:ln>
                        </wps:spPr>
                        <wps:txbx>
                          <w:txbxContent>
                            <w:p w14:paraId="48523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61" name="Text Box 61"/>
                        <wps:cNvSpPr txBox="1"/>
                        <wps:spPr>
                          <a:xfrm>
                            <a:off x="1784350" y="1358900"/>
                            <a:ext cx="311150" cy="256144"/>
                          </a:xfrm>
                          <a:prstGeom prst="rect">
                            <a:avLst/>
                          </a:prstGeom>
                          <a:noFill/>
                          <a:ln>
                            <a:noFill/>
                          </a:ln>
                        </wps:spPr>
                        <wps:txbx>
                          <w:txbxContent>
                            <w:p w14:paraId="150BB73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 name="Text Box 62"/>
                        <wps:cNvSpPr txBox="1"/>
                        <wps:spPr>
                          <a:xfrm>
                            <a:off x="2743200" y="1054099"/>
                            <a:ext cx="311150" cy="293749"/>
                          </a:xfrm>
                          <a:prstGeom prst="rect">
                            <a:avLst/>
                          </a:prstGeom>
                          <a:noFill/>
                          <a:ln>
                            <a:noFill/>
                          </a:ln>
                        </wps:spPr>
                        <wps:txbx>
                          <w:txbxContent>
                            <w:p w14:paraId="7D7FE9A1"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3041650" y="730250"/>
                            <a:ext cx="311150" cy="279152"/>
                          </a:xfrm>
                          <a:prstGeom prst="rect">
                            <a:avLst/>
                          </a:prstGeom>
                          <a:noFill/>
                          <a:ln>
                            <a:noFill/>
                          </a:ln>
                        </wps:spPr>
                        <wps:txbx>
                          <w:txbxContent>
                            <w:p w14:paraId="2F32B7F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 name="Text Box 2"/>
                        <wps:cNvSpPr txBox="1">
                          <a:spLocks noChangeArrowheads="1"/>
                        </wps:cNvSpPr>
                        <wps:spPr bwMode="auto">
                          <a:xfrm>
                            <a:off x="330200" y="355600"/>
                            <a:ext cx="920750" cy="228600"/>
                          </a:xfrm>
                          <a:prstGeom prst="rect">
                            <a:avLst/>
                          </a:prstGeom>
                          <a:noFill/>
                          <a:ln w="9525">
                            <a:noFill/>
                            <a:miter lim="800000"/>
                            <a:headEnd/>
                            <a:tailEnd/>
                          </a:ln>
                        </wps:spPr>
                        <wps:txbx>
                          <w:txbxContent>
                            <w:p w14:paraId="47C8E0A4" w14:textId="23ECC874" w:rsidR="00EC3AD8" w:rsidRPr="00CB33D2" w:rsidRDefault="00EC3AD8" w:rsidP="00EC3AD8">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r>
                                <w:rPr>
                                  <w:color w:val="ED7D31" w:themeColor="accent2"/>
                                  <w:sz w:val="16"/>
                                  <w:szCs w:val="16"/>
                                </w:rPr>
                                <w:t>A,</w:t>
                              </w:r>
                              <w:r w:rsidR="0021640A">
                                <w:rPr>
                                  <w:color w:val="ED7D31" w:themeColor="accent2"/>
                                  <w:sz w:val="16"/>
                                  <w:szCs w:val="16"/>
                                </w:rPr>
                                <w:t>C</w:t>
                              </w:r>
                            </w:p>
                          </w:txbxContent>
                        </wps:txbx>
                        <wps:bodyPr rot="0" vert="horz" wrap="square" lIns="91440" tIns="45720" rIns="91440" bIns="45720" anchor="t" anchorCtr="0">
                          <a:noAutofit/>
                        </wps:bodyPr>
                      </wps:wsp>
                      <pic:pic xmlns:pic="http://schemas.openxmlformats.org/drawingml/2006/picture">
                        <pic:nvPicPr>
                          <pic:cNvPr id="196" name="Graphic 196"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603250" y="539750"/>
                            <a:ext cx="203200" cy="203200"/>
                          </a:xfrm>
                          <a:prstGeom prst="rect">
                            <a:avLst/>
                          </a:prstGeom>
                        </pic:spPr>
                      </pic:pic>
                      <wps:wsp>
                        <wps:cNvPr id="197" name="Text Box 197"/>
                        <wps:cNvSpPr txBox="1"/>
                        <wps:spPr>
                          <a:xfrm>
                            <a:off x="570676" y="660399"/>
                            <a:ext cx="311150" cy="230249"/>
                          </a:xfrm>
                          <a:prstGeom prst="rect">
                            <a:avLst/>
                          </a:prstGeom>
                          <a:noFill/>
                          <a:ln>
                            <a:noFill/>
                          </a:ln>
                        </wps:spPr>
                        <wps:txbx>
                          <w:txbxContent>
                            <w:p w14:paraId="005EBFDC"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23EB4C3" id="Group 199" o:spid="_x0000_s1046" style="position:absolute;margin-left:8.25pt;margin-top:23.55pt;width:327pt;height:208pt;z-index:251658240;mso-position-vertical-relative:page" coordsize="41529,264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3PXo1tgcAAHs5AAAOAAAAZHJzL2Uyb0RvYy54bWzsW11z&#10;mzgUfd+Z/Q8M7635xnjqdLJpk9mZbpvZZqfPBOOYKSBWyLGzv37PlUDGOB+tkzhJ487UEUII6XJ0&#10;7r1H8O79ssiNy5TXGSvHpv3WMo20TNgkKy/G5j9nx2+GplGLuJzEOSvTsXmV1ub7g99/e7eoRqnD&#10;ZiyfpNxAJ2U9WlRjcyZENRoM6mSWFnH9llVpiZNTxotY4JBfDCY8XqD3Ih84lhUMFoxPKs6StK5R&#10;+0GdNA9k/9Npmogv02mdCiMfmxibkL9c/p7T7+DgXTy64HE1y5JmGPEWoyjirMRNdVcfYhEbc55t&#10;dFVkCWc1m4q3CSsGbDrNklTOAbOxrd5sTjibV3IuF6PFRaXNBNP27LR1t8nnyxNefa1OOSyxqC5g&#10;C3lEc1lOeUF/MUpjKU12pU2WLoWRoNKzfSeyYNkE55zAswMcSKMmM1h+47pk9vGOKwftjQdrw1lU&#10;AEi9skF9Pxt8ncVVKk1bj2CDU25kE+A3AlzLuABQv1zGuUHH0i6ykbZSPaphsGtMZFth5MMY19jJ&#10;8jx5iuxkB6FloR261rONRxWvxUnKCoMKYzPN86yqaYzxKL78VAvVum1F1TXLs8lxlufygJZMepRz&#10;AyMfm3GSpKWw5eX5vPiLTVS9Z+GfekKopkckm+OxqWoMSC4+6kkOr3MTPJF26rIkrvKUbp2Xf6dT&#10;GBB4cOQNdQ+bY6ln8SRV1f6N95QdUs9TTE73rSZzQ9/KOk17ujSVq19fbN02MHWxvkLemZVCX1xk&#10;JePXdZDDws2dVXuYrGMaKp6zyRXgxZninrpKjjM84E9xLU5jDrIBXkCg4gt+pjlbjE3WlExjxvh/&#10;19VTe+AfZ01jAfIam/W/85inppH/WWJlRLbnEdvJA88PHRzw7pnz7plyXhwxQMYGVVeJLFJ7kbfF&#10;KWfFN/DsId0Vp+Iywb3HZiJ4e3AkFKmCqZP08FA2A8NVsfhUfq0S6pysSug9W36LedWgXIBIPrN2&#10;NW4gXbWlK0t2OBdsmsllsLJrY28wA9HXTijC7VGE+1MU4bqB70WSIlzHClx5NdDasOIwcnwvVHTq&#10;D0PPDnfAEmrRPhRLEB/QE+sQR4dTuowQNHPrtAT90NV7plmxsLLYnmka2nk1TEM0oGKRM2KHP9jS&#10;QBW8DfEcYhYKRwyxRD2xa1N/Q2AC0qa4I/SHFISg7YpxPCukcERRznDoBHcFJhxBtSTzH4lKiPB1&#10;TLKYZSLdXPMtYZSMYhnlTq8hAbE8X6ooTc5g5QN261thKeVXUVA+FQXlT1HY2peKnXnSuiJPevzk&#10;ntRHvNGJtXG4ju3bEe2EgePc5kiHrhf6CtWB4/t7R0oLpt6H7HtH+tocqe+0RKMdqdPjmpUflZFr&#10;9Ykl32ujZEezuLxIDzlni1kaT5BaqXyv44KVPya/a5wvkGZDO4jBr9JD9hQUO4h8r9EHoJsgFV93&#10;xVGEBnAipBG4oXdvT6wdKnlYA5ll5Du+HFjnTAGfzI08K8bmkBLyZkw03Y/lRIYKIs5yVb4+PF95&#10;Zs3hvaz3YRPWNv/s+8wfzBOrLBnhfyOnobQhJd0tO+IqMaeEW0mXxQ/1UcT8+7x6o/Li7DzLM3El&#10;VUw8ExpUeXmaJSQs0cFKlfJ1xnnSCJVUM0nrBDn3EXQi44wt8AwXmZgZMpcySAchbLUdqW6Rf2dJ&#10;D9p1hXCuhfV68wEdro3pHJIUxWhkaCo3s8cwenrkNQZUWucHlswLCFNKvOVpHgsox/UMUhfCqVFa&#10;nKeTscn/nCA4SCAcCyynimelUCulFjwVyYzur6SepJHF9Ak56NU4aQo3xMQ2VpjTrkYrsGhlSri3&#10;ubjrraTNpozzNyt2twfGcmBqKLKIkanng8LLgaLXUqmGImr2UCSV8h5QdELLtykHA/GHvt8Q/ypH&#10;I9FIOwZVfvVIRGyvsgeNRNT84kgE7T8yKbogQqkGAIk+QpQ+JzoWVMsmRGnKrx6JwQYSUfOLI/Hx&#10;3XPouHJjEUAcIn9v49K9c+7FZJ04UQuGmhJRswfiPZ1zN06k3dM+Je4gTKR089E3v3299/3EabIz&#10;tJQivZYGr6KhyLHCNhpynGHzxsG2cTltLTa6887SZC0/POc0eTegw1Zob5PDjygN6ygsK3Gmqb8h&#10;oQuHNi1OudNhu5a74TIQWevYxUMLme89EG6U9tAA6S6ZRG8Z957/Tl4OgIVe9gbGc3kVIIAle9hF&#10;1XbYtcOh5zbgbSIfdLTiPNfyoM4padAJImiHdKOnwK7XznCP3S1eY3kum2+B3nzTzh5V98eu7WKL&#10;eYN4bdvWDtsP8HLSU4HXb6e4B+8W4H02xLu5oRPokOon34xwQk8pGgg2ET54ViTDjw7zdsEbYVtG&#10;nn8K5pWvS1FctAfvSwav3s1ZMa+OB38SvIgKbBKLpW7sWrSbsR41dLEbRthzfCri1S8u7bH7grFr&#10;R3r/R4P3ZuKl+LV+pK10F2ineJgkApXWrQH/5UsE+sOD3oLZ76TTR0Bb7qTb0YZWL6t+cY308beN&#10;AmwLNX7IdyNS59aW4w52jXaiVtmRltg1/1HddnmTH0LnBCDBYQEMeGvgCbp7usBTC3I9LtrLVQ/0&#10;5Yr81A1f+ElF50K95EOfEHaPUe5+M3nwPwAAAP//AwBQSwMECgAAAAAAAAAhAG9KnLe9JwAAvScA&#10;ABQAAABkcnMvbWVkaWEvaW1hZ2UxLnBuZ4lQTkcNChoKAAAADUlIRFIAAAGAAAABgAgGAAAApMe1&#10;vwAAAAFzUkdCAK7OHOkAAAAEZ0FNQQAAsY8L/GEFAAAACXBIWXMAADsOAAA7DgHMtqGDAAAnUklE&#10;QVR4Xu2d4ZHkuJGFZcKZIBPOg7vQ6P7LBHkgzVggD2SCTBgTNqSZ/2vCmtAm7OGxwd6aWlQ3wXwk&#10;Eqzvi3gRd9ppkMUCEi8TIOoPAAAAAAAAAAAAAAAAAAAAAAAAAAAAAAAAAAAAAAAAAAAAAAAAAAAA&#10;AAAAAAAAAAAAAAAAAAAAAAAAAAAAAAAAAAAAAAAAAAAAAAAAAAAA8/A/f/vpv+r/CQAAz4KC/58/&#10;f//658/f/l7/J4BTUJ/79OXbz/X/BYAzeQv+X77/uohJAE5Cfe23fvf9p/o/A8BZfPry/Z9vg/Bt&#10;MDIJwLH8EPzf+t33r/U/A8DRNAfhKiYBOIj3+p0MSf1nAHAU7wb/VUwCYGZLv/vTl3//tf5zAHCj&#10;AVYG2sv9wGuKSQBMbDIdVUwCAAfwf3/7/t9lgG0L/quYBCBIT/Bf9elv3/63/jkARNkV/FcxCcBO&#10;9gT/qhf12doMAOxF2z0/ffn2S2OQbReTAHQSCP6rXkrf/WNtDgD28MNe/4iYBGAjhuD/Kt4RANiP&#10;bSCuYhKAD6DPASQgVPd/IPZqw0d8+vztX62+ExGLwgAd1Lr/z63BtFca2Gq3XgLgIQdMAloPoO8B&#10;bMFW96/SZMIAhB5Uv2/1pd1iPQDgY9w1WII/7OGILJT1AIB3cNf9tX20DGS24sEu6iQQ24J8J94P&#10;AGhwgOPiZRwIIwOhvnTXt3ZLE0ptGgBWmsc779fLn7785y+1aYAQNTNt9bN94vhogN/QNrkyMGwu&#10;i+APbmofbfa3PSI7Bag4d1yw1x+OwpmlUgoCKNQjnpuDpFdaQ9BaQm0awI5znYqjo+GpMe+yeOGN&#10;Sziauijc6n97xAti8Lx8+vztH41BsU8H7LGmTjs/RwRYrTE1++AO6a3j2izA81CdlGfh94BdFXXn&#10;xwsv78zL+lLhEZmh+twPfTAgjAY8Ha6FX5WQ3C7vLfiv12ESmI41+K9yB1n1OVv5kmMi4JlwptDu&#10;LZ/KTJoDm0lgGu6Df5X9xcBqFO6vs0tsXYanoDony04K95bPD++NSSA9D4L/Kvuiq3Ed66U2CXBd&#10;nAPGOZjV1qayFJNAWj4I/os0wdd/bqGaBlMpiL4FFybrYKnBf/uiHgM1HVuC/5vMNXdjSZMsAK6L&#10;baCYB/CurIRJIA1dwX+VeefYpuxxg3g5DC6La5A4t/WFJiUmgeHsCv5VzoXXkkW6XhAjC4Dr4XL/&#10;zoXfOmhj7yIwCQwjEvyrtI5k+70IvdTVuEa3yALgcpjcv23ht7vu/56YBE7HEPwXOReF1acca1zu&#10;hWqAobiO0lWtvjYZxrgbaRGu7TxcwX+VM6t0HW7I28FwGRxOW87K5f5rOcr2+wNF/ADNiThfwFrl&#10;XFey7HQzL1IDDEE11mYH75TL/dc03frTkwT/83FllTeylRddWYDGTm0SYE5MP6JhG5yUfq6DexLQ&#10;Im5tOoxlLYCTQmFmFLRLRw6XWozu33cCaZH7KArox70e4Kq9m7IA69vuAKdi2vpp26rneg9BIvjn&#10;QU659R3tkWsHTjU/zWv0iAwTpsWy+Gty/673EBaViQRnlgvn5O4KupbyJ4vBMCPVAYXLLY6UXPdi&#10;XPi1HysMcVz9rcryNq4rCyjtsBgMc2GpzZrcj7KIZvs7xI6fvDgXhV2Zp6U8xYuGMBuW8o9hb7bT&#10;GVL3z49p19kih/N2ZAGudQmAU9DAaXXkHrk6vcv96340mGuzkBhXuU/uvTYZotxPeEuoYzICOAVH&#10;+ceRglf35XH/xjdF4VgcBqTKsgPNsiWUMhDMgmNHhmPg+dy/t/SzTJAM6Df0LNzbHS219yKjEWm2&#10;3yGOiYb8WM5pMSz+atA5Uu8i68s41Q2+ZiVMAj9ki85JwPn91yZDOCYkhykCOJTbAb1XDtdlSbuL&#10;HPeyUifHH0tSTzwJtPqKs9TmevfDMTFZ+iOGAbLj2P3jcDqOhUC14XL/zeC/6gkH9jtGwfqehaMf&#10;FIWzAPWjRrt94qUwyE447TZ0cpfzc7nRZfB/tC7yRJPAO8F/kfpQ/adhLCXJIkcWYCgDsQ4AeXEM&#10;NseLVqZX8G0/PL/5fp5gEvgo+L/J6HYtWUASY+LMjgCsbB7cjxVecNXfh7OQItcbv92D/sKTQG//&#10;cH0HpjeELX1T7dy126cnMAkwKXJJzU67VQbX7XBZrhJEGfD7jp++4CDfaQ5sJ8F6TEG8DKQ+3mp7&#10;s1gHgKxEB5ljv314EpJMAThU873QJLAz+L/KFPA8u3Di96JdZc22t4t1AMhHhvq/JcV+dZ3hnT+W&#10;ssMFJoFQ8K+ylYIMWUA0I3FkqKwDQDocAz0aeB334Nr3H071V008CTi+D8lVkvNsDoh/H6Ud1gHg&#10;WkRLL2WQhw9/c5R/HO7KFfiqpkz5NZk7HPcqR/29ZojN9jfLUAYKmwNTWQzARob6f/weTCeQel4+&#10;kl5c5Y8ROMqCN/IcyeApA4UyVdYB4FI4nFU00DmCjaP846jxvukCqb7zeTiyAMdicPQFQccziU5C&#10;ADYcwbd06NDimqPsEr0HEU7vqxwZURZCu6F+VNj5OsxK1ChY7sF4ZhJAiKircpReovV/xz243K7u&#10;5WoOzzUxOrKAaF9x1ODDZUIWgiELUfcth1ib2k20tuso/4QDy6su+aPzDte7yBF8E9TgozuSHP0V&#10;wIICeKuTblW03OEoQUXXIGqAi76DcKnSzz2GwLuoPOtQqc4xGUUn6fCzMEyEABaizjea1hvq/+GX&#10;v0zlH9vRB/fo86lurMCj8kMtQSwT1pI9le9Qk8+RteXlHgy7cBzlj9LO0L340f6i51ibAhhLdFBH&#10;3Xc0AynBL3wGUXQSlI5w/69Bdyk3dAU8/c0Rk5ElC/B8X0P34uvZNtvdLraCwngUYBqds0vRQBMN&#10;vtHAW59BtPxjdf+6pz2B/17uSen1vix78UPPKjoRRR147TPNtrdKbdTmAMZgqL8bFtTGZiCO8o8C&#10;Um0uzBJcDBnJqvJ8rbuSHHvxo2XDK/RbtoLCcEZvATU5qaFuUorew4oCWzSwPJBtd5LjO1PZrza3&#10;C1O/CU2K8TIUW0FhMKO3gGZwcvESlOcICgWkg4L/qkzn88e/t9LGXZtdijrwWqJrtr1FzqwRYBdR&#10;9xutMSfJQIbX2Zf7MJZ9Hsk1WZmypqkd+OixAxAm6mKig+gCGUh4DUI4AupW6Vr1srupE2ez/a2a&#10;3YGHzUuw7wKEUSdsdc6tii7mRa8/OgMpCr+D4MhCOmUpBYXLQIMduDKu2tQuwpsHgtcHCBMtO4x+&#10;ByA6AUUzEMcgDgeyHdJzr5ffzXgHHg7AofcRmABgekZPALNPQI467sELv48U3wY52IGrhNRsd6uC&#10;E8Do6wOEUSdsds6NitZxE1w/tvAaLGOEXWRA0ckzeu/RBeno+s3s1wcIo07Y6pxbFd1bPvv1DRnI&#10;6eWfVdEykGECiL6NGzqOYfbrA4RRJ2x1zq2KLibOfv3oBBDOQAIqn32oAy4KlaHKdx/diTT19QHC&#10;MAHMff2gCMABRl8fIIw64V2n7JIGQW1qF6WN2a/PBBBQbWo3rTZ7VJvZTavNHtVmAMZQOiETQKPd&#10;rRp9/ajqbeym1WaPajO7abXZo9rMblpt9qg2AzCG0gmHBkBDCWZoAB69CB2Rnn29jV2UZx89Ez8U&#10;APXdt9rsUW1qN602e1SbARhDNAA9+y6g0dtgI9Jnr7exi+gi8OgJaPbrA4SJBsBnnwDCR2FEz2IK&#10;KLoNNPoi1OwBmAkApocXwYIO/KlfBBt7kqshA+FFMHhuZg/A4RexBp9nI0o7IxaCw4fYjT5HKRqA&#10;1fdqU7uIZkDR6wOEURmg2Tk3Kn4Y29ijGMJv4gaDmBhRBoqWf0T0u4ueoxTOnoLfHRMATE80+Iyu&#10;gUcduKEEE36ZR0680e6RSnEc9OiTXKOT4OgJCCBM2H1O7sDDZYSiaBlMhJ9Dh6KTpnA8t3D5Lpi9&#10;xjMQfhAGJicaeKLBJOqiogtpDvcdDSQrKgm02ndKzyta+xfRfiNFsxBN/q12t2p4BmLqNwC7CQ/k&#10;8Q48XIJRUGy02yPLmS4KzNGyyntS247Sj4hOVtGJW0Sf1ewZCECYKzjwqKMNl8GKXIFV7Rw0Cbw4&#10;SlXCUjYzBL9Wuz2KfmejMxCAMBkcuNq4a7NL0cAWXswripbCblkmRWc5qLTlmqCEo/wTdd9JMseh&#10;GQhAmCXYNDpnj9RGbW4XyiJa7W5WcCHa8QyKLDtrbonWmIte1Eb0+7mlPqvwewvRZxWvv8dLUK12&#10;e+TuLwC7KJ1x8IFo0Z1I8e100XRecmYBt+x5PvqbIwKMw/1bgm/w+1L9vja1C0cZrDYFMJbRDjy6&#10;na4onM4b7kGyZwFij9s9YjJyuX/HvUXLL9E1iNFrZwA2og48OqBrYGm2vVXRdQDHPUhRZ3mPJpTS&#10;7q6g61r0XdH33LpOr6KTpMN9R+vv4fKcIWsFsBAe2I4STNRZBrMQoeDdbLtT0QB3S+Se5JJrM2Hq&#10;BBl2/55yXXxtRJ+nNreLaF+JZiAANgy7YOI7gaK7Xsrf16Z2Y3gOi1zpfcT9r3LsNFmCv2GNRHJs&#10;fQzfi6GvRO+BLaCQBkdKbXBU4fKCAmZtbjfR2vKbDE7XkZE4sgDHdyPpXqL9ZJmMgpNi1H077sEx&#10;MQNYqB262VG3KsNefEcZyLQYvCji8hyT8qrIfTifhyaS2uxuDOWfcPBVX2+12yOHWQGwEXW+0cFt&#10;mYRMNW9bFlC0d4usw/2v2vtc6iQUr/u/Klx3FyrfNNruUfg+HGsQtSmAHIQDTpKSh8NZOV1vUXfA&#10;cTjMe+3JAsrEET0j6U0O96/vttV2lxLU/x1jBcCKI+jVpnZjCbyGMpBwZQF76s3hANNWt+uMbg9e&#10;pWfpcf/x8o9jIor2Dcc9AFjRAG111h4l2YtvSa8dLnxP8D/C/a/alwXEJwHXgqcjI1EWUZvbRYZ3&#10;EAAOoXTO2O4Kh7sylIH2BLoWESe+d6eJShSt9kzaNTmGJgFTucOzSeAa7yAAHEI4+BoGmKMMpBS9&#10;Nhdib0ayN/hbgtwH2js57pwEXvYugt/jmBgdxkB9vNX2ZhnWIAAOQQ6+2Wm3K1x+MZWBbGl2b1De&#10;G/yFI8ht0O7vqHsSMK3HmCbGsPPW31P/h8viCL4Ol+UoA6leXJsLs9X1RYL/Ge5/VeQ72joJ6Dus&#10;fxIm7LolS3Ya/45cxgTgEEonje37Ngw010Koq/xQnd+7C5CR4C9Ocv+rQpnaR5OAXHLUba+4+oIj&#10;8BomIur/kBtHIHJ08miqLTmzgPKZHu5Bjwb/M93/qmgp4p1JwPbTk8I0MVrKP2rnrt0+Uf+H7BjW&#10;ASxlILXRartXjntZabnRaPAXJ7v/VeH1msYk8OIscbgmRkfd3XEvjr4CcCjV6TQ78GaZnI4jCyiy&#10;pt23k4BjQI9w/6scgfF2EnBOtvrOMn3/pU+H1yGcmRHAYTgGXhl08ZM5DdmIVNqx/kiLdre43JzK&#10;VK17PkkKjoYTVL//0+1ujd99eJLTBFLair0jYyxHAhyK45V7xxbAOvDa7XfKtSDsZKT7X+UIkG40&#10;KZV7cxxCZ5ngHOMh43MGaOIIvC7HI/fear9XympqkynQMx7s/ldZgqSLpe+Z1kRcQddR/sloQAAe&#10;ooDZ6sg9cgQWx2S0yl2miOBa5HZIk2y9reEoaLfucYcsE5vaaLTdJco/MB2OAOUKLMagkOJFHE1q&#10;JvfvKJNIKbKAusBu+Uy2NRpD31MbtTmAOXA5b5MLc+0IkYYHO8saS5ECi2tyLO0MzQIO+I7DO3/U&#10;htq6a7tbo/sbwC4UFFodukeuwGJdMB34Qo4x0C1Bztje0EDlqLO/ybABQVgmV8Ob8QBDMNWpLW5M&#10;mMomi0atBxgd+1tZwZhRDMkCXPe/qEzujv6mNkp7Yfd/+z0BTEUdBM2O3SWTI5NDbba/U84Xl7ag&#10;5+l0/7VZZ7unZwHW4F/ketnKNFEPLzcChJArbHTsXoWPHVgx3c+bzlwUNgWVpqt07SrS861NHk69&#10;Z9dCtjWrs2SblH9gduQum527Uy637XS7q854Rb8+R0ewe1hSmykLqD+taAv+RbZSo2u9iaMf4BKk&#10;ywJetwu2rrFXtl+uesSR7n/FlQUc7VwPCP7Wcp7WEVrX6BLuH65CHbDtjt4h5yBVut+6xl4duSjs&#10;cv9y+B+53BmyAHvd3/jdue4tw/smADYsNVFjmi5M93T4jqAz3P/KLFmAawJXH3D1KbXjmEB1T7VJ&#10;gGtgq4saFxk1YFvX6NHRwb/e4ynuf8URxKTDy2LxScBaunNN1M5MFyANGQNLZGI6OvgLV1Dp2Uo7&#10;SxYgQpOAaXuxKJOr5QTSnokaYCqMgcX6Jq6yiuZ13tEZwX9kUJklCxB7JgH396fJrnWdXm0p0wFM&#10;iyuwuBfJNKm0rtPSGcFfjHD/K7aS3Un17J5JQPfkdNmuZ1VkXeMCSIctCyiDpTZpQQNPgaFxnR90&#10;VvAf6f5XtjyPLXJP1o/YMgm4g//WfrNFuH+4PHXAWLIA94D56N7OCv6ix9G+p8iC4mxZgPjgudmP&#10;VrBlabh/eBaMKbO9xqwAUdr9nfM+M/g/uodeOdyuy92elQWIB5OA/WU9tad2766zT8YFaYD09NTc&#10;P5C1FCTqwH67xpnBXxRXaTmvyLGd8P5Z7JUyq9rkKdxNAi/uCUgTq2tydG9qAEhPdbntAdGrA7Yb&#10;rsdFnB38Xe7fGVRmzAJEnQTswV88yDJ2iTN/4ClxOV3piEGuYFz/z9PwuX/f85g1CxBHBFfjRobT&#10;DQZAGmoabVkQLjr8QLajcQXaI0oKyrKa1+qUoyw1EluG9ioWfuG58bqp8x2mE5f7P8L11sDXvF6P&#10;Zv6OFKw1ubY+1x5pB1FtGuB5cdWYJQXR2uxU2I6oPnBB8dmzAAXs1ufZI02EuH+Agstdrjp7sdGB&#10;K7geuaBo/J7sO7eORn1K9333OXaLhV+AG1zlj1UzrQcY3f/xh6/ZFqnnyQLq2owv+E+apQIchtJh&#10;44KwNM2isKuufIarfLYsQJ/X2S8p/QA8wBhcFs0w2GppoXn/XTrB/a88SxagvlP6kG19quiQdxIA&#10;LoNzV5CkAVybTslM7n9FgbF1DzuUNgtYPqNpXWaVFpFr8wDwCPfAU5CtTadiRve/cuUs4Ijgrz6Y&#10;PRsFSEFNvZ3rASknAd1T8147NWJHyZWzANfkdiP7KaQAl8a2M+ZGmV67n9n9r7gCZabSiE7lbN1j&#10;RNT9AXbgPHBLyjQBuNz/yJ1OV8wCrtznAKbDVibB/R/CFbMA1ySgDQjU/QECVJcZegknmwszbS1M&#10;8Z6DMwvIVCc3TALTH04IkIL6JmZrkH2obMHf5f7lvGuTw7E55mTbJAOfi/3+AE72LApnC/5yy1dy&#10;/ytXzQLEjkmA4A9wBD2TQLbgL1wvuWX8bHLvrXvtVabMZqVrEuC3fQGOY8s2vYwB0un+s7lkUT+f&#10;492NlJ9vyySQsd8BXA65xNYAlLIOQtf+8sxB5spZgHhvEiD4A5xIaxLIOgiv7o5XjJ/z16yfszUJ&#10;qC/qs9d/AgBncPuOwJM44/SHidnWOZJmAeJ2ElBZj+APMAgNwMzB3+iK5f7TBxrj502bBQj1OYI/&#10;ALzLM7n/lWfIAkTmCQoABiN3WAKZ46cEp3D/tzxDFgAA8JBndP8rth/2SXDeEQBAF8/s/lfIAgDg&#10;KXlm979CFgAATwfu/zdcWQAnawLAFOD+f+NKv30AAPAuqleXgBV2/3LOs7v/FbIAAHgKcP+/x/ZM&#10;vnz7uTYJAJALl/svmr72L/QZ6rEJjmeyiLP2ASAlt2fERCW3O3PJQ7/doM/Q+mwRkQUAQDqM7v8H&#10;ZT7nqMURrv9eZAEAkIpPjeOpXZolG9A93p7QepTK8/ilXhIAYCxHuf97Zc4G6g/eHP4MVpEFAEAK&#10;jnT/98qWDajkoz36rXs9UmQBADCcpezRCFBHK0M2UI96OM3130vXr7cCAHA+Z7r/e43KBpaF3oGf&#10;exVZAAAMQ1sdW4HpbJ2ZDdTtnZY3ex0iCwCAIYyofT/S0dnAzfbO5vUH6qXeIgDAOWRx//c6IhvI&#10;5vrvRRYAAKdyxn73vXJlA2e81GUSWQAAnIPtiOODFckGNIFoImm1m1FkAQBwCpnd/716s4GJXP+9&#10;yAIA4Fhmcf/32pINaKI4eWH7ZXmD2HRNsgAAOBSX+38NtsvxCc3/foTeywYUPMu/Oc/1l+e43svy&#10;NnHr3/SLLAAAjsHl/vUSVW1ySK39NhtYgu8A16/r1ltYcL1YVtq5zA/pAEAiTO7/peXCFbga//Yw&#10;adI52/W/l4GQBQBAWmzu/51a/Ihs4CS9aIK7d/33kAUAQEpMgVk/9fjH2uRDzs4GjtRrprHt6GZn&#10;FrDlOQMAfIix9r/ZmdZsIO3bt1ukbOcj138PWQAApEEB7Ez3f0/dk99qL7Netrr+e8gCACANdaG0&#10;FWC6FHGkM2UDcvC9rv8e16Sne6lNAgD0YXb/oaAokmcDxfV7XsQiCwCA4bhe1HLWo1NmA5+//+QO&#10;tHpmzWt1iiwAALqp7t8RaC3u/x4Ftsa1ztbyUle9JSs1C7C8o0AWAABdGB3oYbtRhmYDB7j+e8gC&#10;AOB0XO5fbRzh/m9xOuUOnVJbd30P0hn3CwAXYAb3L+qvkg07tvmM0zeNu7DIAgDgfVyO+kj3vzjj&#10;HGsAh5eCls9KFgAAZ+By/0ctjib9fV7bFtAWrixAp57WJgEAfkRuswSKlO7/1QnnfitYWYn7c6+Q&#10;BQDAobjcv9sNJ3X9j3RINkAWAACHYXT/P9cmw9y4/mELvXt1xKKraxLU9tnaJABAPvdf9/jP/tsA&#10;uw+Fa0EWAAB2VBcugSHusj9//6k2uZuZXf8j6fPUjxeGLAAArLjcv2r1tcldKCjJnbbavoAs2YDt&#10;txmMpToAmJQs7r8ePHee6y/3q2B6dpnJkQ24sgBneQoAJsS1tXKv+18Wn891/csBbrpuvQXbqadb&#10;pUknki2RBQBAGKP737WoWAPZaa5fAe9R7XvEonMkG3DdK1kAwJOirYqtoNCrXje7LPSefJSDgu2t&#10;63/EiGxgz4KsnnmrvV6V6/9SmwSAZ2GU+1fgUtBptnWAFGB7Xe4s2YDrHskCAJ6Ms93/4vpN6w1b&#10;pc+4xfU/wrU7aqsU0HuyAf3bVju90oRcmwSAq+MKHFvd/9muv8j2AlbNBs68965jtF0L6EccXwEA&#10;CTG5/5eP3OqN6z91e2fE9T/i9OxlYzZAFgAAm7EtHpZJpDbZpLr+M+voh/0+70rWbIAsAAA2YQoW&#10;D93/QNd/2jHHI7KB9z6f/lvr73bopTYJAFfD5v5LAKxN/kB1yKe7/iNKPh8xIht4L8MxlfXIAgCu&#10;ipxya9B3qvmD6HX//Kmu/1EWciauwLtVj7IBsgAAeEh967Y14Lt0X5NeAo+pBr1Rw1z/Iwbscmpm&#10;A2QBANDE6P7fAm89nz7FUQ4ZGJ0N6Ltp/bsdIgsAuApu969Ac36w23aUw2jOnhSlW8dOFgAAP+B0&#10;/2eXO+RyZzuqYMQEqe+4XPePunbzv/eLLABgdmzuvzjw07c/liA6g+t/RM0Gmp/tKOmarsmntLP5&#10;jWQASIjJ/UtnljVerlKCWBz5uYvkygZc1yMLAJgVl/s/VbWUUT/CZajbZNufObHIAgAmRfXz1qBO&#10;qsOPchjNkGwgruZ7HwCQmKnc/0Vd/yNmywbIAgAmQk5zEvef7qWus9D7DJr4Gs8ko8gCAGZhxO6T&#10;bpXgl/mlrrOYJRvQzqJ6ywCQlQnc/9O6/kfUg+WyZ2xkAQDZyewoFeT0Ilm9VbgjezZAFgCQmOr+&#10;zz2UbKNmOcphNNmzAbIAgKRot0Zr0A6W7fd5n4mk3yVZAEBGMrp/BQtc/36yZgNkAQDJSOYYL3OU&#10;QwayZQNkAQCJkMsuA/PUI4gf6sle6jqLmg2kyfD4jgGSkMQhXv4ohwycfSLrQ33+/rXeEgCMIoX7&#10;x/WfSpZsgO8cYDCD3T8vdQ1keDZAFgAwjpHuX7tT5ETrrcAgRmcD9AGAQQxy/7j+hGhnTuO7Ol5k&#10;AQDno/prGYCnu3+2AOZEE/KociBZAMDJDK79r0c7sAg4mDXwjywDqRxYbwcAjmaU+2/q8/evHPB2&#10;PnrmdRE4RT/guA+Ak0izF/xGcoG8/Xs8CvzadlueeQ4DUEUWAHACqdx/QypFaIKqtwsGVObR5Kog&#10;23rmWUQWAHAww3Z77BDrBDHW+n55lmkn/Ftp8q+3DgBusrv/h/r8/Svloe1kq+/3iCwA4CBmcv8t&#10;sU7wmMXtL4E//U9DviuyAIAD0F7r1oCbVZSHXlnLPLMH/lsxyQOYmd39P5I+1zNOBPrMs5Z5PhJZ&#10;AICRZetfY6D1KrXL/Pz9p2dwjnUb59fymTMGft2T5b7IAgBM1IDRHGg9UvB5be/b3+XSWv9mtHRf&#10;KoksH/wiTFDff9EzV5lRmUnjv+/RS/34ALAXl/vXJFKbfEM7NuS8m/8+gWZfJ1gC/+BjGt7Tcl+N&#10;g/1c5UayAIAgrgC9uv8Wy5HCmdcYJjtu4tXtJ67vL+W2//zlPvCv6H9v/l2/yAIA9rI49PbA6lPD&#10;/T9CjrD8TcrApRJKZleZvcyjwL/15E6yAIDBnOH+H5F5nUCq5aHhv0mge1CQyxz4VYYq99lVSiML&#10;ABjICPffQveRuTw0ap1AATJ7mSf6wz1kAQCDMLn/F9ePdcywTnBGoJmhvu/6zskCAAbgcv8K2LVJ&#10;K8m3kdrXCRa3n7y+r0nJFfhvcU36pZ1Lbe0FOIxs7v8RS3kob1AMl4eWwP+6jTPlZ1wm4WCZ5yPI&#10;AgBOxOb+S/CrTR7O4o6Tl4d6FsKXctfF6/s91GfRvpcOkQUAfIDJbb5EnO9edE0N8sb95FAJnO+V&#10;hzRJ1OwrY+Dv2sbpxJkFjOiXAFMwo/t/RPJ1grdfLVNwu+I2TjeuiZ0sAKCBAtHM7v8Ry6TmWdM4&#10;RFknqbPLPB+h+2jeZ7/IAgDukQttDJZuZXVYS1098zpBFpXAr1JUlsB/izELOGR3GsCUaLAb3X+6&#10;wHGPnK3u9e7en1kq8/xrRH2/h9pPHRkTWQDASg2IrYHSpazu/xGZ1wlO0lrfTz9pr5AFABgxu6pp&#10;Askty/sEz1QeSlbf78HYX38tbZEFwHNjdFTT7664+DrBsG2cbozrVWQB8Lzg/h9zofLQ269t1Y82&#10;PWQBAAZw/x+TfRvpIy0BctIyzxbIAgACKDCUAeDYCXM5998i/XETq8pkpUnrKb4TsgCAfeD+t6Ng&#10;ukwAed/W/U3LBPAc59+7soDyzEK/WQEwFS73Lwd2Zae5BP4ywU0R+O+k7ybDkRxHQxYA0Anu/30U&#10;DFKfxtkpfZarBjiyAIAO5GpLh8f9N3gt81wn8P9Oy6+W/ecv9eNeBlcWcKWdUgBNXO5fO0xqk1Oj&#10;SWya+r5J+qxXWidYdmo1Pme3yALgyqgMUDo67r+wBP7X+v4V9vrv1lXKQ2QBAB/gcv8zu8fLl3l2&#10;avaJwJUFKDuqTQJch2d3/wr82iLZ+kzoRhNvI1Xwbn6mTl1xnQSenOp6mx2+RzMFB01Uul9XYDhA&#10;L67ShVvLfU22zkMWANDA6P6nGBgK/JnLPMuEdHNMwxK4EmcnM5WHlmfb+Ay9IguAy/DJdIRB9kGR&#10;vr5fgrzucQ3896Q/jfTz96+6/3q7KdEzbN57p5QB1SYB5sXl/hW8apOpWNz+EvgTl3lKUO/ZXbJ8&#10;ZyVDaLSVQnrWmUuBrmyKLACmx+Uoszm/JfC/buPMHPj1a1uh0okmArnRRvsppIyr3moayAIACq6B&#10;kMn9K6BmL/Pc1vddyI1mLg9lWydQuap1n72aecszPDlXcv+6h5raZwz8p/3alq6ReSJQ4M0QNDUZ&#10;Ne+vU2QBMCVLwGx06G4NfD1eLnpxvsnLPGcE/haZy0P6zkZPBGQB8LS4Ov8I96/Ar8CaOLil+rUt&#10;Baisz0oaVR5yZQFFL7VJgPzM6v51389Y33exPL/k5aGzsyXX8yALgGlYAlWjE/fqDPe/uP0l8Oct&#10;8+h5jirz7EHOVxlU47PkUHmeZwVUsgB4KlQzb3Tefh3s/pfA/wTbOEeTfJ3gFz3jequHQRYAT0N2&#10;97+4U8o8p7MYA1PfOEJHrhPou2xdc4fIAiAvmd3/DPV93ePVAv89c2wj9b+BSxYAl8fl8Fz1bgXT&#10;7PV9BYaZ6vtOlOnoGdw9kxRSn3EGW7IAuDSZ3P8S+BNv4yxa6/uXdvtbybxOILnKQ64sQH2nNgmQ&#10;A5P7f4m44RnKPFes77uQiXAFySMUnQj0vbfa3SGyAMiDy/1r8Ncmu1DgrxNQxsA/3TbO0UywTrB7&#10;GylZAFwOU429y/3LTWkQJq/vDzum4Sok30a6/LBOvdVNOLOASDYCYMHm/kt6XZt8Fw0gBdbyN1kX&#10;D1Md03AVln7mKTMeop7yUO2/zXZ6RBYAQ1mCscn9fzR4qO+DWPpB7vLQh79apj7S/Nt+kQXAOFSC&#10;aXTKbj1y/8sEswT+vGUe6vtjUOBzOekjpD773jqBMQvYtW4GEGIJzge5/6XtMkAyB37d3/19wxgy&#10;rxNILYNTx4/jnskC4Hw06BqdsVsKpLXJV1dHmQd2UtcJLMeQH6H7dQKyAJgSs3t5LfO81nXTBv6P&#10;6rqQhwm2kS6/WmYcR7/eTiwAh+JyLktgzV3medpjGq5C5vLQ0vdNGQtZAJyC07UkFcc0XJDs6wQO&#10;kQXA4djcfzZR338K0m8jDYgsAA5FwbF0tJx1+n1iG+eTIrdcNxy0+sW0IguAw7iQ++eYBnjjUuUh&#10;w2m6AL/jCu5/GeSUeeAB2Y+b2CqyALAztfsvg1qDm8APW0i/jfQjkQWAk0ndP/V9CKOMsdG30ot+&#10;DzYmc/8c0wB2plsnIAsABwqkpUPld/9s44QTUClxlvIQWQCESe/+KfPAAGZYJygZy8/1dgH6Sez+&#10;OaYB0pC5PKSMpd4mQB8JX5R5ocwDWVnKQ8nOtiILgF0oyJYOlMP9U9+Hich23ASZMnSzvBTT6Ewn&#10;im2cMDUqoWZYQ9NkVG8JYBvaRtbqTCeIYxrgcgxeJ3iptwGwjaXs0u5Mh2gZHJR54OIsmfX55ooJ&#10;APo4bQIo19GgIPDDM3HmNlIWgqGbgzsn9X2AyuHloTLW6qUAtnHQIjDHNAA84KiJQGOuXgJgO7bO&#10;qHIS9X2ATbi3kaq92jTAdtRxWh1qsyjzAOxmWScIvoypv6/NAfSzYxLgmAYAM3vKQ1r8JeuGMFt2&#10;LCydkzIPwKHUbaQf79Ar/4axCFbUodQBb9JS7eb5+qcv//4rnQ3gPKop+0edDHRky4sc/+t4ZFs1&#10;AAAAAAAAAAAAAAAAAAAAAAAAAAAAAAAAAAAAAAAAAAAAAAAAAAAAAAAAAAAAAAAAAAAAAAAAAAAA&#10;AAAAAAAAAAAAAAAAAAAAAAAAAAAAAAAAAMBz8Yc//D/xgSCmxBw6LAAAAABJRU5ErkJgglBLAwQK&#10;AAAAAAAAACEA1CcnIvIMAADyDAAAFAAAAGRycy9tZWRpYS9pbWFnZTIuc3ZnPHN2ZyB2aWV3Qm94&#10;PSIwIDAgOTYgOTYiIHhtbG5zPSJodHRwOi8vd3d3LnczLm9yZy8yMDAwL3N2ZyIgeG1sbnM6eGxp&#10;bms9Imh0dHA6Ly93d3cudzMub3JnLzE5OTkveGxpbmsiIGlkPSJJY29uc19DZWxsVG93ZXIiIG92&#10;ZXJmbG93PSJoaWRkZW4iPjxzdHlsZT4NCi5Nc2Z0T2ZjVGhtX0FjY2VudDFfRmlsbF92MiB7DQog&#10;ZmlsbDojNDQ3MkM0OyANCn0NCjwvc3R5bGU+DQo8cGF0aCBkPSJNNDAgMzUgNDIuOCAzMi4yQzM5&#10;LjczMTggMjkuMDE5NCAzOS43MzE4IDIzLjk4MDYgNDIuOCAyMC44TDQwIDE4QzM1LjMzMjYgMjIu&#10;NzA1NiAzNS4zMzI2IDMwLjI5NDQgNDAgMzVaIiBjbGFzcz0iTXNmdE9mY1RobV9BY2NlbnQxX0Zp&#10;bGxfdjIiIGZpbGw9IiM0NDcyQzQiLz48cGF0aCBkPSJNMzQuNCA0MC42IDM3LjIgMzcuOEMzMC45&#10;NTkyIDMxLjU5ODggMzAuOTI3MSAyMS41MTI1IDM3LjEyODMgMTUuMjcxNyAzNy4xNTIxIDE1LjI0&#10;NzcgMzcuMTc2IDE1LjIyMzggMzcuMiAxNS4yTDM0LjQgMTIuNEMyNi42MTI4IDIwLjA3NzIgMjYu&#10;NTIzNiAzMi42MTM1IDM0LjIwMDcgNDAuNDAwNyAzNC4yNjY3IDQwLjQ2NzYgMzQuMzMzMSA0MC41&#10;MzQgMzQuNCA0MC42WiIgY2xhc3M9Ik1zZnRPZmNUaG1fQWNjZW50MV9GaWxsX3YyIiBmaWxsPSIj&#10;NDQ3MkM0Ii8+PHBhdGggZD0iTTMxLjUgNDMuNUMyMi4xNjUxIDM0LjA4ODkgMjIuMTY1MSAxOC45&#10;MTExIDMxLjUgOS41TDI4LjcgNi43QzE3Ljc2NDggMTcuNjM0MSAxNy43NjM5IDM1LjM2MjcgMjgu&#10;Njk4IDQ2LjI5OCAyOC42OTg3IDQ2LjI5ODcgMjguNjk5MyA0Ni4yOTkzIDI4LjcgNDYuM1oiIGNs&#10;YXNzPSJNc2Z0T2ZjVGhtX0FjY2VudDFfRmlsbF92MiIgZmlsbD0iIzQ0NzJDNCIvPjxwYXRoIGQ9&#10;Ik01NyAzNUM2MS42Njc0IDMwLjI5NDQgNjEuNjY3NCAyMi43MDU2IDU3IDE4TDU0LjIgMjAuOEM1&#10;NS42OTUxIDIyLjMxNzkgNTYuNTIyOSAyNC4zNjk1IDU2LjUgMjYuNSA1Ni41MDM1IDI4LjYyNjcg&#10;NTUuNjc4NSAzMC42NzEyIDU0LjIgMzIuMloiIGNsYXNzPSJNc2Z0T2ZjVGhtX0FjY2VudDFfRmls&#10;bF92MiIgZmlsbD0iIzQ0NzJDNCIvPjxwYXRoIGQ9Ik01OS44IDM3LjggNjIuNiA0MC42QzcwLjM4&#10;NzIgMzIuOTIyOCA3MC40NzY0IDIwLjM4NjUgNjIuNzk5MyAxMi41OTkzIDYyLjczMzMgMTIuNTMy&#10;NCA2Mi42NjY5IDEyLjQ2NiA2Mi42IDEyLjRMNTkuOCAxNS4yQzY2LjA0MDggMjEuNDAxMiA2Ni4w&#10;NzI5IDMxLjQ4NzUgNTkuODcxNyAzNy43MjgzIDU5Ljg0NzkgMzcuNzUyMyA1OS44MjQgMzcuNzc2&#10;MiA1OS44IDM3LjhaIiBjbGFzcz0iTXNmdE9mY1RobV9BY2NlbnQxX0ZpbGxfdjIiIGZpbGw9IiM0&#10;NDcyQzQiLz48cGF0aCBkPSJNNjUuNSA0My41IDY4LjMgNDYuM0M3OS4yMzUyIDM1LjM2NTkgNzku&#10;MjM2MSAxNy42MzczIDY4LjMwMiA2LjcwMjAyIDY4LjMwMTQgNi43MDEzNSA2OC4zMDA3IDYuNzAw&#10;NjcgNjguMyA2LjdMNjUuNSA5LjVDNzQuODM0OSAxOC45MTExIDc0LjgzNDkgMzQuMDg4OSA2NS41&#10;IDQzLjVaIiBjbGFzcz0iTXNmdE9mY1RobV9BY2NlbnQxX0ZpbGxfdjIiIGZpbGw9IiM0NDcyQzQi&#10;Lz48cGF0aCBkPSJNNzkgODYuNzEgNzkgODYuNzFDNzguOTY5MiA4Ni41MzI0IDc4LjkxMTkgODYu&#10;MzYwNSA3OC44MyA4Ni4yIDc4LjgzIDg2LjIgNzguODMgODYuMiA3OC44MyA4Ni4xNEw1MC4zMyAz&#10;MC42NEM1MC4yNDMyIDMwLjQ3NzMgNTAuMTMxOSAzMC4zMjg5IDUwIDMwLjIgNTIuMDQ3OSAyOS4z&#10;NzE2IDUzLjAzNjUgMjcuMDM5OCA1Mi4yMDgxIDI0Ljk5MTkgNTEuMzc5NyAyMi45NDQgNDkuMDQ3&#10;OSAyMS45NTU0IDQ3IDIyLjc4MzggNDQuOTUyMSAyMy42MTIyIDQzLjk2MzUgMjUuOTQ0IDQ0Ljc5&#10;MTkgMjcuOTkxOSA0NS4xOTg0IDI4Ljk5NjcgNDUuOTk1MiAyOS43OTM1IDQ3IDMwLjIgNDYuODkz&#10;MiAzMC4zMTc1IDQ2LjgwMjQgMzAuNDQ4NyA0Ni43MyAzMC41OUwxOC4yMyA4Ni4wOUMxOC4yMyA4&#10;Ni4wOSAxOC4yMyA4Ni4wOSAxOC4yMyA4Ni4xNSAxOC4xNDgxIDg2LjMxMDUgMTguMDkwOCA4Ni40&#10;ODI1IDE4LjA2IDg2LjY2TDE4LjA2IDg2LjY2QzE4LjAzNTEgODYuODI1NyAxOC4wMzUxIDg2Ljk5&#10;NDMgMTguMDYgODcuMTYgMTguMDYgODcuMTYgMTguMDYgODcuMjQgMTguMDYgODcuMjggMTguMDg3&#10;MiA4Ny40NDE4IDE4LjEzNDIgODcuNTk5NyAxOC4yIDg3Ljc1IDE4LjIgODcuNzUgMTguMiA4Ny43&#10;NSAxOC4yIDg3Ljc1IDE4LjIgODcuNzUgMTguMyA4Ny44OSAxOC4zNCA4Ny45NyAxOC40MDA5IDg4&#10;LjA3MDUgMTguNDY3NyA4OC4xNjczIDE4LjU0IDg4LjI2TDE4LjU0IDg4LjI2QzE4LjU5MDkgODgu&#10;MzAzMiAxOC42NDQzIDg4LjM0MzIgMTguNyA4OC4zOCAxOC43ODY0IDg4LjQ2MTggMTguODgwMSA4&#10;OC41MzU1IDE4Ljk4IDg4LjYgMTkuMDU4MSA4OC42NDA4IDE5LjEzODIgODguNjc3NSAxOS4yMiA4&#10;OC43MUwxOS41MiA4OC44MiAxOS43OCA4OC44MiAyMCA4OSAyMC4xNCA4OSAyMC4yNyA4OUMyMC40&#10;NTMyIDg4Ljk4MjggMjAuNjMyMyA4OC45MzU1IDIwLjggODguODZMNDguNTIgNzYuNjcgNzYuMiA4&#10;OC44M0M3Ni40NTExIDg4Ljk0NDQgNzYuNzI0MSA4OS4wMDI0IDc3IDg5TDc3IDg5Qzc3LjE2NTYg&#10;ODguOTk3IDc3LjMzMDIgODguOTczNSA3Ny40OSA4OC45M0w3Ny42MyA4OC45M0M3Ny43NTcgODgu&#10;ODgxOCA3Ny44ODA3IDg4LjgyNSA3OCA4OC43Nkw3OC4wOSA4OC43Qzc4LjIyMDggODguNjE3NiA3&#10;OC4zNDE2IDg4LjUyMDMgNzguNDUgODguNDFMNzguNDUgODguNDFDNzguNTI4IDg4LjMxMjMgNzgu&#10;NTk4MiA4OC4yMDg2IDc4LjY2IDg4LjEgNzguNzAzNiA4OC4wMzU2IDc4Ljc0MzcgODcuOTY4OCA3&#10;OC43OCA4Ny45IDc4Ljc4IDg3LjkgNzguNzggODcuOSA3OC43OCA4Ny45IDc4Ljg0NzYgODcuNzQ2&#10;OSA3OC44OTQ3IDg3LjU4NTUgNzguOTIgODcuNDIgNzguOTIgODcuNDIgNzguOTIgODcuMzUgNzgu&#10;OTIgODcuMzEgNzguOTgyOCA4Ny4xMTY1IDc5LjAwOTkgODYuOTEzMiA3OSA4Ni43MVpNNjIgNjIu&#10;MTYgNTEuOSA1NS4zMyA1Ni43NyA1MlpNNDguNSAzNS44OCA1NC45MyA0OC4zOSA0OC4zNSA1Mi45&#10;MiA0Mi4zNSA0OC45MkM0Mi4yMTk4IDQ4LjgyOTIgNDIuMDc4NyA0OC43NTUzIDQxLjkzIDQ4Ljda&#10;TTQwLjEyIDUyLjE5IDQ0LjgxIDU1LjM2IDM1IDYyLjA5Wk0yNC4zNSA4Mi45MSAzMS40MSA2OS4x&#10;NSA0My41NCA3NC40OFpNMzUuNTQgNjYuNiA0OC4zNyA1Ny43NyA2MS40NSA2Ni42MiA0OC41MiA3&#10;Mi4zWk02OS41NCA4MS41NCA1My40OSA3NC40OSA2NS42IDY5LjE3IDcyLjY1IDgyLjlaIiBjbGFz&#10;cz0iTXNmdE9mY1RobV9BY2NlbnQxX0ZpbGxfdjIiIGZpbGw9IiM0NDcyQzQiLz48L3N2Zz5QSwME&#10;CgAAAAAAAAAhAMz8ANcXKQAAFykAABQAAABkcnMvbWVkaWEvaW1hZ2UzLnBuZ4lQTkcNChoKAAAA&#10;DUlIRFIAAAGAAAABgAgGAAAApMe1vwAAAAFzUkdCAK7OHOkAAAAEZ0FNQQAAsY8L/GEFAAAACXBI&#10;WXMAADsOAAA7DgHMtqGDAAAorElEQVR4Xu2d4bEsN5JexwSZsB5Q9GBMkAlrgn5rydB6IBNowjPh&#10;mnBN4G/FzMaYIGX2yyKb/dB9C8ivConqcyIyOEPezkZXAYkvEyjU3wAAAAAAAAAAAAAAAAAAAAAA&#10;AAAAAAAAAAAAAAAAAAAAAAAAAAAAAAAAAAAAAAAAAAAAAAAAAAAAAAAAAAAAAAAAAAAAAAAAAAAA&#10;AAAAANbhX//7p/8W/xMAAN4FD/7/9evP3/7560//M/4VwCl4n7O+9xn/FwDOZAv+Zv/PjUkAziKC&#10;/63fmX3EvwaAs/ivX37+P3eDkEkATuEh+G/2Lf4zABzNk0F4MyYBOIpX/c4FSfwZABzFy0EYxiQA&#10;anb1u19++vf4cwBQ4wPsn7/8/K/W4Hs0JgFQsSf4b8YkAHAA//d//fTf9wb/zZgEIEtP8N/sH//x&#10;09/j4wCQZST4b8YkAKOMBH8376veZ8MNAIzi2z1tQP3eGmh7jUkAehkN/pv5JGB999/CHQCMYIPp&#10;j73+GWMSgL1kg/+d8YwAwCjCgXgzJgH4CvocQAEydf+nxl5t+ALrJ7/90G+SxqIwQAdxzMPn40BK&#10;2m/uN74C4CneVx76TspiPYC+B7AHGzSSuv+dfTIAoQfrMx8PfShrrAcAfIW6BmtG8IdujshCWQ8A&#10;eIG67u/bR20gsxUPhvBJwPtQq2+NGs8HADRQKy6fSBhskMUFhFqUhGsA2Ggd7zxqPmD/8ctP/yNc&#10;A6RwIdHqZwnj+GiADd8mp1RZBH9Q43201ddGjewUILABodtxwV5/OAhxlkopCMCPz20NkEFjxw8c&#10;ivexhz43bBwdDW+NcpfFre7PE5dwML4o3Op/I+Z9FsECb4sF7P9sDYwRO2KPNXXa9TkiwPoaU6sP&#10;Dtpv4RbgfXAlJVz4le+q8ODv7ePhnXXZHio8IjP0PnfX/1KG0IC3wzq+ZOHXS0hqlbcF/z++g0lg&#10;Obbgv5k6yHqf8753/x0J45gIeB+UKbR6y2dkJj8MbCaBdXgM/rf7ZxO6ehJwf4/fM2psXYa3wJWT&#10;dXjNTgrxls+v2sYkUJ9W8N/MJwF1tqhax/K2hUuA66IcMMrBHMH/y7IUk0BdXgX/O/uMP5fg/aaV&#10;MY4YfQsuTdXBEsF/96IeA7UeO4P/ZtKau6qkSRYAl0ZY+9cO4IGshEmgDp3BfzPpzjHzJ9rUwMNh&#10;cFGsg0sGiXJbX2ZSYhKYz2Dwv5ly4dWySMkDYmQBcElk6l+48OuD1gdc83t2GpPAPDLB383vvfeB&#10;cJfGfEpeJUkWAJfDOnZa/ceAlSz89tb9XxmTwPlkg/+dyRaFvU9ZH1WscUkXqgGm4iWbRifvNq/V&#10;h8s0qt1Im6HazkMY/L+bMKtUHW7I08FwGaxDp5W2KyuV+vdyVLb0c2/uS1lPhtcoH8DaTLmuJMoC&#10;eGkMrI/XWBudu9tU6j9KP9JXTxL8z0eVVW7m91ElMFRZgI+dcAmwJoqXaCgHJ6Wf66CeBMxkJ3OK&#10;sgBOCoV18aDtwbvRsbtMqP6lL/hWH0UB/ajXA1S1d0UWoBQ+AKej2PoZg0CSCps/yXMINyP4l8Hu&#10;h2T7ZZhkB44H7obvbiPDhGWxDpxe/FWpf9lzCN/tA2VWC78nD/do2FRBV1H+NGMxGNbDA6Si3KJI&#10;yUONSRZ+/TexRa8eqv7m5n7CbQpVFmB+WAyGtRDVZiXqR7nwy46fuigXhVWZp/lKl6d40BCWwzqu&#10;ovyT3putVIbU/esjKrvcTKG8RVkATwbDOvjAaXTiXpN0eqH6//TBHG6hMH6vHu7dqEm2YZoASW8J&#10;VUxGAKegKP8oUnAP2Cr1r8hG4BxEAkS2A02yJZQyEKyCddj0jgzFwJOpf3HpxwczA/pPbtdDvN3R&#10;7ptka6hKiLR895hqYRrgUETntKQXf0P9p1PvUIGy0o8Hui0rYRL4a7aonASU9z9cpjBf6QlJIYoA&#10;DuV+QI+aQnUp0m43RVs2fHLcgv9m7zwJtPqKstSmevZDMTEp+iOCAcpjHTW9+0ehdMyPYiFQtvDb&#10;Cv6bvePAfiYU/Bopn7Mwn+l+oMgCvB+1fHcaD4VBbWywZNPudCdXKT+VGo3B/3Jd5J0mgWfBfzPv&#10;Q/GnaUQlSUkWYH5SZSDFRARwGIrBpnjQSrQXXPbi+b3teYdJ4Kvgf2cytWu+FNlgCWGizI4ApHQM&#10;7qa5wsmWXPzzgixE9sRv76C/8iTQ2z9k90DwhLCwb6a2Jb+DSIBFsQ6arf+nVbdCZfkEEu5S2IAf&#10;On76ioN8RBxE0JXsfPF72vqOHhOVgbJbpFkHgJqkB5lgv735yb9+UhSAzddwzfdKk8BI8L8zScAT&#10;7QrLl4GSz6b4pBiuAOpQof4vSbG/q870zh9J2eECk0Ay+N9MVQpSZAHZjESRobIOAOVQDPRs4JUE&#10;G9G+f/MlOZ9+5UlAcT/cPHCHyxSKzQGK+5EWKQv3Cbgo1jGzpZf04W/mI13+UagrVeBz82ARbpci&#10;srG04t5MUX/3NrV8d1q6DGQ+WAeAa5Ee7IL6vyDgSE4gdT8PfofMg7+q/DEDRVlwM9VEqJiUspkq&#10;6wBwKRTKKhvoJGsQgvKPosa72RVSfen1EGQBisVgX98Jd0Morkl2EgKQoQi+1qFTi2uKsku2DY75&#10;kdT+FRlRFez3SE7mVChfiVhJCgVRGzieHGogUFUV6v/pNgjV7uVePmO/SbMoLsgCzE+2ryjWAVJl&#10;QhaCoQwC9Z1+81K2tqso/5if/DMIpnKvuM1PoXrDLrEXP7sjSdFfASRYh8yl+Mlyh6T+n1yD8ADn&#10;gaHlu8suVPp5JBt4N7NrnSrVKSaj7CQtuBbsBIIaeGd86Jxdlk3rsxmIB+5syUVR/ol2SI4+eMR/&#10;nwWdv0fg8fLD5zZh2T89e/rmk4//TXxEjrchvqv5+/eaovyx/fZRy7Yh21/8OoYrgLlkB3VWfZuP&#10;7CJj+gwi85Eu/xyh/m9q1/x2Bzz7zBGTkSgLUNyvqXvx/do2fO42v5/hCmAetwDT6KA9lg005iMX&#10;fJOB169BWlHa55UB93ZfRgL/o4knpbhWir34qWuVnYj8N4SrIW73p+G3x9xHuAOYQ7b+7gEqXA2T&#10;DSjZDERR/vGAFO7SRHDJZyR/mnRXkmIvfrZseIl+y1ZQmM3sLaAiJTVVTbpl27DhgS0bWFrmAS+7&#10;8LmhuGdmqZ1jon6TmhTNR6oMxVZQmM7sLaAVlJz5yaptyREUHpCOCP6b+bVSTVTZdirum/to+d5r&#10;WQXu5bWW372mzBoBhkir32SNuUIGkg0kijp7KFpl2eeZSSYrUda0tAKfPXYA0mRVTHYQrZ6BuGXX&#10;IBxFQN1rCuUZE1bT/16zdiytwAXiJf0AJUAK74QPnbLLsot55mPqQ2jZQRxllZSSlWQhHRZtTpeC&#10;zE+uDDRbgSe3ggo2D/AwGMzFO+FDp+yy2c8AZCcgQQYy/WiDQUurz9kKXBCAU88jMAHA8ngnfOiU&#10;XSaYAJaegBR13KySHjHPAuLrh5muwP8j/drO3AQw+fsB0ngnfOiUXeaDIFwNYT5mf39qAkqXMfIq&#10;ctiyk6eg7akFacH6zdLfD5DGO+FDp+yy7N5y87H096eD6Jzyz2apMlB2AvDMJ1wN4esYLb97bfXv&#10;B0iTLT9kFxNX//7sBGA+ztj6+cymKmC79qkylN371E6k1b8fIM3qAfjdvz9j2QD07gF49vcDpPFO&#10;2Oqce80HQbga4gLfzwSQsHA1TMtnj4WbYVo+eyzcAMyBCWDt789aNGOYls8eCzfDtHz2WLgZpuWz&#10;x8INwBwKBMBsCWZqAJ69CJ0xv/bRjCHs2qcWQd3C1RB+71s+eyxcDdPy2WPhBmAO1gnZBdTwu9dm&#10;b4NN2uxFYHYBAczEOiITQMPvXksfhZF8mjZpuW2gyQehmACYAGAy1hHf/UGw1Pe/84NggsPQeBAM&#10;YCbWCdeeALL78CefZ+OYEjx9Idi/02vo0YQhZp+jJAjAHAUB7411wtmngc49imHyeTbOpDJQ/jC4&#10;7ENsyXOUBNnT0mcRAaTJBp/ZNfCsAs8GEVfS4WoYV+It30dZqP/U8wuO17Bb/vdagZNcpx6FYcZp&#10;oDCX9ASwuAIXlBHSZTBHcB12W3bSdCTXLVu+S2av2QxEsAaSzsIAUmQDTzaYCFRUaiFNor6TgWTD&#10;fKXWQ3baZ7b27ygmrGwWYj5y5cPZGYio3wAMIxjIUxW4ogRjfpJbQTVnunhgzpZVXpn7VpR+HPOX&#10;nazSO2Cy12r1DAQgzRUUeFbRZstgbqrA6n6OmAR8krLJPl2qchTlH0Xwa/rtsOw9Mx9TMxCANBUU&#10;uPto+d5r2cAmmAQldfWNmBSV5aAP1QTlKMo/WfVdpN9OzUAA0kSwaXbQveY+wt0Q5iNXgkkuRCuu&#10;gQcUZZB1sjVmb5P7yN6fe9xXdsJ2y16rdP1dUIJq+OwydX8BGCI7oF2NhashBCWY/F78ZDrvpswC&#10;7hm6PvaZIwKMQv2bKYJv9n6lduAoymDhCmAu1hmnKvDsdjqfwMLVMIItfYdkAc6I2j1iMlKpf0Xb&#10;rB25dZLkGsTstTMAGVkFnh3QHlhafnvM2pBaB1C0IUy6t9snlNGgm70mj/h9bn1Pr2UnSYX6ztbf&#10;BSUoHgKDGggGdrozZ5VlNgtxzE9uW19YNsDdY/6G2+QqOdyk8QlSof7N8n0lGXz9d/jvCXdDmB+2&#10;gMI1yKazPqDC1TDmJ7vrJX2uiiCt30yS3mfU/2aKnSYeLM1Xeo3ETbH10fxk25LuK+aDLaBwDRQp&#10;dVZRKcoLHjDD3TCumlu+B0yxMJ3OSPz3hLthVKUfb0u2n/jns5NiVn0r2qCYmAEkeIduddIey9ab&#10;FepbUQZSLAZvllF5ikl5s0w7lNfDJ5JwO4yg9p4Ovt7XW357TCFWAGRklW92cCsmIYXadbLX4t5G&#10;t8jaZyXrEW6j18XbnlW6m7kfv8fhehjzlSoVKtqhWIMIVwA1sI6ZDTglSh4KZaXNAvoDjkJhPtpI&#10;FmCfS20PvjeF+vd72/LdadPr/2bsAIJaKIJeuBpG0QZFGcixwK3JAgbqzfY5yYLrvY2ozuz24M38&#10;WirUv6T8oyhDJfuGog0AUnyAtjprj7lyDXdDKNowEuhaSFT4QPCXfO8TG8oCBJOAasHTfKUzEs8i&#10;wt0QFZ5BADgED56tDrvXFMrG/Ah2vmi22JmvcSU+uNPEPnvYOwFGJ8fkJCApdyg2CZhd4hkEgEOw&#10;Djp9HUBSBhpc9HxkOCMZDP6iIPfSRifHkUnAg93oIvgj5i89MSqEgfmZ/gwCwCG4gm902N02qjDv&#10;UZSB3FRpdndQHgz+jn3+MPW/WeYe9U4CqvUYxcSoUN7+eRcXLf97TZElAxyCIviKVJZiC6TssC3z&#10;tU/1JYL/Gep/s8w96pgEZGcimS/Fong6O1XcI5UwATgEV0qtjtth+YEmWghVlR9iYny9AJkI/o75&#10;OFz9b5bN1L6aBFwlZ9X2hqovKAKv+UlNRIosBOBQrKOmA5Gik2dT7TBZFmC/6fke9GTwP1P9b5Yt&#10;RTybBDzIedCOP0tjPgW1f1n5JyuOqP9DbTwwNDpulynKQO6j5bvXFG3ZaKrRZPB3zM9p6n8zD2bx&#10;9cM8TgK34C8scagmxuxk50jaIugrAIfiSqfZeftMonQsoKSzAIX6u+cvk4BgQM9Q/5spAuP9JKCc&#10;bENxl7n/5iu9DuF9J9wB1EUx8GzQpY9k8ADV8j1g0pe03PaCi9SctU123EKvRXBM36fbJCBWt6p7&#10;r5jkYjLKln94AxisgeKRe8UWQB94Ld8jploQVjJT/W+mCJBqfFISBFzZBKcYDxWvM0ATUeCVKB7z&#10;o9gS6sFA9nYsBXGNp6n/zVRBUkVcF8maiCromq90+aeiAAF4igfMVkfuMUVgEU1G301cpsigWuQW&#10;mbRElkFV+lFNbO6j5b/TKP/AWogClCSwqIKCm3KXyigxqaXVvwe51r/vtSpZgN3nv6t+k2qyV/Q9&#10;VSYCcBoq5S1SYZIdIW4Vgp2ipuzmgUU4OU7NAg64x+mdP9Gm9IQ0u78BDGGdV1F/12QB2gXTaQ/k&#10;qALdFuRU/txmBir7fsVxDzdTbEBwRJOr5DRUgNNRlIFUaswxf7pF00nrASrFfl9WUGUUZlOyAGH7&#10;3T4U/S0m1rT6v79PAEvhg6DVqXtNpchcobb8j5rywaU9RFCRqf9wK/Pr5tc43J6COPh7wJU8bKWY&#10;qOM+Uf6BdbGOLHhBS/7YgQ3zJ9kWutmZi8JHqP8N4a6i07IAb7P3jUYbxkyY1Zk/RbZJ+QfWxtVl&#10;o2N3m0ptK9XuZirV+IpodzrYhapsljhU1+UM1er74pXB/9V16UW13nRGvwI4HOvMpbIAH1it7xg1&#10;b9vRD+ocqf43hFnAocpVHfzdlOU886d4EA31D9fAB2yjg3ebdJBaut/6jmE7cFFYqP6/PGff/6b1&#10;2V47MgtQ1/2V907VtgrPmwDIsE4teXBJlaY75lOzK+jgHUFnqP+NVbIA4QT+qepTMVErJlCe/IVr&#10;IdyHL1tk9AHb8N9nBwf/CCqnqP8NVRZwdFksOwn4dVW2UTVRKzNdgDJUDCypieng4O/IgkrHVtpV&#10;sgAnMwmothc7NrmqTiCVvQ4ToBTCwCJ9Etf89S9SnxD8ZwaVipP1M4YmAfH9M5+SJ5H3lOkAlkUV&#10;WNSLZOZz/86NE4K/M0P9bwhLdqfUszsnAVnd31FdK5/sUf9waVRZgA+WcCnBB575/XpR+KTgP1P9&#10;b9jnJYvk6sn6GTsnAWnw391vdhjqHy6PDxhZFiAeMF+27aTg73Qq2qeWWVBcLQtwXl03n1DtHku3&#10;p8qyNNQ/vAvCwCKvMXuA8MH4w3edGPyftqHf0mrXfTz4HLKzsgCnNQn49VT3Ffcnuk/SBWmA8lin&#10;l7y2zwdguJThA/sv33Ni8HfsOyXnFSm2E/5wLQbN7tOpr9S8nwS8j6gnIJ9YzbfmORLxpgaA8rjK&#10;bQyEUZNvN7TU/vtxEScHf6H6lwUV87VcFuD4vTsi+DutLGPUvK+FW4D3wTq/7GTOIwa5B+P4n6dh&#10;v0VyTZTXY9UswDkiuAq3M58uMADK4Gm0B4XmwOg0V3rqGu/ZqAKtmbykYD4l+9wVZamZCDO0W5/1&#10;MRCuAd4PpZqaoTCV2G/QqP8DVK8HvtZ39drK98iDtf0GydqVm+8gCtcA74sNBtVimtvUl5OP8sea&#10;Q94OW1A032+dBXjAbv2eEfOJEPUPYKjU5WZnLzYqsHarjhI4bEFRmAXId24djfcpb3fr94zYkfcJ&#10;YDlsUMgWhN1WWg8Qqv/jD18T3aeVsgDvS8rgb7ZklgpwGJ4Oe1rcGCxD5gN2lUnA2iupK5+hKt8t&#10;C/DfK+6XlH4AWqiCy2YrDDYvLbTaPmCnvULQvustsgDvO9ZO2fqUT3orlicBTkO5Kyis9NuVrH3L&#10;qP+NCIzNdvRY5SwgfqNkXWYzu0fs+gH4Chss0oFnVvJR+xXV/4Z952WzgCOCv9lH9WwUoAQ+UJR1&#10;17Byk4C36aGNQzZjR8mVswBrl3RDgv9Gu16nP1UOsCzCnTF/WqHH7ldW/xv23ZJAWak04qdyttqY&#10;Mer+AAMoD9y6WaEJwNojUf8zdzpdMQu4cp8DWA4bRJpH71H/h2BtuFwWIJwEpG8fA3g7Yj0g9xBO&#10;MRVmbUpvLfRrUuE5B2UWUKlOnp0EqtwfgOXxgdQaZLusWPAXqv8yT5OqFHO1bZKjv8uDP3V/ACFD&#10;i8LFgn+o5cuo/42rZgFO7yRA8Ac4iK5JoFjwd2QPuRX8ba7em23tt3Ln5PRMArzbF+BAdm3TKxgg&#10;leq/mkp2/PdZ29LPblT9fbsmgYL9DuBy2GB7vvOk6CCU7S8vHGSunAU4LycBgj/Aedig+3ESKDoI&#10;r66ON1S/063q73wyCfzmvz3+BADOwAben88IvIEydj/hsizCw/zKnpn/MAmw1x9gFj4AKwd/lSoO&#10;9V8+0Kh+r5v5KpvtxCRA8AeA57yT+t94hyzAqTxBAcBkQg2nXyW4ivq/5x2yAACAp7yj+t8QZgHT&#10;zzsCAOjindX/BlkAALwl76z+N8gCAODtQP3/iSoL4GRNAFgC1P+fXOndBwAAL/F6tUj9/766+t8g&#10;CwCAtwD1/yOqa2L2GS4BAGohVP/L1/4d/w3+xKzimmzGWfsAUJKHM2Ky9rlyycNUv7+7IX38dcPI&#10;AgCgFir1/4MVPueoxRGq/9HIAgCgFBaYnr+jIG9LZAPeRmvrnye0HmQ2ufweXwkAMJfD1P+jFc4G&#10;/IU3p1yDMLIAACiBBaQj1f+jlcoGbiWfX3/+9tDGw40sAACmE2WPZpA61ApkA37Uw5mq/9H8+6Mp&#10;AADnY4HoTPX/aFOygVD9M3/3zcgCAGAasdWxGZxOtROzAf/NHnib7ZhgZAEAMAULQKfXvl/YodnA&#10;tr2z8b1TzUtQ0UQAgHMoo/4f7YBsoJrqfzSyAAA4FQs8h+93T5gkGzjjoS6FkQUAwGkIjzg+1hLZ&#10;QOxuOuIoh0OMLAAATsECTmX1/2hd2cAqqv/RyAIA4HCWUf+PtiMbCNV/2sK2B21/gtj+t+Q7yQIA&#10;4FAs0EjUvwfbCH7N/36QPc0GPHierPo/trbEcwWtv+kysgAAOAyh+v8tXM6ptd9lAxF8T1f9/r3R&#10;hBv23yQPlv3jQi/SAYBCWIBJq38PgC0V7oGr9fcH2ucE1f80AyELAICyyNT/i1r8lGzgBPOg7BPc&#10;o+p/xP6WLAAA6mGBJR2YPRBaEPy3cPmUCdnAkfa59+hmZRaw5zoDAHyJSv33KFPPBiyQlX36dpdZ&#10;tvOV6n/EPkcWAAA1CFV6mvp/xINoy19lu5V8dqr+R8gCAKAMvlDaCjC9llGki2UDv/Wq/keEk94f&#10;u60AALoQq/9UUHQqZwP+G1UPYpEFAMB0VA9qKevRRbOBD3WgFS6EkwUAQB+uQhWBVqX+HzHfFd7I&#10;dXuoK5okJa6/5BkFsgAA6EKlQI/cjTI5G5Cr/kfIAgDgdITq//cj1P89SqW81/z7zlDVqvvgdkZ7&#10;AeACrKD+HfPvb+qadmzzGadvqnZhmZEFAMBrVIralav7CrdS3K99x/Q1gLBDS0FxP8gCAOB4VOr/&#10;qMXRUP2z6v5N8wnzyGxAmAV8C5cAAH8l1GZJ9e/+FngqOP0Q2DPIAgDgUGTqX6yGK6r+Z3ZUNkAW&#10;AACHoVL/Zp/hMs2m+kXtOtvki66qSdC3z4ZLAIB66t+DlPlb+t0APnGNHgrXgiwAAOR4XViksj/C&#10;5TCLq/622e+Jn5eGLAAApKjUv9fqw+UQofpPez/vmabKBlTvZjCTleoAYFGqqH/fNnqy6v+IYHpu&#10;mUmQDaiyAGV5CgAWRLW1clT930o+J6p+n2R8svHvjSbITj3tsM9MtkQWAABphOp/aFHRA9nJqv/z&#10;We17yqJzIhuwz0vaShYA8KZYAFC9f7ZLzYbqP/coBwu296r/GTOygZEFWb/mDV/d5uWkcAkA78Is&#10;9e+By4NOw89R9tmrclfJBuxzZAEA0I8N/FPV/031i9YbOix1NIP9NsnuqA7rygZiomr56TKyAIA3&#10;QhU4zHap/7NVv2c2KlXr1+rkjKXrGG37e8kC+hHHVwBAQWzAp9W/B9mv1Oqm+v1vWz4OMj+eWX4g&#10;24TsZVc2QBYAALtxNd4KAAP28qyb+J7T6ug+yRx1BPVG1WzA/o4sAAC+xgZ6Oli8Uv8TVf9pxxzP&#10;yAZe/T7/b43PdJvfs3AJAFdDpv4tAIbLvxDliNNV/xEln6+YkQ28ynDsv0sW9ckCAC6KDfCPxwHf&#10;ax50W2rUg9PZqv9ZFnIm1o5zn2d4kg2QBQDAU3xXTGvA99pjTToCz9SjHGbjmVWFbMD+PVkAAPyI&#10;DWyV+v8j8HqgOFn1Dz01exbWvqnZgN+bxt90G1kAwIVQq/8INOcGu1/2HeUwmwmT4l8Uu/1/sgAA&#10;+BMb0DL1P6Hc0X2Uw2ymTJCxEyq+u/Xfu4wsAOACqNT/bevj+dsfU0c5zMZVdOM3HWrxnZLJ53G9&#10;BwAWwwZyWv27nVnW8O+6SgkiFPlpi+RhogfDyAIAlkWm/s+1Ux/qOgvftdP4reWNLABgUWwAn3uk&#10;ccJuqv/Fg05XYFI2kDK/L1eckAEuzWLq/5Kq/xmrZQNkAQALEUqzvPrfVL+3N5r+NsSxGZL1maON&#10;LABgIWbsPhmwEkc5zGahbODl6a8AUIDq6v+dVf8zIhsonbGRBQAsQHFF+ekPkkVT4YEFsgGyAICq&#10;uKo2pXbqoWS7bZGjHGZTPRsgCwAoiu/WaA3amealg9WOcqhAxXsZRhYAUI2i6n/poxxmUzUbIAsA&#10;KEYlxXhb6OU0SRkFswGyAIAqhPo/9QjiF/ZWD3WdhWcDlTI87jFAESooxJvq//XaRzlUYMKJrM/s&#10;WzQJAGZRRP2j+k+kSjbAPQeYzEz1v6l+n4SiOXAiBbIBsgCAWUxW/6Xfz/suzM4G6AMAk5ih/lH9&#10;NbF7c/YrKDcjCwA4G6+/TlL/bAEsiE/Is8qBZAEAJzN958/3ox1YBJzMFvhnloHMPqM5AHA0E9V/&#10;y75ZAOKAt5Pxa+6TcJV+wHEfACdRaC/4vX3y9O/x3AL/rz9/FBIAm5EFABxNMfX/g91KETZBRXNB&#10;gJd54iU/pd8ZQBYAcDA20Gbt9ug31glS3NX3y0749+aTfzQdANRUV/8v7Bvlof1Uq+/3GFkAwEHY&#10;AFtH/beNdYInhNr3+n7pMs9XRhYAcAC+17o14JY1ykM3tjKPXZOlA/+9MckDiLGBtbr6f2b+0pi3&#10;mwj8N69a5vnKyAIAhERpoDnYOq2yyvx4B+UY9/JbxcDvbVK1iywAQIQNqG+PA2zEPPi4Pz/Lx1Va&#10;629mm7fLSyK3H34Rqtf3Pej7Nfcy4y0zafxNr7nP+PkAMEoEjuYg67QfDu3yHRv27z8e/q6OLb5O&#10;EIF/9jENT83b1TrYz/6bpNxIFgCQxAaSJED7RBIufyAWmCuvMSx13MRt0q5d3//wyf8x8G/4v298&#10;ptvIAgAShEJvDq5O231kb5SHqgau0ttII1srW+axf37sPbnT/pYsAGAmNoAOV//PqLxOcLPv5aHp&#10;7yTwNniQszaVru9bO7tKaWQBABOZof5bRDvqlocmrRPcAmTxMk/2xT3mgywAYAY2cNLq34OT6mUd&#10;K6wTnBFoVqjvq+45WQDABITq/5C3dxUvD8nXCTwQlq/v26SkCvz3mH/JpO9lqHAJAK+wAVNK/T8j&#10;Jqq6D5cly0MR+Mse0+CTcLbM8xVkAQAnIlP/FvzC5eGEOi5dHvI2RnO/5Fbuunh9vwe/Fo02dBtZ&#10;AMAX2EBJq00PXBnlO4p/ZyjmZrsK2MvjJmIiq/i2re9lHmF9vwdlFjCjXwIswYrq/xmV1wlu7Ypr&#10;5MHtits41agmdrIAgAahspZV/8+ISa3scRNVJymzU8s8XxH9s9XOLqvWPwFKECq0OWh6rKrCutXV&#10;a68TVLEPL0VVCfz3qLIAs0N2pwEsSagrlfovFzgeifJQ1QXW0y2uxW8z6vs9eN9SZExkAQB3eEBs&#10;DZReW62+Wnmd4AzzQOj3bIVJe4MsAECIWFUtE0juiXWCdyoPlarv96Dqr27miywA3huVolpN/be4&#10;8jqBT9D2zynbONWo1qvMyALgfUH9P+cq5SG/Nz45XyHwb5AFAAhA/X9N9W2kz8wD5Kplnj2QBQAk&#10;CBWV3gnjPq4aZO6xSa76cRObvXzb1pUgCwAYBPW/Hw+mMQGUfFr3wV4eN3ElhFlA6p0VAEshVP+/&#10;X1lpRuD3iXKFwP8Xu6njAkdyHA1ZAEAnqP/XeDAofhpnn9lvuWqAIwsA6MBVLeq/za3Mc6XA/6N9&#10;8/WB+LmXQZUFXGmnFEATlfr3HSbhcml8ErsF/gXLPAmTv7VsJrFTq/U7e40sAK6LlwFQ/9+JwP+f&#10;KvW4rF2kPEQWAPAFMvW/sHp8gzLPmC0+EQizgM9wCXAd3l39R5lnuQe6Jtiy20it7ZIy3hXXSeDN&#10;cYXX6uy9tlJw8IkqdomUrO/7hKwqXajN27XaOg9ZAEADlfo3W2JgeOAvXub5vD+mIQJX3exkofKQ&#10;tZcsAOAe69CSIwyqD4oF6vsv37a1wGmk37z90dySxDVstb3LPAMKlwDrIlT/H+GyFB5Mo75ftsxj&#10;/+x629btnlmG8OirkJXeRmrtk2RTZAGwPNaRNeq/mPKLwF/2mAYP/N4+D+bR5CF8InA12vqOEmYZ&#10;VzS1DGQBAIZqIJiVUf8eUKuXee7r+ypinaBueajYOoG16dsPbRywlbc8w5tjHfgy6j/KPB8VA3+0&#10;6ZS3bcWkXnqdoELQvAmFdvu6jCwAliQCZrNTd9q0x+NdRYfyLV3mOSPwtyheHpq+TmBtIAuA98Q6&#10;rqTzz1D/t8Bf+JgGb9cRZZ5RPEAVngimlYeEWcC/wiVAfVZV/7d2v2F9X0Xc99LlobOzJftOyfUg&#10;C4BlsA6r2QZ3gvoPtV99G+cp9X0VrnztmkrOfTrITjtugiwA3oqomTc7cacdqv4j8F9+G+dsKq8T&#10;eLv8GkdTD8O+iywA3gPrqKXV/02RUeY5nRAGb3nchN/L5nd2GlkAlKay+vcJpXrg9zZeLfA/ssI2&#10;Uu/H0VwZ5pcsAK6NdVCJwlPVuz2Y3gJ/7fp+1zENVyLKQ1UnZOk2UrIAuDSV1H8E/srbOLf6/qXV&#10;/l4qrxPcTFQeMl+SLMD7TrgEqIF1zLT698CYUcM3tU99f1lCRNQtDyUnAr/vTb+d5v07XALMR6j+&#10;fwuXXUSZ5+2PabgKC6wTDG8jtc+SBcC1sA6ZrrH3qn9XUz4I7bMc03BhipeHbi/WiabuQpkFZLIR&#10;AAky9W/pdbh8iQ8gD6yhrNu+JpoHK8o8eqKfXWIbqfffpo9OIwuAqYSakaj/rwaPdXbq+7CV+yqX&#10;h758a1mMm9Znu4wsAKYSJZhm5+yyJ+rfB0oM+MrbOKnvT8ADnyvgx3tSyF5uIxW2fWjdDCBFqJhD&#10;1H8Efo5pgF0UXydoChzv44o2t8YPwOH4oGt1yF7zQBoub6qOMg+MEusEkmPID7GHdQKyAFgSsXrZ&#10;yjy/VQ783sb4+VCcBbaR3t5aphpHbvcTC8ChCJWL7+qoXN9/22MarkLx8pD3fVXGQhYAx6NULRXN&#10;A79PcP474yfDBSi/TiAwsgA4HKH6r2bU99+Ardz4cO+vYmQBcByh/qvW6bstfgvbON8QV8u+KPvY&#10;J1Y3sgA4jKuo/63MQ+AH52LloVPfow1vwhXUvw9yyjzwjPLHTew0sgCQs7j6//DBTeCHPSywjfQr&#10;IwsAHSuq/2gv9X1I4RnjY99awej3IGMl9e+B39tLGgxKFlwnIAuAPB5IF1H/bOOEw4l1giXKQ2QB&#10;kGYB9U+ZB05nkXWCz2guQD9V1X+0iWMaoASVy0OesUQzAfqo9qCMB37KPFCVKA9VO9uKLAD68SBb&#10;SP1T34dl+Eex4ybIlKGbUDPNDnWGxeRDfR+WxUuoRdbQOCMI+rBOM+XFGh74fdAQ+OFKzFwn8DEV&#10;zQDYh3WcUx+J98FBmQeuTmTWp4orJgDoxjrOWRMAxzTA23HyNlIWgqEP6zSHdU5XJPZP6vsAxgnl&#10;oY/4KoB9HLEI7IGfYxoA2hw1EfiYi68A2I+wM7KNE2An6m2k7i9cA+wnOmKzU+00yjwAg9zWCbIP&#10;Y9rnwx1AP72TQNT3OaYBQMhgeeiTrBvS7Nmx4J2TMg/AscTa3J4deh+MRZDiHerWASMtDbX/7Z+/&#10;/PTvdDaA83BR5ou7Huh9HMZY9HOIvrGtGgAAAAAAAAAAAAAAAAAAAAAAAAAAAAAAAAAAAAAAAAAA&#10;AAAAAAAAAAAAAAAAAAAAAAAAAAAAAAAAAAAAAAAAAAAAAAAAAAAAAAAAAAAAAAAAAADg3fjb3/4/&#10;FBheizo3yCQAAAAASUVORK5CYIJQSwMECgAAAAAAAAAhADNiCCzyDAAA8gwAABQAAABkcnMvbWVk&#10;aWEvaW1hZ2U0LnN2Zzxzdmcgdmlld0JveD0iMCAwIDk2IDk2IiB4bWxucz0iaHR0cDovL3d3dy53&#10;My5vcmcvMjAwMC9zdmciIHhtbG5zOnhsaW5rPSJodHRwOi8vd3d3LnczLm9yZy8xOTk5L3hsaW5r&#10;IiBpZD0iSWNvbnNfQ2VsbFRvd2VyIiBvdmVyZmxvdz0iaGlkZGVuIj48c3R5bGU+DQouTXNmdE9m&#10;Y1RobV9BY2NlbnQyX0ZpbGxfdjIgew0KIGZpbGw6I0VEN0QzMTsgDQp9DQo8L3N0eWxlPg0KPHBh&#10;dGggZD0iTTQwIDM1IDQyLjggMzIuMkMzOS43MzE4IDI5LjAxOTQgMzkuNzMxOCAyMy45ODA2IDQy&#10;LjggMjAuOEw0MCAxOEMzNS4zMzI2IDIyLjcwNTYgMzUuMzMyNiAzMC4yOTQ0IDQwIDM1WiIgY2xh&#10;c3M9Ik1zZnRPZmNUaG1fQWNjZW50Ml9GaWxsX3YyIiBmaWxsPSIjRUQ3RDMxIi8+PHBhdGggZD0i&#10;TTM0LjQgNDAuNiAzNy4yIDM3LjhDMzAuOTU5MiAzMS41OTg4IDMwLjkyNzEgMjEuNTEyNSAzNy4x&#10;MjgzIDE1LjI3MTcgMzcuMTUyMSAxNS4yNDc3IDM3LjE3NiAxNS4yMjM4IDM3LjIgMTUuMkwzNC40&#10;IDEyLjRDMjYuNjEyOCAyMC4wNzcyIDI2LjUyMzYgMzIuNjEzNSAzNC4yMDA3IDQwLjQwMDcgMzQu&#10;MjY2NyA0MC40Njc2IDM0LjMzMzEgNDAuNTM0IDM0LjQgNDAuNloiIGNsYXNzPSJNc2Z0T2ZjVGht&#10;X0FjY2VudDJfRmlsbF92MiIgZmlsbD0iI0VEN0QzMSIvPjxwYXRoIGQ9Ik0zMS41IDQzLjVDMjIu&#10;MTY1MSAzNC4wODg5IDIyLjE2NTEgMTguOTExMSAzMS41IDkuNUwyOC43IDYuN0MxNy43NjQ4IDE3&#10;LjYzNDEgMTcuNzYzOSAzNS4zNjI3IDI4LjY5OCA0Ni4yOTggMjguNjk4NyA0Ni4yOTg3IDI4LjY5&#10;OTMgNDYuMjk5MyAyOC43IDQ2LjNaIiBjbGFzcz0iTXNmdE9mY1RobV9BY2NlbnQyX0ZpbGxfdjIi&#10;IGZpbGw9IiNFRDdEMzEiLz48cGF0aCBkPSJNNTcgMzVDNjEuNjY3NCAzMC4yOTQ0IDYxLjY2NzQg&#10;MjIuNzA1NiA1NyAxOEw1NC4yIDIwLjhDNTUuNjk1MSAyMi4zMTc5IDU2LjUyMjkgMjQuMzY5NSA1&#10;Ni41IDI2LjUgNTYuNTAzNSAyOC42MjY3IDU1LjY3ODUgMzAuNjcxMiA1NC4yIDMyLjJaIiBjbGFz&#10;cz0iTXNmdE9mY1RobV9BY2NlbnQyX0ZpbGxfdjIiIGZpbGw9IiNFRDdEMzEiLz48cGF0aCBkPSJN&#10;NTkuOCAzNy44IDYyLjYgNDAuNkM3MC4zODcyIDMyLjkyMjggNzAuNDc2NCAyMC4zODY1IDYyLjc5&#10;OTMgMTIuNTk5MyA2Mi43MzMzIDEyLjUzMjQgNjIuNjY2OSAxMi40NjYgNjIuNiAxMi40TDU5Ljgg&#10;MTUuMkM2Ni4wNDA4IDIxLjQwMTIgNjYuMDcyOSAzMS40ODc1IDU5Ljg3MTcgMzcuNzI4MyA1OS44&#10;NDc5IDM3Ljc1MjMgNTkuODI0IDM3Ljc3NjIgNTkuOCAzNy44WiIgY2xhc3M9Ik1zZnRPZmNUaG1f&#10;QWNjZW50Ml9GaWxsX3YyIiBmaWxsPSIjRUQ3RDMxIi8+PHBhdGggZD0iTTY1LjUgNDMuNSA2OC4z&#10;IDQ2LjNDNzkuMjM1MiAzNS4zNjU5IDc5LjIzNjEgMTcuNjM3MyA2OC4zMDIgNi43MDIwMiA2OC4z&#10;MDE0IDYuNzAxMzUgNjguMzAwNyA2LjcwMDY3IDY4LjMgNi43TDY1LjUgOS41Qzc0LjgzNDkgMTgu&#10;OTExMSA3NC44MzQ5IDM0LjA4ODkgNjUuNSA0My41WiIgY2xhc3M9Ik1zZnRPZmNUaG1fQWNjZW50&#10;Ml9GaWxsX3YyIiBmaWxsPSIjRUQ3RDMxIi8+PHBhdGggZD0iTTc5IDg2LjcxIDc5IDg2LjcxQzc4&#10;Ljk2OTIgODYuNTMyNCA3OC45MTE5IDg2LjM2MDUgNzguODMgODYuMiA3OC44MyA4Ni4yIDc4Ljgz&#10;IDg2LjIgNzguODMgODYuMTRMNTAuMzMgMzAuNjRDNTAuMjQzMiAzMC40NzczIDUwLjEzMTkgMzAu&#10;MzI4OSA1MCAzMC4yIDUyLjA0NzkgMjkuMzcxNiA1My4wMzY1IDI3LjAzOTggNTIuMjA4MSAyNC45&#10;OTE5IDUxLjM3OTcgMjIuOTQ0IDQ5LjA0NzkgMjEuOTU1NCA0NyAyMi43ODM4IDQ0Ljk1MjEgMjMu&#10;NjEyMiA0My45NjM1IDI1Ljk0NCA0NC43OTE5IDI3Ljk5MTkgNDUuMTk4NCAyOC45OTY3IDQ1Ljk5&#10;NTIgMjkuNzkzNSA0NyAzMC4yIDQ2Ljg5MzIgMzAuMzE3NSA0Ni44MDI0IDMwLjQ0ODcgNDYuNzMg&#10;MzAuNTlMMTguMjMgODYuMDlDMTguMjMgODYuMDkgMTguMjMgODYuMDkgMTguMjMgODYuMTUgMTgu&#10;MTQ4MSA4Ni4zMTA1IDE4LjA5MDggODYuNDgyNSAxOC4wNiA4Ni42NkwxOC4wNiA4Ni42NkMxOC4w&#10;MzUxIDg2LjgyNTcgMTguMDM1MSA4Ni45OTQzIDE4LjA2IDg3LjE2IDE4LjA2IDg3LjE2IDE4LjA2&#10;IDg3LjI0IDE4LjA2IDg3LjI4IDE4LjA4NzIgODcuNDQxOCAxOC4xMzQyIDg3LjU5OTcgMTguMiA4&#10;Ny43NSAxOC4yIDg3Ljc1IDE4LjIgODcuNzUgMTguMiA4Ny43NSAxOC4yIDg3Ljc1IDE4LjMgODcu&#10;ODkgMTguMzQgODcuOTcgMTguNDAwOSA4OC4wNzA1IDE4LjQ2NzcgODguMTY3MyAxOC41NCA4OC4y&#10;NkwxOC41NCA4OC4yNkMxOC41OTA5IDg4LjMwMzIgMTguNjQ0MyA4OC4zNDMyIDE4LjcgODguMzgg&#10;MTguNzg2NCA4OC40NjE4IDE4Ljg4MDEgODguNTM1NSAxOC45OCA4OC42IDE5LjA1ODEgODguNjQw&#10;OCAxOS4xMzgyIDg4LjY3NzUgMTkuMjIgODguNzFMMTkuNTIgODguODIgMTkuNzggODguODIgMjAg&#10;ODkgMjAuMTQgODkgMjAuMjcgODlDMjAuNDUzMiA4OC45ODI4IDIwLjYzMjMgODguOTM1NSAyMC44&#10;IDg4Ljg2TDQ4LjUyIDc2LjY3IDc2LjIgODguODNDNzYuNDUxMSA4OC45NDQ0IDc2LjcyNDEgODku&#10;MDAyNCA3NyA4OUw3NyA4OUM3Ny4xNjU2IDg4Ljk5NyA3Ny4zMzAyIDg4Ljk3MzUgNzcuNDkgODgu&#10;OTNMNzcuNjMgODguOTNDNzcuNzU3IDg4Ljg4MTggNzcuODgwNyA4OC44MjUgNzggODguNzZMNzgu&#10;MDkgODguN0M3OC4yMjA4IDg4LjYxNzYgNzguMzQxNiA4OC41MjAzIDc4LjQ1IDg4LjQxTDc4LjQ1&#10;IDg4LjQxQzc4LjUyOCA4OC4zMTIzIDc4LjU5ODIgODguMjA4NiA3OC42NiA4OC4xIDc4LjcwMzYg&#10;ODguMDM1NiA3OC43NDM3IDg3Ljk2ODggNzguNzggODcuOSA3OC43OCA4Ny45IDc4Ljc4IDg3Ljkg&#10;NzguNzggODcuOSA3OC44NDc2IDg3Ljc0NjkgNzguODk0NyA4Ny41ODU1IDc4LjkyIDg3LjQyIDc4&#10;LjkyIDg3LjQyIDc4LjkyIDg3LjM1IDc4LjkyIDg3LjMxIDc4Ljk4MjggODcuMTE2NSA3OS4wMDk5&#10;IDg2LjkxMzIgNzkgODYuNzFaTTYyIDYyLjE2IDUxLjkgNTUuMzMgNTYuNzcgNTJaTTQ4LjUgMzUu&#10;ODggNTQuOTMgNDguMzkgNDguMzUgNTIuOTIgNDIuMzUgNDguOTJDNDIuMjE5OCA0OC44MjkyIDQy&#10;LjA3ODcgNDguNzU1MyA0MS45MyA0OC43Wk00MC4xMiA1Mi4xOSA0NC44MSA1NS4zNiAzNSA2Mi4w&#10;OVpNMjQuMzUgODIuOTEgMzEuNDEgNjkuMTUgNDMuNTQgNzQuNDhaTTM1LjU0IDY2LjYgNDguMzcg&#10;NTcuNzcgNjEuNDUgNjYuNjIgNDguNTIgNzIuM1pNNjkuNTQgODEuNTQgNTMuNDkgNzQuNDkgNjUu&#10;NiA2OS4xNyA3Mi42NSA4Mi45WiIgY2xhc3M9Ik1zZnRPZmNUaG1fQWNjZW50Ml9GaWxsX3YyIiBm&#10;aWxsPSIjRUQ3RDMxIi8+PC9zdmc+UEsDBBQABgAIAAAAIQCAgIhZ3gAAAAkBAAAPAAAAZHJzL2Rv&#10;d25yZXYueG1sTI9NS8NAEIbvgv9hGcGb3ay1qcRsSinqqQi2gnjbZqdJaHY2ZLdJ+u8dT/b4fvDO&#10;M/lqcq0YsA+NJw1qloBAKr1tqNLwtX97eAYRoiFrWk+o4YIBVsXtTW4y60f6xGEXK8EjFDKjoY6x&#10;y6QMZY3OhJnvkDg7+t6ZyLKvpO3NyOOulY9JkkpnGuILtelwU2N52p2dhvfRjOu5eh22p+Pm8rNf&#10;fHxvFWp9fzetX0BEnOJ/Gf7wGR0KZjr4M9kgWtbpgpsanpYKBOfpMmHjwEY6VyCLXF5/UPwCAAD/&#10;/wMAUEsDBBQABgAIAAAAIQCu1JvL1wAAAK0CAAAZAAAAZHJzL19yZWxzL2Uyb0RvYy54bWwucmVs&#10;c7ySz2rDMAyH74O+g9F9cZKWMUadXsag19E9gLAVxyz+g+WV9u1rKIMVuu2WoyT0/T6EtruTn8WR&#10;MrsYFHRNC4KCjsYFq+Dj8Pb4DIILBoNzDKTgTAy7YfWwfacZS13iySUWlRJYwVRKepGS9UQeuYmJ&#10;Qp2MMXsstcxWJtSfaEn2bfsk808GDDdMsTcK8t6sQRzOqSb/z47j6DS9Rv3lKZQ7EdL5ml2BmC0V&#10;BZ6Mw2tz3aRgQd536Jdx6Bs+/urQLePQ/XWHzTIOm+87yJsnGy4AAAD//wMAUEsBAi0AFAAGAAgA&#10;AAAhAKjWx6gTAQAASQIAABMAAAAAAAAAAAAAAAAAAAAAAFtDb250ZW50X1R5cGVzXS54bWxQSwEC&#10;LQAUAAYACAAAACEAOP0h/9YAAACUAQAACwAAAAAAAAAAAAAAAABEAQAAX3JlbHMvLnJlbHNQSwEC&#10;LQAUAAYACAAAACEA9z16NbYHAAB7OQAADgAAAAAAAAAAAAAAAABDAgAAZHJzL2Uyb0RvYy54bWxQ&#10;SwECLQAKAAAAAAAAACEAb0qct70nAAC9JwAAFAAAAAAAAAAAAAAAAAAlCgAAZHJzL21lZGlhL2lt&#10;YWdlMS5wbmdQSwECLQAKAAAAAAAAACEA1CcnIvIMAADyDAAAFAAAAAAAAAAAAAAAAAAUMgAAZHJz&#10;L21lZGlhL2ltYWdlMi5zdmdQSwECLQAKAAAAAAAAACEAzPwA1xcpAAAXKQAAFAAAAAAAAAAAAAAA&#10;AAA4PwAAZHJzL21lZGlhL2ltYWdlMy5wbmdQSwECLQAKAAAAAAAAACEAM2IILPIMAADyDAAAFAAA&#10;AAAAAAAAAAAAAACBaAAAZHJzL21lZGlhL2ltYWdlNC5zdmdQSwECLQAUAAYACAAAACEAgICIWd4A&#10;AAAJAQAADwAAAAAAAAAAAAAAAACldQAAZHJzL2Rvd25yZXYueG1sUEsBAi0AFAAGAAgAAAAhAK7U&#10;m8vXAAAArQIAABkAAAAAAAAAAAAAAAAAsHYAAGRycy9fcmVscy9lMm9Eb2MueG1sLnJlbHNQSwUG&#10;AAAAAAkACQBCAgAAvncAAAAA&#10;">
                <v:oval id="Oval 198" o:spid="_x0000_s1047" style="position:absolute;left:1079;width:40450;height:1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cqBxAAAANwAAAAPAAAAZHJzL2Rvd25yZXYueG1sRI9BSwNB&#10;DIXvgv9hiODNzlpB67bTooIgiNJWwWvYSWcXdzLDTrZd/705CN4S3st7X1abKfbmSEPpEju4nlVg&#10;iJvkOw4OPj+erxZgiiB77BOTgx8qsFmfn62w9unEOzruJRgN4VKjg1Yk19aWpqWIZZYysWqHNEQU&#10;XYdg/YAnDY+9nVfVrY3YsTa0mOmppeZ7P0YHN48S3rc5f70JL8atnb+GcXfn3OXF9LAEIzTJv/nv&#10;+sUr/r3S6jM6gV3/AgAA//8DAFBLAQItABQABgAIAAAAIQDb4fbL7gAAAIUBAAATAAAAAAAAAAAA&#10;AAAAAAAAAABbQ29udGVudF9UeXBlc10ueG1sUEsBAi0AFAAGAAgAAAAhAFr0LFu/AAAAFQEAAAsA&#10;AAAAAAAAAAAAAAAAHwEAAF9yZWxzLy5yZWxzUEsBAi0AFAAGAAgAAAAhAJNhyoHEAAAA3AAAAA8A&#10;AAAAAAAAAAAAAAAABwIAAGRycy9kb3ducmV2LnhtbFBLBQYAAAAAAwADALcAAAD4AgAAAAA=&#10;" fillcolor="#b4c6e7 [1300]" strokecolor="#1f3763 [1604]" strokeweight="1pt">
                  <v:stroke joinstyle="miter"/>
                </v:oval>
                <v:oval id="Oval 193" o:spid="_x0000_s1048" style="position:absolute;left:3365;top:3206;width:8925;height:5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6UwwAAANwAAAAPAAAAZHJzL2Rvd25yZXYueG1sRE9Na8JA&#10;EL0X+h+WKXirGw2UNs1GRBTEk0178Dhkx2wwOxuymxj99W6h0Ns83ufkq8m2YqTeN44VLOYJCOLK&#10;6YZrBT/fu9d3ED4ga2wdk4IbeVgVz085Ztpd+YvGMtQihrDPUIEJocuk9JUhi37uOuLInV1vMUTY&#10;11L3eI3htpXLJHmTFhuODQY72hiqLuVgFaQnuT0d7+ehLg9mGu7pYjz4nVKzl2n9CSLQFP7Ff+69&#10;jvM/Uvh9Jl4giwcAAAD//wMAUEsBAi0AFAAGAAgAAAAhANvh9svuAAAAhQEAABMAAAAAAAAAAAAA&#10;AAAAAAAAAFtDb250ZW50X1R5cGVzXS54bWxQSwECLQAUAAYACAAAACEAWvQsW78AAAAVAQAACwAA&#10;AAAAAAAAAAAAAAAfAQAAX3JlbHMvLnJlbHNQSwECLQAUAAYACAAAACEA4Al+lMMAAADcAAAADwAA&#10;AAAAAAAAAAAAAAAHAgAAZHJzL2Rvd25yZXYueG1sUEsFBgAAAAADAAMAtwAAAPcCAAAAAA==&#10;" fillcolor="#f7caac [1301]" strokecolor="#70ad47 [3209]" strokeweight="1pt">
                  <v:stroke joinstyle="miter"/>
                </v:oval>
                <v:shape id="Text Box 47" o:spid="_x0000_s1049" type="#_x0000_t202" style="position:absolute;top:17589;width:40767;height:8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yvxgAAANsAAAAPAAAAZHJzL2Rvd25yZXYueG1sRI9BS8NA&#10;FITvgv9heYIXaTdqSEvstpSioL0UYy+9PbKv2Wj2bdjdtPHfu0Khx2FmvmEWq9F24kQ+tI4VPE4z&#10;EMS10y03CvZfb5M5iBCRNXaOScEvBVgtb28WWGp35k86VbERCcKhRAUmxr6UMtSGLIap64mTd3Te&#10;YkzSN1J7PCe47eRTlhXSYstpwWBPG0P1TzVYBbv8sDMPw/F1u86f/cd+2BTfTaXU/d24fgERaYzX&#10;8KX9rhXkM/j/kn6AXP4BAAD//wMAUEsBAi0AFAAGAAgAAAAhANvh9svuAAAAhQEAABMAAAAAAAAA&#10;AAAAAAAAAAAAAFtDb250ZW50X1R5cGVzXS54bWxQSwECLQAUAAYACAAAACEAWvQsW78AAAAVAQAA&#10;CwAAAAAAAAAAAAAAAAAfAQAAX3JlbHMvLnJlbHNQSwECLQAUAAYACAAAACEAiissr8YAAADbAAAA&#10;DwAAAAAAAAAAAAAAAAAHAgAAZHJzL2Rvd25yZXYueG1sUEsFBgAAAAADAAMAtwAAAPoCAAAAAA==&#10;" stroked="f">
                  <v:textbox style="mso-fit-shape-to-text:t" inset="0,0,0,0">
                    <w:txbxContent>
                      <w:p w14:paraId="6FBA0B7D" w14:textId="4D3D93CB" w:rsidR="00EC3AD8" w:rsidRPr="005935C1" w:rsidRDefault="00EC3AD8" w:rsidP="002134E7">
                        <w:pPr>
                          <w:pStyle w:val="Caption"/>
                          <w:jc w:val="center"/>
                          <w:rPr>
                            <w:noProof/>
                          </w:rPr>
                        </w:pPr>
                        <w:r>
                          <w:t xml:space="preserve">Figure </w:t>
                        </w:r>
                        <w:r>
                          <w:fldChar w:fldCharType="begin"/>
                        </w:r>
                        <w:r>
                          <w:instrText xml:space="preserve"> SEQ Figure \* ARABIC </w:instrText>
                        </w:r>
                        <w:r>
                          <w:fldChar w:fldCharType="separate"/>
                        </w:r>
                        <w:r>
                          <w:rPr>
                            <w:noProof/>
                          </w:rPr>
                          <w:t>2</w:t>
                        </w:r>
                        <w:r>
                          <w:fldChar w:fldCharType="end"/>
                        </w:r>
                        <w:r>
                          <w:t xml:space="preserve"> System scenario where the macro cells are in a TA 1, supporting the default slice A and </w:t>
                        </w:r>
                        <w:r w:rsidR="00FE4340">
                          <w:t xml:space="preserve">a MBB </w:t>
                        </w:r>
                        <w:r>
                          <w:t xml:space="preserve">slice </w:t>
                        </w:r>
                        <w:r w:rsidR="00A31E90">
                          <w:t>D</w:t>
                        </w:r>
                        <w:r>
                          <w:t xml:space="preserve">. A local slice B is served by the microcell 5 in TA2, and another local slice, </w:t>
                        </w:r>
                        <w:r w:rsidR="00A31E90">
                          <w:t>C</w:t>
                        </w:r>
                        <w:r>
                          <w:t xml:space="preserve"> is served in the microcell 6 in TA 3. Slice A is also available in TA2 and TA3. The macro- and microcells are on different frequency bands.</w:t>
                        </w:r>
                      </w:p>
                    </w:txbxContent>
                  </v:textbox>
                </v:shape>
                <v:oval id="Oval 51" o:spid="_x0000_s1050" style="position:absolute;left:27622;top:3206;width:8835;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Al2wwAAANsAAAAPAAAAZHJzL2Rvd25yZXYueG1sRI9Ba8JA&#10;FITvBf/D8gRvdROlRaKriCiIJ5v24PGRfWaD2bchu4nRX+8WCj0OM/MNs9oMthY9tb5yrCCdJiCI&#10;C6crLhX8fB/eFyB8QNZYOyYFD/KwWY/eVphpd+cv6vNQighhn6ECE0KTSekLQxb91DXE0bu61mKI&#10;si2lbvEe4baWsyT5lBYrjgsGG9oZKm55ZxXML3J/OT+vXZmfzNA952l/8gelJuNhuwQRaAj/4b/2&#10;USv4SOH3S/wBcv0CAAD//wMAUEsBAi0AFAAGAAgAAAAhANvh9svuAAAAhQEAABMAAAAAAAAAAAAA&#10;AAAAAAAAAFtDb250ZW50X1R5cGVzXS54bWxQSwECLQAUAAYACAAAACEAWvQsW78AAAAVAQAACwAA&#10;AAAAAAAAAAAAAAAfAQAAX3JlbHMvLnJlbHNQSwECLQAUAAYACAAAACEAtmwJdsMAAADbAAAADwAA&#10;AAAAAAAAAAAAAAAHAgAAZHJzL2Rvd25yZXYueG1sUEsFBgAAAAADAAMAtwAAAPcCAAAAAA==&#10;" fillcolor="#f7caac [1301]" strokecolor="#70ad47 [3209]" strokeweight="1pt">
                  <v:stroke joinstyle="miter"/>
                </v:oval>
                <v:shape id="Text Box 2" o:spid="_x0000_s1051" type="#_x0000_t202" style="position:absolute;left:16954;top:1524;width:9970;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4F57BC1C" w14:textId="5C89A85E" w:rsidR="00EC3AD8" w:rsidRPr="00F10201" w:rsidRDefault="00EC3AD8" w:rsidP="00EC3AD8">
                        <w:pPr>
                          <w:rPr>
                            <w:b/>
                            <w:bCs/>
                            <w:color w:val="000000" w:themeColor="text1"/>
                            <w:sz w:val="16"/>
                            <w:szCs w:val="16"/>
                          </w:rPr>
                        </w:pPr>
                        <w:r w:rsidRPr="00F10201">
                          <w:rPr>
                            <w:b/>
                            <w:bCs/>
                            <w:color w:val="000000" w:themeColor="text1"/>
                            <w:sz w:val="16"/>
                            <w:szCs w:val="16"/>
                          </w:rPr>
                          <w:t xml:space="preserve">TA 1, Slice A, </w:t>
                        </w:r>
                        <w:r w:rsidR="00346C54">
                          <w:rPr>
                            <w:b/>
                            <w:bCs/>
                            <w:color w:val="000000" w:themeColor="text1"/>
                            <w:sz w:val="16"/>
                            <w:szCs w:val="16"/>
                          </w:rPr>
                          <w:t>D</w:t>
                        </w:r>
                      </w:p>
                    </w:txbxContent>
                  </v:textbox>
                </v:shape>
                <v:shape id="Graphic 53" o:spid="_x0000_s1052" type="#_x0000_t75" alt="Cell Tower with solid fill" style="position:absolute;left:17462;top:1060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CVwwAAANsAAAAPAAAAZHJzL2Rvd25yZXYueG1sRI9Bi8Iw&#10;FITvwv6H8Ba8iKa6KG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TLMglcMAAADbAAAADwAA&#10;AAAAAAAAAAAAAAAHAgAAZHJzL2Rvd25yZXYueG1sUEsFBgAAAAADAAMAtwAAAPcCAAAAAA==&#10;">
                  <v:imagedata r:id="rId15" o:title="Cell Tower with solid fill"/>
                </v:shape>
                <v:shape id="Graphic 54" o:spid="_x0000_s1053" type="#_x0000_t75" alt="Cell Tower with solid fill" style="position:absolute;left:27051;top:7556;width:3365;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jhwwAAANsAAAAPAAAAZHJzL2Rvd25yZXYueG1sRI9Bi8Iw&#10;FITvwv6H8Ba8iKbKKm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w1q44cMAAADbAAAADwAA&#10;AAAAAAAAAAAAAAAHAgAAZHJzL2Rvd25yZXYueG1sUEsFBgAAAAADAAMAtwAAAPcCAAAAAA==&#10;">
                  <v:imagedata r:id="rId15" o:title="Cell Tower with solid fill"/>
                </v:shape>
                <v:shape id="Graphic 55" o:spid="_x0000_s1054" type="#_x0000_t75" alt="Cell Tower with solid fill" style="position:absolute;left:30607;top:5524;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BDwwAAANsAAAAPAAAAZHJzL2Rvd25yZXYueG1sRI/RagIx&#10;FETfC/5DuIJvNbFgka1RRBF80nb1A243193Vzc2SpO7q15tCoY/DzJxh5sveNuJGPtSONUzGCgRx&#10;4UzNpYbTcfs6AxEissHGMWm4U4DlYvAyx8y4jr/olsdSJAiHDDVUMbaZlKGoyGIYu5Y4eWfnLcYk&#10;fSmNxy7BbSPflHqXFmtOCxW2tK6ouOY/VoN6XL5n6uBzW6PqPveXx+m42mg9GvarDxCR+vgf/mvv&#10;jIbpFH6/pB8gF08AAAD//wMAUEsBAi0AFAAGAAgAAAAhANvh9svuAAAAhQEAABMAAAAAAAAAAAAA&#10;AAAAAAAAAFtDb250ZW50X1R5cGVzXS54bWxQSwECLQAUAAYACAAAACEAWvQsW78AAAAVAQAACwAA&#10;AAAAAAAAAAAAAAAfAQAAX3JlbHMvLnJlbHNQSwECLQAUAAYACAAAACEAU4+gQ8MAAADbAAAADwAA&#10;AAAAAAAAAAAAAAAHAgAAZHJzL2Rvd25yZXYueG1sUEsFBgAAAAADAAMAtwAAAPcCAAAAAA==&#10;">
                  <v:imagedata r:id="rId16" o:title="Cell Tower with solid fill"/>
                </v:shape>
                <v:shape id="Graphic 56" o:spid="_x0000_s1055" type="#_x0000_t75" alt="Cell Tower with solid fill" style="position:absolute;left:7239;top:8255;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IMNwwAAANsAAAAPAAAAZHJzL2Rvd25yZXYueG1sRI9Pi8Iw&#10;FMTvwn6H8Bb2IpquoKzVVBZlwaO2Htbbo3n2j81LaaLWb28EweMwM79hlqveNOJKnassK/geRyCI&#10;c6srLhQcsr/RDwjnkTU2lknBnRysko/BEmNtb7yna+oLESDsYlRQet/GUrq8JINubFvi4J1sZ9AH&#10;2RVSd3gLcNPISRTNpMGKw0KJLa1Lys/pxShY1649Zmlf42S3ydPt/9BXc1Lq67P/XYDw1Pt3+NXe&#10;agXTGTy/hB8gkwcAAAD//wMAUEsBAi0AFAAGAAgAAAAhANvh9svuAAAAhQEAABMAAAAAAAAAAAAA&#10;AAAAAAAAAFtDb250ZW50X1R5cGVzXS54bWxQSwECLQAUAAYACAAAACEAWvQsW78AAAAVAQAACwAA&#10;AAAAAAAAAAAAAAAfAQAAX3JlbHMvLnJlbHNQSwECLQAUAAYACAAAACEAXMSDDcMAAADbAAAADwAA&#10;AAAAAAAAAAAAAAAHAgAAZHJzL2Rvd25yZXYueG1sUEsFBgAAAAADAAMAtwAAAPcCAAAAAA==&#10;">
                  <v:imagedata r:id="rId15" o:title="Cell Tower with solid fill"/>
                </v:shape>
                <v:shape id="Graphic 57" o:spid="_x0000_s1056" type="#_x0000_t75" alt="Cell Tower with solid fill" style="position:absolute;left:17462;top:400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aWwwAAANsAAAAPAAAAZHJzL2Rvd25yZXYueG1sRI9Bi8Iw&#10;FITvwv6H8Ba8iKYKq27XtIgieNTqQW+P5m1bt3kpTdTuvzeC4HGYmW+YRdqZWtyodZVlBeNRBII4&#10;t7riQsHxsBnOQTiPrLG2TAr+yUGafPQWGGt75z3dMl+IAGEXo4LS+yaW0uUlGXQj2xAH79e2Bn2Q&#10;bSF1i/cAN7WcRNFUGqw4LJTY0Kqk/C+7GgWri2vOh6y74GS3zrPtaeCrb1Kq/9ktf0B46vw7/Gpv&#10;tYKvGTy/hB8gkwcAAAD//wMAUEsBAi0AFAAGAAgAAAAhANvh9svuAAAAhQEAABMAAAAAAAAAAAAA&#10;AAAAAAAAAFtDb250ZW50X1R5cGVzXS54bWxQSwECLQAUAAYACAAAACEAWvQsW78AAAAVAQAACwAA&#10;AAAAAAAAAAAAAAAfAQAAX3JlbHMvLnJlbHNQSwECLQAUAAYACAAAACEAM4gmlsMAAADbAAAADwAA&#10;AAAAAAAAAAAAAAAHAgAAZHJzL2Rvd25yZXYueG1sUEsFBgAAAAADAAMAtwAAAPcCAAAAAA==&#10;">
                  <v:imagedata r:id="rId15" o:title="Cell Tower with solid fill"/>
                </v:shape>
                <v:shape id="Text Box 2" o:spid="_x0000_s1057" type="#_x0000_t202" style="position:absolute;left:28067;top:374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3D86831" w14:textId="77777777" w:rsidR="00EC3AD8" w:rsidRPr="00CB33D2" w:rsidRDefault="00EC3AD8" w:rsidP="00EC3AD8">
                        <w:pPr>
                          <w:rPr>
                            <w:color w:val="ED7D31" w:themeColor="accent2"/>
                            <w:sz w:val="16"/>
                            <w:szCs w:val="16"/>
                          </w:rPr>
                        </w:pPr>
                        <w:r w:rsidRPr="00CB33D2">
                          <w:rPr>
                            <w:color w:val="ED7D31" w:themeColor="accent2"/>
                            <w:sz w:val="16"/>
                            <w:szCs w:val="16"/>
                          </w:rPr>
                          <w:t xml:space="preserve">TA 2, Slice </w:t>
                        </w:r>
                        <w:proofErr w:type="gramStart"/>
                        <w:r>
                          <w:rPr>
                            <w:color w:val="ED7D31" w:themeColor="accent2"/>
                            <w:sz w:val="16"/>
                            <w:szCs w:val="16"/>
                          </w:rPr>
                          <w:t>A,</w:t>
                        </w:r>
                        <w:r w:rsidRPr="00CB33D2">
                          <w:rPr>
                            <w:color w:val="ED7D31" w:themeColor="accent2"/>
                            <w:sz w:val="16"/>
                            <w:szCs w:val="16"/>
                          </w:rPr>
                          <w:t>B</w:t>
                        </w:r>
                        <w:proofErr w:type="gramEnd"/>
                      </w:p>
                    </w:txbxContent>
                  </v:textbox>
                </v:shape>
                <v:shape id="Text Box 59" o:spid="_x0000_s1058" type="#_x0000_t202" style="position:absolute;left:7810;top:11303;width:355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502220D4" w14:textId="77777777" w:rsidR="00EC3AD8" w:rsidRPr="00C11296" w:rsidRDefault="00EC3AD8" w:rsidP="00EC3AD8">
                        <w:pPr>
                          <w:pStyle w:val="Caption"/>
                          <w:rPr>
                            <w:noProof/>
                            <w:sz w:val="16"/>
                            <w:szCs w:val="16"/>
                          </w:rPr>
                        </w:pPr>
                        <w:r w:rsidRPr="00C11296">
                          <w:rPr>
                            <w:sz w:val="16"/>
                            <w:szCs w:val="16"/>
                          </w:rPr>
                          <w:t>Cell 1</w:t>
                        </w:r>
                      </w:p>
                    </w:txbxContent>
                  </v:textbox>
                </v:shape>
                <v:shape id="Text Box 60" o:spid="_x0000_s1059" type="#_x0000_t202" style="position:absolute;left:17843;top:723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HnwAAAANsAAAAPAAAAZHJzL2Rvd25yZXYueG1sRE9Na4NA&#10;EL0X8h+WCfRS4moO0hg3IYQWSm+1vfQ2uBOVuLPibtTm13cOhR4f77s8Lq5XE42h82wgS1JQxLW3&#10;HTcGvj5fN8+gQkS22HsmAz8U4HhYPZRYWD/zB01VbJSEcCjQQBvjUGgd6pYchsQPxMJd/OgwChwb&#10;bUecJdz1epumuXbYsTS0ONC5pfpa3ZyBfHkZnt53tJ3vdT/x9z3LImXGPK6X0x5UpCX+i//cb1Z8&#10;sl6+yA/Qh18AAAD//wMAUEsBAi0AFAAGAAgAAAAhANvh9svuAAAAhQEAABMAAAAAAAAAAAAAAAAA&#10;AAAAAFtDb250ZW50X1R5cGVzXS54bWxQSwECLQAUAAYACAAAACEAWvQsW78AAAAVAQAACwAAAAAA&#10;AAAAAAAAAAAfAQAAX3JlbHMvLnJlbHNQSwECLQAUAAYACAAAACEAy2ox58AAAADbAAAADwAAAAAA&#10;AAAAAAAAAAAHAgAAZHJzL2Rvd25yZXYueG1sUEsFBgAAAAADAAMAtwAAAPQCAAAAAA==&#10;" filled="f" stroked="f">
                  <v:textbox style="mso-fit-shape-to-text:t" inset="0,0,0,0">
                    <w:txbxContent>
                      <w:p w14:paraId="48523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v:textbox>
                </v:shape>
                <v:shape id="Text Box 61" o:spid="_x0000_s1060" type="#_x0000_t202" style="position:absolute;left:17843;top:13589;width:3112;height:2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50BB73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v:textbox>
                </v:shape>
                <v:shape id="Text Box 62" o:spid="_x0000_s1061" type="#_x0000_t202" style="position:absolute;left:27432;top:10540;width:3111;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7D7FE9A1"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v:textbox>
                </v:shape>
                <v:shape id="Text Box 63" o:spid="_x0000_s1062" type="#_x0000_t202" style="position:absolute;left:30416;top:7302;width:3112;height:2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2F32B7F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5</w:t>
                        </w:r>
                      </w:p>
                    </w:txbxContent>
                  </v:textbox>
                </v:shape>
                <v:shape id="Text Box 2" o:spid="_x0000_s1063" type="#_x0000_t202" style="position:absolute;left:3302;top:355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47C8E0A4" w14:textId="23ECC874" w:rsidR="00EC3AD8" w:rsidRPr="00CB33D2" w:rsidRDefault="00EC3AD8" w:rsidP="00EC3AD8">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proofErr w:type="gramStart"/>
                        <w:r>
                          <w:rPr>
                            <w:color w:val="ED7D31" w:themeColor="accent2"/>
                            <w:sz w:val="16"/>
                            <w:szCs w:val="16"/>
                          </w:rPr>
                          <w:t>A,</w:t>
                        </w:r>
                        <w:r w:rsidR="0021640A">
                          <w:rPr>
                            <w:color w:val="ED7D31" w:themeColor="accent2"/>
                            <w:sz w:val="16"/>
                            <w:szCs w:val="16"/>
                          </w:rPr>
                          <w:t>C</w:t>
                        </w:r>
                        <w:proofErr w:type="gramEnd"/>
                      </w:p>
                    </w:txbxContent>
                  </v:textbox>
                </v:shape>
                <v:shape id="Graphic 196" o:spid="_x0000_s1064" type="#_x0000_t75" alt="Cell Tower with solid fill" style="position:absolute;left:6032;top:5397;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EcwQAAANwAAAAPAAAAZHJzL2Rvd25yZXYueG1sRE/NagIx&#10;EL4XfIcwgrea2IPYrVFEETxpu/oA0824u7qZLEnqrj69KRR6m4/vd+bL3jbiRj7UjjVMxgoEceFM&#10;zaWG03H7OgMRIrLBxjFpuFOA5WLwMsfMuI6/6JbHUqQQDhlqqGJsMylDUZHFMHYtceLOzluMCfpS&#10;Go9dCreNfFNqKi3WnBoqbGldUXHNf6wG9bh8z9TB57ZG1X3uL4/TcbXRejTsVx8gIvXxX/zn3pk0&#10;/30Kv8+kC+TiCQAA//8DAFBLAQItABQABgAIAAAAIQDb4fbL7gAAAIUBAAATAAAAAAAAAAAAAAAA&#10;AAAAAABbQ29udGVudF9UeXBlc10ueG1sUEsBAi0AFAAGAAgAAAAhAFr0LFu/AAAAFQEAAAsAAAAA&#10;AAAAAAAAAAAAHwEAAF9yZWxzLy5yZWxzUEsBAi0AFAAGAAgAAAAhAHKrMRzBAAAA3AAAAA8AAAAA&#10;AAAAAAAAAAAABwIAAGRycy9kb3ducmV2LnhtbFBLBQYAAAAAAwADALcAAAD1AgAAAAA=&#10;">
                  <v:imagedata r:id="rId16" o:title="Cell Tower with solid fill"/>
                </v:shape>
                <v:shape id="Text Box 197" o:spid="_x0000_s1065" type="#_x0000_t202" style="position:absolute;left:5706;top:6603;width:3112;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filled="f" stroked="f">
                  <v:textbox inset="0,0,0,0">
                    <w:txbxContent>
                      <w:p w14:paraId="005EBFDC"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6</w:t>
                        </w:r>
                      </w:p>
                    </w:txbxContent>
                  </v:textbox>
                </v:shape>
                <w10:wrap type="topAndBottom" anchory="page"/>
              </v:group>
            </w:pict>
          </mc:Fallback>
        </mc:AlternateContent>
      </w:r>
      <w:r>
        <w:t xml:space="preserve">that the UE want to access slice B which is available in cell 5. However, since the UE would then loose the access to slice </w:t>
      </w:r>
      <w:r w:rsidR="00875611">
        <w:t>D</w:t>
      </w:r>
      <w:r>
        <w:t>, it will not know whether that this is the best option for the UE.</w:t>
      </w:r>
    </w:p>
    <w:p w14:paraId="586981FA" w14:textId="5CB39A36" w:rsidR="004B147E" w:rsidRDefault="00023403" w:rsidP="00EC3AD8">
      <w:pPr>
        <w:rPr>
          <w:b/>
          <w:bCs/>
        </w:rPr>
      </w:pPr>
      <w:r w:rsidRPr="001F6E8E">
        <w:rPr>
          <w:b/>
          <w:bCs/>
        </w:rPr>
        <w:t>Observation</w:t>
      </w:r>
      <w:r>
        <w:rPr>
          <w:b/>
          <w:bCs/>
        </w:rPr>
        <w:t xml:space="preserve"> </w:t>
      </w:r>
      <w:r w:rsidR="00AC069C">
        <w:rPr>
          <w:b/>
          <w:bCs/>
        </w:rPr>
        <w:t>4</w:t>
      </w:r>
      <w:r w:rsidRPr="001F6E8E">
        <w:rPr>
          <w:b/>
          <w:bCs/>
        </w:rPr>
        <w:t xml:space="preserve">: </w:t>
      </w:r>
      <w:r>
        <w:rPr>
          <w:b/>
          <w:bCs/>
        </w:rPr>
        <w:t xml:space="preserve">Partially Allowed NSSAI </w:t>
      </w:r>
      <w:r w:rsidR="00AC069C">
        <w:rPr>
          <w:b/>
          <w:bCs/>
        </w:rPr>
        <w:t xml:space="preserve">can </w:t>
      </w:r>
      <w:r w:rsidR="002E311B">
        <w:rPr>
          <w:b/>
          <w:bCs/>
        </w:rPr>
        <w:t xml:space="preserve">in some scenarios </w:t>
      </w:r>
      <w:r w:rsidR="00AC069C">
        <w:rPr>
          <w:b/>
          <w:bCs/>
        </w:rPr>
        <w:t xml:space="preserve">be used </w:t>
      </w:r>
      <w:r w:rsidR="00490C74">
        <w:rPr>
          <w:b/>
          <w:bCs/>
        </w:rPr>
        <w:t xml:space="preserve">by RAN to re-direct and UE to cells supporting wanted slices, but it </w:t>
      </w:r>
      <w:r w:rsidR="00B355B4">
        <w:rPr>
          <w:b/>
          <w:bCs/>
        </w:rPr>
        <w:t xml:space="preserve">does not give RAN sufficient information to know </w:t>
      </w:r>
      <w:r w:rsidR="00157208">
        <w:rPr>
          <w:b/>
          <w:bCs/>
        </w:rPr>
        <w:t>if</w:t>
      </w:r>
      <w:r w:rsidR="00B355B4">
        <w:rPr>
          <w:b/>
          <w:bCs/>
        </w:rPr>
        <w:t xml:space="preserve"> a UE should be moved to a </w:t>
      </w:r>
      <w:r w:rsidR="00157208">
        <w:rPr>
          <w:b/>
          <w:bCs/>
        </w:rPr>
        <w:t>frequency band that can not support all currently supported slices</w:t>
      </w:r>
      <w:r w:rsidR="002E311B">
        <w:rPr>
          <w:b/>
          <w:bCs/>
        </w:rPr>
        <w:t xml:space="preserve"> in the </w:t>
      </w:r>
      <w:r w:rsidR="00167DB6">
        <w:rPr>
          <w:b/>
          <w:bCs/>
        </w:rPr>
        <w:t xml:space="preserve">UE’s </w:t>
      </w:r>
      <w:r w:rsidR="002E311B">
        <w:rPr>
          <w:b/>
          <w:bCs/>
        </w:rPr>
        <w:t>Allowed</w:t>
      </w:r>
      <w:r w:rsidR="00D9566C">
        <w:rPr>
          <w:b/>
          <w:bCs/>
        </w:rPr>
        <w:t xml:space="preserve"> </w:t>
      </w:r>
      <w:r w:rsidR="00167DB6">
        <w:rPr>
          <w:b/>
          <w:bCs/>
        </w:rPr>
        <w:t>&amp;</w:t>
      </w:r>
      <w:r w:rsidR="00D9566C">
        <w:rPr>
          <w:b/>
          <w:bCs/>
        </w:rPr>
        <w:t xml:space="preserve"> </w:t>
      </w:r>
      <w:r w:rsidR="00167DB6">
        <w:rPr>
          <w:b/>
          <w:bCs/>
        </w:rPr>
        <w:t>Partially Allowed NSSAI</w:t>
      </w:r>
      <w:r w:rsidR="00157208">
        <w:rPr>
          <w:b/>
          <w:bCs/>
        </w:rPr>
        <w:t>.</w:t>
      </w:r>
      <w:r>
        <w:rPr>
          <w:b/>
          <w:bCs/>
        </w:rPr>
        <w:t xml:space="preserve"> </w:t>
      </w:r>
    </w:p>
    <w:p w14:paraId="1F2638C1" w14:textId="12CA3951" w:rsidR="00EC3AD8" w:rsidRDefault="00EC3AD8" w:rsidP="00EC3AD8">
      <w:r>
        <w:t>If the RFSP is indicating the frequency band of the microcells, RAN will be able to move the UE to cell 5, but the UE will also be moved to cell 6 when within coverage.</w:t>
      </w:r>
    </w:p>
    <w:p w14:paraId="185C04B4" w14:textId="39128EF1" w:rsidR="00EC3AD8" w:rsidRDefault="00181BF3" w:rsidP="00EC3AD8">
      <w:r>
        <w:t>On the other hand, s</w:t>
      </w:r>
      <w:r w:rsidR="00EC3AD8">
        <w:t>ending the Target NSSAI would give the wanted behaviour, since RAN will only move the UE if the target cell give better support for the target slices.</w:t>
      </w:r>
      <w:r w:rsidR="001F23AD">
        <w:t xml:space="preserve"> However, </w:t>
      </w:r>
      <w:r w:rsidR="0058314E">
        <w:t>the Target NSSAI need to be included both</w:t>
      </w:r>
      <w:r w:rsidR="001F23AD">
        <w:t xml:space="preserve"> at registration and in the PATH SWITCH ACK when the gNB is changed</w:t>
      </w:r>
      <w:r w:rsidR="0058314E">
        <w:t xml:space="preserve">, to ensure that </w:t>
      </w:r>
      <w:r w:rsidR="00DE72C5">
        <w:t>RAN have access to it.</w:t>
      </w:r>
    </w:p>
    <w:p w14:paraId="1D2D36E6" w14:textId="273307F1" w:rsidR="00EC3AD8" w:rsidRDefault="005932E2" w:rsidP="00EC3AD8">
      <w:pPr>
        <w:rPr>
          <w:b/>
          <w:bCs/>
        </w:rPr>
      </w:pPr>
      <w:r w:rsidRPr="001F6E8E">
        <w:rPr>
          <w:b/>
          <w:bCs/>
        </w:rPr>
        <w:t>Observation</w:t>
      </w:r>
      <w:r>
        <w:rPr>
          <w:b/>
          <w:bCs/>
        </w:rPr>
        <w:t xml:space="preserve"> 5</w:t>
      </w:r>
      <w:r w:rsidRPr="001F6E8E">
        <w:rPr>
          <w:b/>
          <w:bCs/>
        </w:rPr>
        <w:t xml:space="preserve">: </w:t>
      </w:r>
      <w:r w:rsidR="00D9566C">
        <w:rPr>
          <w:b/>
          <w:bCs/>
        </w:rPr>
        <w:t xml:space="preserve">When a Partially Allowed NSSAI is used, and </w:t>
      </w:r>
      <w:r w:rsidR="00B7409B">
        <w:rPr>
          <w:b/>
          <w:bCs/>
        </w:rPr>
        <w:t xml:space="preserve">there is no </w:t>
      </w:r>
      <w:r w:rsidR="0053286C">
        <w:rPr>
          <w:b/>
          <w:bCs/>
        </w:rPr>
        <w:t>cell</w:t>
      </w:r>
      <w:r w:rsidR="00B7409B">
        <w:rPr>
          <w:b/>
          <w:bCs/>
        </w:rPr>
        <w:t xml:space="preserve"> within </w:t>
      </w:r>
      <w:r w:rsidR="0053286C">
        <w:rPr>
          <w:b/>
          <w:bCs/>
        </w:rPr>
        <w:t>range</w:t>
      </w:r>
      <w:r w:rsidR="00B7409B">
        <w:rPr>
          <w:b/>
          <w:bCs/>
        </w:rPr>
        <w:t xml:space="preserve"> of the UE</w:t>
      </w:r>
      <w:r w:rsidR="0053286C">
        <w:rPr>
          <w:b/>
          <w:bCs/>
        </w:rPr>
        <w:t xml:space="preserve"> that supports all Partially Allowed slices, </w:t>
      </w:r>
      <w:r w:rsidR="0049385A">
        <w:rPr>
          <w:b/>
          <w:bCs/>
        </w:rPr>
        <w:t xml:space="preserve">the Target NSSAI </w:t>
      </w:r>
      <w:r w:rsidR="008866F2">
        <w:rPr>
          <w:b/>
          <w:bCs/>
        </w:rPr>
        <w:t>will</w:t>
      </w:r>
      <w:r w:rsidR="0049385A">
        <w:rPr>
          <w:b/>
          <w:bCs/>
        </w:rPr>
        <w:t xml:space="preserve"> be useful for RAN to know where to guide the UE. </w:t>
      </w:r>
    </w:p>
    <w:p w14:paraId="3D358B44" w14:textId="5D5FE9F0" w:rsidR="00CC46E3" w:rsidRDefault="00AD7DAD" w:rsidP="00AD7DAD">
      <w:pPr>
        <w:rPr>
          <w:b/>
          <w:bCs/>
        </w:rPr>
      </w:pPr>
      <w:r w:rsidRPr="00FB24C6">
        <w:rPr>
          <w:b/>
          <w:bCs/>
        </w:rPr>
        <w:t xml:space="preserve">Proposal </w:t>
      </w:r>
      <w:r>
        <w:rPr>
          <w:b/>
          <w:bCs/>
        </w:rPr>
        <w:t>1</w:t>
      </w:r>
      <w:r w:rsidRPr="00FB24C6">
        <w:rPr>
          <w:b/>
          <w:bCs/>
        </w:rPr>
        <w:t xml:space="preserve">: </w:t>
      </w:r>
      <w:r w:rsidR="001D534D">
        <w:rPr>
          <w:b/>
          <w:bCs/>
        </w:rPr>
        <w:t xml:space="preserve">The AMF may </w:t>
      </w:r>
      <w:r w:rsidR="00CC46E3">
        <w:rPr>
          <w:b/>
          <w:bCs/>
        </w:rPr>
        <w:t>send</w:t>
      </w:r>
      <w:r w:rsidR="001D534D">
        <w:rPr>
          <w:b/>
          <w:bCs/>
        </w:rPr>
        <w:t xml:space="preserve"> the Target NSSAI </w:t>
      </w:r>
      <w:r w:rsidR="00CC46E3">
        <w:rPr>
          <w:b/>
          <w:bCs/>
        </w:rPr>
        <w:t xml:space="preserve">to RAN </w:t>
      </w:r>
      <w:r w:rsidR="001D534D">
        <w:rPr>
          <w:b/>
          <w:bCs/>
        </w:rPr>
        <w:t xml:space="preserve">whenever the UE does not have access to all slices in the Requested NSSAI. </w:t>
      </w:r>
    </w:p>
    <w:p w14:paraId="30B0574D" w14:textId="77777777" w:rsidR="008D1E82" w:rsidRDefault="008D1E82" w:rsidP="008D1E82">
      <w:pPr>
        <w:rPr>
          <w:b/>
          <w:bCs/>
        </w:rPr>
      </w:pPr>
      <w:r>
        <w:rPr>
          <w:b/>
          <w:bCs/>
        </w:rPr>
        <w:t xml:space="preserve">Proposal 2: Approve the TS 23.501 CR in S2-2308771  </w:t>
      </w:r>
    </w:p>
    <w:p w14:paraId="6275CB19" w14:textId="6C7700C7" w:rsidR="00BA167D" w:rsidRDefault="00BA167D" w:rsidP="00AD7DAD">
      <w:pPr>
        <w:rPr>
          <w:b/>
          <w:bCs/>
        </w:rPr>
      </w:pPr>
      <w:r>
        <w:rPr>
          <w:b/>
          <w:bCs/>
        </w:rPr>
        <w:t xml:space="preserve">Proposal </w:t>
      </w:r>
      <w:r w:rsidR="0099123B">
        <w:rPr>
          <w:b/>
          <w:bCs/>
        </w:rPr>
        <w:t>3</w:t>
      </w:r>
      <w:r>
        <w:rPr>
          <w:b/>
          <w:bCs/>
        </w:rPr>
        <w:t>:</w:t>
      </w:r>
      <w:r w:rsidR="00EE1613">
        <w:rPr>
          <w:b/>
          <w:bCs/>
        </w:rPr>
        <w:t xml:space="preserve"> </w:t>
      </w:r>
      <w:r w:rsidR="006531FC">
        <w:rPr>
          <w:b/>
          <w:bCs/>
        </w:rPr>
        <w:t>Send the LS provided in S2</w:t>
      </w:r>
      <w:r w:rsidR="00682162">
        <w:rPr>
          <w:b/>
          <w:bCs/>
        </w:rPr>
        <w:t>-23</w:t>
      </w:r>
      <w:r w:rsidR="00293647">
        <w:rPr>
          <w:b/>
          <w:bCs/>
        </w:rPr>
        <w:t>08772</w:t>
      </w:r>
      <w:r w:rsidR="006531FC">
        <w:rPr>
          <w:b/>
          <w:bCs/>
        </w:rPr>
        <w:t xml:space="preserve"> to RAN</w:t>
      </w:r>
      <w:r w:rsidR="00EE4842">
        <w:rPr>
          <w:b/>
          <w:bCs/>
        </w:rPr>
        <w:t>3</w:t>
      </w:r>
    </w:p>
    <w:p w14:paraId="11DCCC6E" w14:textId="77777777" w:rsidR="00EC3AD8" w:rsidRPr="00606E23" w:rsidRDefault="00EC3AD8" w:rsidP="00EC3AD8"/>
    <w:p w14:paraId="5E9B4118" w14:textId="3F537765" w:rsidR="00EC3AD8" w:rsidRPr="00606E23" w:rsidRDefault="00EC3AD8" w:rsidP="009004B2">
      <w:pPr>
        <w:pStyle w:val="Heading1"/>
      </w:pPr>
      <w:r w:rsidRPr="00E76AFE">
        <w:t>References</w:t>
      </w:r>
    </w:p>
    <w:p w14:paraId="051D2B36" w14:textId="77777777" w:rsidR="00EC3AD8" w:rsidRPr="00E76AFE" w:rsidRDefault="00EC3AD8" w:rsidP="00EC3AD8">
      <w:pPr>
        <w:rPr>
          <w:sz w:val="16"/>
          <w:szCs w:val="16"/>
        </w:rPr>
      </w:pPr>
      <w:r w:rsidRPr="00E76AFE">
        <w:rPr>
          <w:sz w:val="16"/>
          <w:szCs w:val="16"/>
        </w:rPr>
        <w:t xml:space="preserve">[1]    S2-2107290: </w:t>
      </w:r>
      <w:r>
        <w:rPr>
          <w:sz w:val="16"/>
          <w:szCs w:val="16"/>
        </w:rPr>
        <w:t>‘</w:t>
      </w:r>
      <w:r w:rsidRPr="00E76AFE">
        <w:rPr>
          <w:i/>
          <w:iCs/>
          <w:sz w:val="16"/>
          <w:szCs w:val="16"/>
        </w:rPr>
        <w:t>Target NSSAI during Service Request and Handovers</w:t>
      </w:r>
      <w:r>
        <w:rPr>
          <w:i/>
          <w:iCs/>
          <w:sz w:val="16"/>
          <w:szCs w:val="16"/>
        </w:rPr>
        <w:t>’</w:t>
      </w:r>
      <w:r w:rsidRPr="00E76AFE">
        <w:rPr>
          <w:sz w:val="16"/>
          <w:szCs w:val="16"/>
        </w:rPr>
        <w:t>, Samsung</w:t>
      </w:r>
    </w:p>
    <w:p w14:paraId="4B0F62E6" w14:textId="77777777" w:rsidR="00EC3AD8" w:rsidRPr="00E76AFE" w:rsidRDefault="00EC3AD8" w:rsidP="00EC3AD8">
      <w:pPr>
        <w:rPr>
          <w:sz w:val="16"/>
          <w:szCs w:val="16"/>
        </w:rPr>
      </w:pPr>
      <w:r w:rsidRPr="00E76AFE">
        <w:rPr>
          <w:sz w:val="16"/>
          <w:szCs w:val="16"/>
        </w:rPr>
        <w:t xml:space="preserve">[2]    R3-222506: </w:t>
      </w:r>
      <w:r>
        <w:rPr>
          <w:sz w:val="16"/>
          <w:szCs w:val="16"/>
        </w:rPr>
        <w:t>‘</w:t>
      </w:r>
      <w:r w:rsidRPr="00E76AFE">
        <w:rPr>
          <w:i/>
          <w:iCs/>
          <w:sz w:val="16"/>
          <w:szCs w:val="16"/>
          <w:lang w:val="en-US"/>
        </w:rPr>
        <w:t xml:space="preserve">(TP for NR_Slice BLCR for for TS 38.413) </w:t>
      </w:r>
      <w:r w:rsidRPr="00E76AFE">
        <w:rPr>
          <w:i/>
          <w:iCs/>
          <w:sz w:val="16"/>
          <w:szCs w:val="16"/>
        </w:rPr>
        <w:t>Way forward on Target NSSAI  Handling in RAN</w:t>
      </w:r>
      <w:r>
        <w:rPr>
          <w:i/>
          <w:iCs/>
          <w:sz w:val="16"/>
          <w:szCs w:val="16"/>
        </w:rPr>
        <w:t>’</w:t>
      </w:r>
      <w:r w:rsidRPr="00E76AFE">
        <w:rPr>
          <w:sz w:val="16"/>
          <w:szCs w:val="16"/>
        </w:rPr>
        <w:t>, Ericsson, Orange, Deutsche Telecom, Vodafone, Bell Mobility</w:t>
      </w:r>
    </w:p>
    <w:p w14:paraId="2851F8CF" w14:textId="77777777" w:rsidR="00EC3AD8" w:rsidRPr="00E76AFE" w:rsidRDefault="00EC3AD8" w:rsidP="00EC3AD8">
      <w:pPr>
        <w:rPr>
          <w:sz w:val="16"/>
          <w:szCs w:val="16"/>
        </w:rPr>
      </w:pPr>
      <w:r w:rsidRPr="00E76AFE">
        <w:rPr>
          <w:sz w:val="16"/>
          <w:szCs w:val="16"/>
        </w:rPr>
        <w:t xml:space="preserve">[3]    S2-2301467/R3-230040: </w:t>
      </w:r>
      <w:r>
        <w:rPr>
          <w:sz w:val="16"/>
          <w:szCs w:val="16"/>
        </w:rPr>
        <w:t>‘</w:t>
      </w:r>
      <w:r w:rsidRPr="00E76AFE">
        <w:rPr>
          <w:i/>
          <w:iCs/>
          <w:sz w:val="16"/>
          <w:szCs w:val="16"/>
        </w:rPr>
        <w:t>LS on Partially allowed/rejected NSSAI</w:t>
      </w:r>
      <w:r>
        <w:rPr>
          <w:i/>
          <w:iCs/>
          <w:sz w:val="16"/>
          <w:szCs w:val="16"/>
        </w:rPr>
        <w:t>’</w:t>
      </w:r>
      <w:r w:rsidRPr="00E76AFE">
        <w:rPr>
          <w:sz w:val="16"/>
          <w:szCs w:val="16"/>
        </w:rPr>
        <w:t xml:space="preserve">, SA2 </w:t>
      </w:r>
    </w:p>
    <w:p w14:paraId="6BC2DC36" w14:textId="77777777" w:rsidR="00EC3AD8" w:rsidRPr="00E76AFE" w:rsidRDefault="00EC3AD8" w:rsidP="00EC3AD8">
      <w:pPr>
        <w:rPr>
          <w:sz w:val="16"/>
          <w:szCs w:val="16"/>
        </w:rPr>
      </w:pPr>
      <w:r w:rsidRPr="00E76AFE">
        <w:rPr>
          <w:sz w:val="16"/>
          <w:szCs w:val="16"/>
        </w:rPr>
        <w:t>[4]    R3-230404</w:t>
      </w:r>
      <w:r>
        <w:rPr>
          <w:sz w:val="16"/>
          <w:szCs w:val="16"/>
        </w:rPr>
        <w:t>:</w:t>
      </w:r>
      <w:r w:rsidRPr="00E76AFE">
        <w:rPr>
          <w:sz w:val="16"/>
          <w:szCs w:val="16"/>
        </w:rPr>
        <w:t xml:space="preserve"> </w:t>
      </w:r>
      <w:r>
        <w:rPr>
          <w:sz w:val="16"/>
          <w:szCs w:val="16"/>
        </w:rPr>
        <w:t>‘</w:t>
      </w:r>
      <w:r w:rsidRPr="00E76AFE">
        <w:rPr>
          <w:i/>
          <w:iCs/>
          <w:sz w:val="16"/>
          <w:szCs w:val="16"/>
        </w:rPr>
        <w:t>Discussion on Partially Allowed/Rejected NSSAI</w:t>
      </w:r>
      <w:r>
        <w:rPr>
          <w:i/>
          <w:iCs/>
          <w:sz w:val="16"/>
          <w:szCs w:val="16"/>
        </w:rPr>
        <w:t>’</w:t>
      </w:r>
      <w:r w:rsidRPr="00E76AFE">
        <w:rPr>
          <w:sz w:val="16"/>
          <w:szCs w:val="16"/>
        </w:rPr>
        <w:t>, Huawei</w:t>
      </w:r>
    </w:p>
    <w:p w14:paraId="2D86FA9B" w14:textId="77777777" w:rsidR="00EC3AD8" w:rsidRPr="00E76AFE" w:rsidRDefault="00EC3AD8" w:rsidP="00EC3AD8">
      <w:pPr>
        <w:rPr>
          <w:sz w:val="16"/>
          <w:szCs w:val="16"/>
        </w:rPr>
      </w:pPr>
      <w:r w:rsidRPr="00E76AFE">
        <w:rPr>
          <w:sz w:val="16"/>
          <w:szCs w:val="16"/>
        </w:rPr>
        <w:t xml:space="preserve">[5]    R3-230452: </w:t>
      </w:r>
      <w:r>
        <w:rPr>
          <w:sz w:val="16"/>
          <w:szCs w:val="16"/>
        </w:rPr>
        <w:t>‘</w:t>
      </w:r>
      <w:r w:rsidRPr="00E76AFE">
        <w:rPr>
          <w:i/>
          <w:iCs/>
          <w:sz w:val="16"/>
          <w:szCs w:val="16"/>
        </w:rPr>
        <w:t>Discussion on SA2 LS on Partially allowed/rejected NSSAI</w:t>
      </w:r>
      <w:r>
        <w:rPr>
          <w:i/>
          <w:iCs/>
          <w:sz w:val="16"/>
          <w:szCs w:val="16"/>
        </w:rPr>
        <w:t>’</w:t>
      </w:r>
      <w:r w:rsidRPr="00E76AFE">
        <w:rPr>
          <w:sz w:val="16"/>
          <w:szCs w:val="16"/>
        </w:rPr>
        <w:t>, Ericsson</w:t>
      </w:r>
    </w:p>
    <w:p w14:paraId="3108E5C2" w14:textId="751B0B1E" w:rsidR="00996B14" w:rsidRDefault="00EC3AD8" w:rsidP="006B479A">
      <w:pPr>
        <w:rPr>
          <w:b/>
          <w:bCs/>
        </w:rPr>
      </w:pPr>
      <w:r w:rsidRPr="00E76AFE">
        <w:rPr>
          <w:sz w:val="16"/>
          <w:szCs w:val="16"/>
        </w:rPr>
        <w:t xml:space="preserve">[6]    S2-2303959/ R3-230923: </w:t>
      </w:r>
      <w:r>
        <w:rPr>
          <w:sz w:val="16"/>
          <w:szCs w:val="16"/>
        </w:rPr>
        <w:t>‘</w:t>
      </w:r>
      <w:r w:rsidRPr="00E76AFE">
        <w:rPr>
          <w:i/>
          <w:iCs/>
          <w:sz w:val="16"/>
          <w:szCs w:val="16"/>
        </w:rPr>
        <w:t>Reply LS on Partially allowed/rejected NSSAI</w:t>
      </w:r>
      <w:r>
        <w:rPr>
          <w:i/>
          <w:iCs/>
          <w:sz w:val="16"/>
          <w:szCs w:val="16"/>
        </w:rPr>
        <w:t>’</w:t>
      </w:r>
      <w:r w:rsidRPr="00E76AFE">
        <w:rPr>
          <w:sz w:val="16"/>
          <w:szCs w:val="16"/>
        </w:rPr>
        <w:t>, RAN3</w:t>
      </w:r>
      <w:r>
        <w:t xml:space="preserve"> </w:t>
      </w:r>
    </w:p>
    <w:p w14:paraId="21C4A1B4" w14:textId="41C9D2DB" w:rsidR="00BA17F6" w:rsidRDefault="00BA17F6" w:rsidP="0062015A"/>
    <w:p w14:paraId="2DABE9CA" w14:textId="16FF0920" w:rsidR="008F4EDF" w:rsidRDefault="000257F3" w:rsidP="008F4EDF">
      <w:pPr>
        <w:pStyle w:val="Heading1"/>
      </w:pPr>
      <w:r>
        <w:t>Summary</w:t>
      </w:r>
    </w:p>
    <w:bookmarkEnd w:id="0"/>
    <w:bookmarkEnd w:id="1"/>
    <w:p w14:paraId="06204696" w14:textId="1C13C57B" w:rsidR="000257F3" w:rsidRPr="0091450B" w:rsidRDefault="0091450B" w:rsidP="000257F3">
      <w:r w:rsidRPr="0091450B">
        <w:t>Based on the above discussion, we make the following observations:</w:t>
      </w:r>
    </w:p>
    <w:p w14:paraId="0D483D9E" w14:textId="23C6365D" w:rsidR="000257F3" w:rsidRPr="00BC14F2" w:rsidRDefault="000257F3" w:rsidP="000257F3">
      <w:pPr>
        <w:rPr>
          <w:b/>
          <w:bCs/>
        </w:rPr>
      </w:pPr>
      <w:r w:rsidRPr="001F6E8E">
        <w:rPr>
          <w:b/>
          <w:bCs/>
        </w:rPr>
        <w:t>Observation</w:t>
      </w:r>
      <w:r>
        <w:rPr>
          <w:b/>
          <w:bCs/>
        </w:rPr>
        <w:t xml:space="preserve"> 1</w:t>
      </w:r>
      <w:r w:rsidRPr="001F6E8E">
        <w:rPr>
          <w:b/>
          <w:bCs/>
        </w:rPr>
        <w:t xml:space="preserve">: </w:t>
      </w:r>
      <w:r>
        <w:rPr>
          <w:b/>
          <w:bCs/>
        </w:rPr>
        <w:t>Target NSSAI of R17 can not be used to re-direct a UE to a cell supporting an NSSAI Partially Rejected in RA, unless the cell is within range when the UE registers.</w:t>
      </w:r>
    </w:p>
    <w:p w14:paraId="4EB45524" w14:textId="77777777" w:rsidR="000257F3" w:rsidRDefault="000257F3" w:rsidP="000257F3">
      <w:r w:rsidRPr="001F6E8E">
        <w:rPr>
          <w:b/>
          <w:bCs/>
        </w:rPr>
        <w:t>Observation</w:t>
      </w:r>
      <w:r>
        <w:rPr>
          <w:b/>
          <w:bCs/>
        </w:rPr>
        <w:t xml:space="preserve"> 2</w:t>
      </w:r>
      <w:r w:rsidRPr="001F6E8E">
        <w:rPr>
          <w:b/>
          <w:bCs/>
        </w:rPr>
        <w:t xml:space="preserve">: </w:t>
      </w:r>
      <w:r>
        <w:rPr>
          <w:b/>
          <w:bCs/>
        </w:rPr>
        <w:t xml:space="preserve">The RFSP value can be used to steer a UE to another frequency band, but in case the frequency band is not only used for the desired slice, the UE will cause unwanted load in other cells of the frequency band. </w:t>
      </w:r>
    </w:p>
    <w:p w14:paraId="009E3D90" w14:textId="77777777" w:rsidR="000257F3" w:rsidRDefault="000257F3" w:rsidP="000257F3">
      <w:pPr>
        <w:rPr>
          <w:b/>
          <w:bCs/>
        </w:rPr>
      </w:pPr>
      <w:r w:rsidRPr="001F6E8E">
        <w:rPr>
          <w:b/>
          <w:bCs/>
        </w:rPr>
        <w:t>Observation</w:t>
      </w:r>
      <w:r>
        <w:rPr>
          <w:b/>
          <w:bCs/>
        </w:rPr>
        <w:t xml:space="preserve"> 3</w:t>
      </w:r>
      <w:r w:rsidRPr="001F6E8E">
        <w:rPr>
          <w:b/>
          <w:bCs/>
        </w:rPr>
        <w:t xml:space="preserve">: </w:t>
      </w:r>
      <w:r>
        <w:rPr>
          <w:b/>
          <w:bCs/>
        </w:rPr>
        <w:t>If the Target NSSAI and Target RFSP are sent both at registration and in the PATH SWITCH ACK after changing gNB, when the UE have a slice that is Rejected Partially in the RA, RAN will be able to steer the UE to a cell supporting that slice as soon as the UE get within range.</w:t>
      </w:r>
    </w:p>
    <w:p w14:paraId="20E893DD" w14:textId="77777777" w:rsidR="000257F3" w:rsidRDefault="000257F3" w:rsidP="000257F3">
      <w:pPr>
        <w:rPr>
          <w:b/>
          <w:bCs/>
        </w:rPr>
      </w:pPr>
      <w:r w:rsidRPr="001F6E8E">
        <w:rPr>
          <w:b/>
          <w:bCs/>
        </w:rPr>
        <w:t>Observation</w:t>
      </w:r>
      <w:r>
        <w:rPr>
          <w:b/>
          <w:bCs/>
        </w:rPr>
        <w:t xml:space="preserve"> 4</w:t>
      </w:r>
      <w:r w:rsidRPr="001F6E8E">
        <w:rPr>
          <w:b/>
          <w:bCs/>
        </w:rPr>
        <w:t xml:space="preserve">: </w:t>
      </w:r>
      <w:r>
        <w:rPr>
          <w:b/>
          <w:bCs/>
        </w:rPr>
        <w:t xml:space="preserve">Partially Allowed NSSAI can in some scenarios be used by RAN to re-direct and UE to cells supporting wanted slices, but it does not give RAN sufficient information to know if a UE should be moved to a frequency band that can not support all currently supported slices in the UE’s Allowed &amp; Partially Allowed NSSAI. </w:t>
      </w:r>
    </w:p>
    <w:p w14:paraId="3231036B" w14:textId="77777777" w:rsidR="000257F3" w:rsidRDefault="000257F3" w:rsidP="000257F3">
      <w:pPr>
        <w:rPr>
          <w:b/>
          <w:bCs/>
        </w:rPr>
      </w:pPr>
      <w:r w:rsidRPr="001F6E8E">
        <w:rPr>
          <w:b/>
          <w:bCs/>
        </w:rPr>
        <w:t>Observation</w:t>
      </w:r>
      <w:r>
        <w:rPr>
          <w:b/>
          <w:bCs/>
        </w:rPr>
        <w:t xml:space="preserve"> 5</w:t>
      </w:r>
      <w:r w:rsidRPr="001F6E8E">
        <w:rPr>
          <w:b/>
          <w:bCs/>
        </w:rPr>
        <w:t xml:space="preserve">: </w:t>
      </w:r>
      <w:r>
        <w:rPr>
          <w:b/>
          <w:bCs/>
        </w:rPr>
        <w:t xml:space="preserve">When a Partially Allowed NSSAI is used, and there is no cell within range of the UE that supports all Partially Allowed slices, the Target NSSAI will be useful for RAN to know where to guide the UE. </w:t>
      </w:r>
    </w:p>
    <w:p w14:paraId="37FA0C6D" w14:textId="2F281C80" w:rsidR="0091450B" w:rsidRPr="0091450B" w:rsidRDefault="0091450B" w:rsidP="000257F3">
      <w:r w:rsidRPr="0091450B">
        <w:t>We propose that:</w:t>
      </w:r>
    </w:p>
    <w:p w14:paraId="1D5CF79D" w14:textId="2E957D70" w:rsidR="000257F3" w:rsidRDefault="000257F3" w:rsidP="000257F3">
      <w:pPr>
        <w:rPr>
          <w:b/>
          <w:bCs/>
        </w:rPr>
      </w:pPr>
      <w:r w:rsidRPr="00FB24C6">
        <w:rPr>
          <w:b/>
          <w:bCs/>
        </w:rPr>
        <w:t xml:space="preserve">Proposal </w:t>
      </w:r>
      <w:r>
        <w:rPr>
          <w:b/>
          <w:bCs/>
        </w:rPr>
        <w:t>1</w:t>
      </w:r>
      <w:r w:rsidRPr="00FB24C6">
        <w:rPr>
          <w:b/>
          <w:bCs/>
        </w:rPr>
        <w:t xml:space="preserve">: </w:t>
      </w:r>
      <w:r>
        <w:rPr>
          <w:b/>
          <w:bCs/>
        </w:rPr>
        <w:t xml:space="preserve">The AMF may send the Target NSSAI to RAN whenever the UE does not have access to all slices in the Requested NSSAI. </w:t>
      </w:r>
    </w:p>
    <w:p w14:paraId="7DBCEC81" w14:textId="36C48A95" w:rsidR="00E85CC7" w:rsidRDefault="00E85CC7" w:rsidP="00E85CC7">
      <w:pPr>
        <w:rPr>
          <w:b/>
          <w:bCs/>
        </w:rPr>
      </w:pPr>
      <w:r>
        <w:rPr>
          <w:b/>
          <w:bCs/>
        </w:rPr>
        <w:t xml:space="preserve">Proposal 2: </w:t>
      </w:r>
      <w:r w:rsidR="00792250">
        <w:rPr>
          <w:b/>
          <w:bCs/>
        </w:rPr>
        <w:t>Approve</w:t>
      </w:r>
      <w:r>
        <w:rPr>
          <w:b/>
          <w:bCs/>
        </w:rPr>
        <w:t xml:space="preserve"> the </w:t>
      </w:r>
      <w:r w:rsidR="00792250">
        <w:rPr>
          <w:b/>
          <w:bCs/>
        </w:rPr>
        <w:t xml:space="preserve">TS 23.501 </w:t>
      </w:r>
      <w:r>
        <w:rPr>
          <w:b/>
          <w:bCs/>
        </w:rPr>
        <w:t xml:space="preserve">CR </w:t>
      </w:r>
      <w:r w:rsidR="00792250">
        <w:rPr>
          <w:b/>
          <w:bCs/>
        </w:rPr>
        <w:t xml:space="preserve">in </w:t>
      </w:r>
      <w:r>
        <w:rPr>
          <w:b/>
          <w:bCs/>
        </w:rPr>
        <w:t xml:space="preserve">S2-2308771  </w:t>
      </w:r>
    </w:p>
    <w:p w14:paraId="53CA00A8" w14:textId="77777777" w:rsidR="00E85CC7" w:rsidRDefault="00E85CC7" w:rsidP="00E85CC7">
      <w:pPr>
        <w:rPr>
          <w:b/>
          <w:bCs/>
        </w:rPr>
      </w:pPr>
      <w:r>
        <w:rPr>
          <w:b/>
          <w:bCs/>
        </w:rPr>
        <w:t>Proposal 3: Send the LS provided in S2-2308772 to RAN3</w:t>
      </w:r>
    </w:p>
    <w:p w14:paraId="0D54C462" w14:textId="7EB0D1A3" w:rsidR="007E43DC" w:rsidRPr="00AE0793" w:rsidRDefault="007E43DC" w:rsidP="008F4EDF">
      <w:pPr>
        <w:rPr>
          <w:rFonts w:ascii="Arial" w:hAnsi="Arial" w:cs="Arial"/>
        </w:rPr>
      </w:pPr>
    </w:p>
    <w:sectPr w:rsidR="007E43DC" w:rsidRPr="00AE0793">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C2C0" w14:textId="77777777" w:rsidR="00E86811" w:rsidRDefault="00E86811">
      <w:r>
        <w:separator/>
      </w:r>
    </w:p>
  </w:endnote>
  <w:endnote w:type="continuationSeparator" w:id="0">
    <w:p w14:paraId="7B406113" w14:textId="77777777" w:rsidR="00E86811" w:rsidRDefault="00E86811">
      <w:r>
        <w:continuationSeparator/>
      </w:r>
    </w:p>
  </w:endnote>
  <w:endnote w:type="continuationNotice" w:id="1">
    <w:p w14:paraId="75012943" w14:textId="77777777" w:rsidR="00E86811" w:rsidRDefault="00E8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A7F3"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F847" w14:textId="77777777" w:rsidR="00E86811" w:rsidRDefault="00E86811">
      <w:r>
        <w:separator/>
      </w:r>
    </w:p>
  </w:footnote>
  <w:footnote w:type="continuationSeparator" w:id="0">
    <w:p w14:paraId="3D96A442" w14:textId="77777777" w:rsidR="00E86811" w:rsidRDefault="00E86811">
      <w:r>
        <w:continuationSeparator/>
      </w:r>
    </w:p>
  </w:footnote>
  <w:footnote w:type="continuationNotice" w:id="1">
    <w:p w14:paraId="404AB6EF" w14:textId="77777777" w:rsidR="00E86811" w:rsidRDefault="00E86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47479"/>
    <w:multiLevelType w:val="hybridMultilevel"/>
    <w:tmpl w:val="5D6ED998"/>
    <w:lvl w:ilvl="0" w:tplc="0786EFA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567698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12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116517">
    <w:abstractNumId w:val="3"/>
  </w:num>
  <w:num w:numId="4" w16cid:durableId="659120474">
    <w:abstractNumId w:val="0"/>
    <w:lvlOverride w:ilvl="0">
      <w:lvl w:ilvl="0">
        <w:start w:val="1"/>
        <w:numFmt w:val="bullet"/>
        <w:lvlText w:val=""/>
        <w:lvlJc w:val="left"/>
        <w:pPr>
          <w:ind w:left="360" w:hanging="360"/>
        </w:pPr>
        <w:rPr>
          <w:rFonts w:ascii="Symbol" w:hAnsi="Symbol" w:hint="default"/>
        </w:rPr>
      </w:lvl>
    </w:lvlOverride>
  </w:num>
  <w:num w:numId="5" w16cid:durableId="373238069">
    <w:abstractNumId w:val="0"/>
    <w:lvlOverride w:ilvl="0">
      <w:lvl w:ilvl="0">
        <w:start w:val="1"/>
        <w:numFmt w:val="bullet"/>
        <w:lvlText w:val=""/>
        <w:lvlJc w:val="left"/>
        <w:pPr>
          <w:ind w:left="567" w:hanging="283"/>
        </w:pPr>
        <w:rPr>
          <w:rFonts w:ascii="Symbol" w:hAnsi="Symbol" w:hint="default"/>
        </w:rPr>
      </w:lvl>
    </w:lvlOverride>
  </w:num>
  <w:num w:numId="6" w16cid:durableId="134110378">
    <w:abstractNumId w:val="1"/>
  </w:num>
  <w:num w:numId="7" w16cid:durableId="613369751">
    <w:abstractNumId w:val="2"/>
  </w:num>
  <w:num w:numId="8" w16cid:durableId="606549999">
    <w:abstractNumId w:val="22"/>
  </w:num>
  <w:num w:numId="9" w16cid:durableId="234358386">
    <w:abstractNumId w:val="13"/>
  </w:num>
  <w:num w:numId="10" w16cid:durableId="1812167320">
    <w:abstractNumId w:val="20"/>
  </w:num>
  <w:num w:numId="11" w16cid:durableId="1717461071">
    <w:abstractNumId w:val="24"/>
  </w:num>
  <w:num w:numId="12" w16cid:durableId="178811979">
    <w:abstractNumId w:val="6"/>
  </w:num>
  <w:num w:numId="13" w16cid:durableId="728504545">
    <w:abstractNumId w:val="7"/>
  </w:num>
  <w:num w:numId="14" w16cid:durableId="946545547">
    <w:abstractNumId w:val="19"/>
  </w:num>
  <w:num w:numId="15" w16cid:durableId="1357148221">
    <w:abstractNumId w:val="8"/>
  </w:num>
  <w:num w:numId="16" w16cid:durableId="370032516">
    <w:abstractNumId w:val="26"/>
  </w:num>
  <w:num w:numId="17" w16cid:durableId="1714385583">
    <w:abstractNumId w:val="15"/>
  </w:num>
  <w:num w:numId="18" w16cid:durableId="2127773530">
    <w:abstractNumId w:val="23"/>
  </w:num>
  <w:num w:numId="19" w16cid:durableId="807094896">
    <w:abstractNumId w:val="17"/>
  </w:num>
  <w:num w:numId="20" w16cid:durableId="1939824949">
    <w:abstractNumId w:val="21"/>
  </w:num>
  <w:num w:numId="21" w16cid:durableId="1789352353">
    <w:abstractNumId w:val="18"/>
  </w:num>
  <w:num w:numId="22" w16cid:durableId="834341894">
    <w:abstractNumId w:val="4"/>
  </w:num>
  <w:num w:numId="23" w16cid:durableId="2033336592">
    <w:abstractNumId w:val="25"/>
  </w:num>
  <w:num w:numId="24" w16cid:durableId="1096024781">
    <w:abstractNumId w:val="10"/>
  </w:num>
  <w:num w:numId="25" w16cid:durableId="517279964">
    <w:abstractNumId w:val="16"/>
  </w:num>
  <w:num w:numId="26" w16cid:durableId="1878350147">
    <w:abstractNumId w:val="9"/>
  </w:num>
  <w:num w:numId="27" w16cid:durableId="987393225">
    <w:abstractNumId w:val="12"/>
  </w:num>
  <w:num w:numId="28" w16cid:durableId="839925311">
    <w:abstractNumId w:val="14"/>
  </w:num>
  <w:num w:numId="29" w16cid:durableId="883297265">
    <w:abstractNumId w:val="11"/>
  </w:num>
  <w:num w:numId="30" w16cid:durableId="1278684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FF6"/>
    <w:rsid w:val="0000543A"/>
    <w:rsid w:val="000123CE"/>
    <w:rsid w:val="000134AE"/>
    <w:rsid w:val="00014022"/>
    <w:rsid w:val="00016AF1"/>
    <w:rsid w:val="00023403"/>
    <w:rsid w:val="000256C9"/>
    <w:rsid w:val="000257F3"/>
    <w:rsid w:val="000270A0"/>
    <w:rsid w:val="000272B6"/>
    <w:rsid w:val="00033397"/>
    <w:rsid w:val="0003447C"/>
    <w:rsid w:val="00035825"/>
    <w:rsid w:val="00037828"/>
    <w:rsid w:val="00037A30"/>
    <w:rsid w:val="00040095"/>
    <w:rsid w:val="000410E8"/>
    <w:rsid w:val="00041C83"/>
    <w:rsid w:val="00042125"/>
    <w:rsid w:val="00042947"/>
    <w:rsid w:val="000436EC"/>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1AB1"/>
    <w:rsid w:val="0008403D"/>
    <w:rsid w:val="00086BE1"/>
    <w:rsid w:val="00087423"/>
    <w:rsid w:val="000875B2"/>
    <w:rsid w:val="000930F0"/>
    <w:rsid w:val="0009480C"/>
    <w:rsid w:val="00097058"/>
    <w:rsid w:val="00097868"/>
    <w:rsid w:val="000A119A"/>
    <w:rsid w:val="000A501D"/>
    <w:rsid w:val="000B04C9"/>
    <w:rsid w:val="000B103A"/>
    <w:rsid w:val="000B1359"/>
    <w:rsid w:val="000B140B"/>
    <w:rsid w:val="000B2528"/>
    <w:rsid w:val="000B3305"/>
    <w:rsid w:val="000C50A6"/>
    <w:rsid w:val="000C526D"/>
    <w:rsid w:val="000C5A5C"/>
    <w:rsid w:val="000C6CF0"/>
    <w:rsid w:val="000D0195"/>
    <w:rsid w:val="000D3957"/>
    <w:rsid w:val="000D3CA0"/>
    <w:rsid w:val="000D58AB"/>
    <w:rsid w:val="000D6DB8"/>
    <w:rsid w:val="000E39BC"/>
    <w:rsid w:val="000E5950"/>
    <w:rsid w:val="000E6502"/>
    <w:rsid w:val="000E6673"/>
    <w:rsid w:val="000F2074"/>
    <w:rsid w:val="000F2196"/>
    <w:rsid w:val="000F4194"/>
    <w:rsid w:val="000F66B9"/>
    <w:rsid w:val="000F67C2"/>
    <w:rsid w:val="001012CA"/>
    <w:rsid w:val="00102B51"/>
    <w:rsid w:val="001046E3"/>
    <w:rsid w:val="00106794"/>
    <w:rsid w:val="0011107E"/>
    <w:rsid w:val="001118B3"/>
    <w:rsid w:val="00121E19"/>
    <w:rsid w:val="00123DDA"/>
    <w:rsid w:val="00125080"/>
    <w:rsid w:val="00125671"/>
    <w:rsid w:val="001302A6"/>
    <w:rsid w:val="001306D0"/>
    <w:rsid w:val="001317E1"/>
    <w:rsid w:val="0013278B"/>
    <w:rsid w:val="001332ED"/>
    <w:rsid w:val="00133F57"/>
    <w:rsid w:val="0014134D"/>
    <w:rsid w:val="001414F3"/>
    <w:rsid w:val="00141BDC"/>
    <w:rsid w:val="0014262E"/>
    <w:rsid w:val="00147FAE"/>
    <w:rsid w:val="00150686"/>
    <w:rsid w:val="00151286"/>
    <w:rsid w:val="00155D53"/>
    <w:rsid w:val="00156339"/>
    <w:rsid w:val="00157208"/>
    <w:rsid w:val="00162811"/>
    <w:rsid w:val="00162E23"/>
    <w:rsid w:val="001633D1"/>
    <w:rsid w:val="0016545D"/>
    <w:rsid w:val="00166711"/>
    <w:rsid w:val="00167010"/>
    <w:rsid w:val="00167775"/>
    <w:rsid w:val="00167940"/>
    <w:rsid w:val="00167DB6"/>
    <w:rsid w:val="00171482"/>
    <w:rsid w:val="001741EC"/>
    <w:rsid w:val="00176EC6"/>
    <w:rsid w:val="001813DC"/>
    <w:rsid w:val="00181BF3"/>
    <w:rsid w:val="001832EB"/>
    <w:rsid w:val="001905CB"/>
    <w:rsid w:val="00191B9B"/>
    <w:rsid w:val="00196273"/>
    <w:rsid w:val="00196DA0"/>
    <w:rsid w:val="00197795"/>
    <w:rsid w:val="001A1ADA"/>
    <w:rsid w:val="001A7194"/>
    <w:rsid w:val="001B33DE"/>
    <w:rsid w:val="001B4585"/>
    <w:rsid w:val="001B5111"/>
    <w:rsid w:val="001B6560"/>
    <w:rsid w:val="001C1184"/>
    <w:rsid w:val="001C11AC"/>
    <w:rsid w:val="001C2F98"/>
    <w:rsid w:val="001D02C2"/>
    <w:rsid w:val="001D1761"/>
    <w:rsid w:val="001D2793"/>
    <w:rsid w:val="001D42EE"/>
    <w:rsid w:val="001D534D"/>
    <w:rsid w:val="001D5A6E"/>
    <w:rsid w:val="001E37CE"/>
    <w:rsid w:val="001F168B"/>
    <w:rsid w:val="001F23AD"/>
    <w:rsid w:val="001F34E1"/>
    <w:rsid w:val="001F6E8E"/>
    <w:rsid w:val="00201555"/>
    <w:rsid w:val="002016D5"/>
    <w:rsid w:val="00205521"/>
    <w:rsid w:val="0020781B"/>
    <w:rsid w:val="002120CB"/>
    <w:rsid w:val="00212F37"/>
    <w:rsid w:val="002134E7"/>
    <w:rsid w:val="002137B5"/>
    <w:rsid w:val="00213D02"/>
    <w:rsid w:val="00215AE7"/>
    <w:rsid w:val="0021640A"/>
    <w:rsid w:val="00216E3D"/>
    <w:rsid w:val="002244C8"/>
    <w:rsid w:val="002323AD"/>
    <w:rsid w:val="002347A2"/>
    <w:rsid w:val="00235901"/>
    <w:rsid w:val="002368CF"/>
    <w:rsid w:val="00241E80"/>
    <w:rsid w:val="00243C99"/>
    <w:rsid w:val="00244103"/>
    <w:rsid w:val="00245DE0"/>
    <w:rsid w:val="00247146"/>
    <w:rsid w:val="00250273"/>
    <w:rsid w:val="00251C3E"/>
    <w:rsid w:val="00255E06"/>
    <w:rsid w:val="00256005"/>
    <w:rsid w:val="00256655"/>
    <w:rsid w:val="00260863"/>
    <w:rsid w:val="002615DA"/>
    <w:rsid w:val="002643E8"/>
    <w:rsid w:val="0026585B"/>
    <w:rsid w:val="00265A50"/>
    <w:rsid w:val="002712CD"/>
    <w:rsid w:val="0027181F"/>
    <w:rsid w:val="00272870"/>
    <w:rsid w:val="00273269"/>
    <w:rsid w:val="002759D4"/>
    <w:rsid w:val="00280A42"/>
    <w:rsid w:val="00283631"/>
    <w:rsid w:val="00285081"/>
    <w:rsid w:val="0028736C"/>
    <w:rsid w:val="002873BA"/>
    <w:rsid w:val="00290364"/>
    <w:rsid w:val="00290BFC"/>
    <w:rsid w:val="00293647"/>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6059"/>
    <w:rsid w:val="002C634C"/>
    <w:rsid w:val="002C7ED8"/>
    <w:rsid w:val="002D0394"/>
    <w:rsid w:val="002D15D4"/>
    <w:rsid w:val="002D4095"/>
    <w:rsid w:val="002D412E"/>
    <w:rsid w:val="002D60E3"/>
    <w:rsid w:val="002D665A"/>
    <w:rsid w:val="002D68C2"/>
    <w:rsid w:val="002D6C17"/>
    <w:rsid w:val="002E2B86"/>
    <w:rsid w:val="002E311B"/>
    <w:rsid w:val="002E66DD"/>
    <w:rsid w:val="002F2896"/>
    <w:rsid w:val="002F2E0D"/>
    <w:rsid w:val="002F4840"/>
    <w:rsid w:val="003014F8"/>
    <w:rsid w:val="003015CB"/>
    <w:rsid w:val="0030359B"/>
    <w:rsid w:val="00306D8F"/>
    <w:rsid w:val="003070EF"/>
    <w:rsid w:val="00310299"/>
    <w:rsid w:val="003103D3"/>
    <w:rsid w:val="00310D68"/>
    <w:rsid w:val="003110C2"/>
    <w:rsid w:val="00311C9B"/>
    <w:rsid w:val="00315449"/>
    <w:rsid w:val="003172DC"/>
    <w:rsid w:val="00317575"/>
    <w:rsid w:val="00320DE4"/>
    <w:rsid w:val="00321898"/>
    <w:rsid w:val="00326556"/>
    <w:rsid w:val="003334E6"/>
    <w:rsid w:val="00336F74"/>
    <w:rsid w:val="00337C60"/>
    <w:rsid w:val="003411E3"/>
    <w:rsid w:val="00343337"/>
    <w:rsid w:val="00346C54"/>
    <w:rsid w:val="00350803"/>
    <w:rsid w:val="00350C51"/>
    <w:rsid w:val="0035148F"/>
    <w:rsid w:val="00351495"/>
    <w:rsid w:val="00351D46"/>
    <w:rsid w:val="003527ED"/>
    <w:rsid w:val="0035462D"/>
    <w:rsid w:val="00357BAE"/>
    <w:rsid w:val="00357E16"/>
    <w:rsid w:val="00363E76"/>
    <w:rsid w:val="0036524B"/>
    <w:rsid w:val="003662D7"/>
    <w:rsid w:val="00366FC5"/>
    <w:rsid w:val="003712DC"/>
    <w:rsid w:val="003735AF"/>
    <w:rsid w:val="00376CDE"/>
    <w:rsid w:val="00376F4F"/>
    <w:rsid w:val="003830B7"/>
    <w:rsid w:val="00386600"/>
    <w:rsid w:val="00391124"/>
    <w:rsid w:val="0039393E"/>
    <w:rsid w:val="003961C8"/>
    <w:rsid w:val="003A2CD8"/>
    <w:rsid w:val="003A3E8B"/>
    <w:rsid w:val="003A639B"/>
    <w:rsid w:val="003B26F8"/>
    <w:rsid w:val="003B4EEF"/>
    <w:rsid w:val="003C2363"/>
    <w:rsid w:val="003C27B4"/>
    <w:rsid w:val="003C3971"/>
    <w:rsid w:val="003C4228"/>
    <w:rsid w:val="003C58B2"/>
    <w:rsid w:val="003C7872"/>
    <w:rsid w:val="003D53BD"/>
    <w:rsid w:val="003E0ECC"/>
    <w:rsid w:val="003E1A60"/>
    <w:rsid w:val="003E1BD2"/>
    <w:rsid w:val="003E289A"/>
    <w:rsid w:val="003E4B2D"/>
    <w:rsid w:val="003E5B25"/>
    <w:rsid w:val="003E67E3"/>
    <w:rsid w:val="003F0288"/>
    <w:rsid w:val="003F0890"/>
    <w:rsid w:val="003F63E8"/>
    <w:rsid w:val="004009A7"/>
    <w:rsid w:val="00403DF4"/>
    <w:rsid w:val="004059B5"/>
    <w:rsid w:val="00410F27"/>
    <w:rsid w:val="00413096"/>
    <w:rsid w:val="004135BE"/>
    <w:rsid w:val="0041622C"/>
    <w:rsid w:val="00417DED"/>
    <w:rsid w:val="00422681"/>
    <w:rsid w:val="00425A21"/>
    <w:rsid w:val="0042772C"/>
    <w:rsid w:val="004327B7"/>
    <w:rsid w:val="00436C52"/>
    <w:rsid w:val="00437742"/>
    <w:rsid w:val="004410DA"/>
    <w:rsid w:val="004412D7"/>
    <w:rsid w:val="00445219"/>
    <w:rsid w:val="00447E84"/>
    <w:rsid w:val="004512FF"/>
    <w:rsid w:val="0045549B"/>
    <w:rsid w:val="00462749"/>
    <w:rsid w:val="004645B5"/>
    <w:rsid w:val="004679BF"/>
    <w:rsid w:val="0047098F"/>
    <w:rsid w:val="0047540A"/>
    <w:rsid w:val="00481AD1"/>
    <w:rsid w:val="00484183"/>
    <w:rsid w:val="00487D49"/>
    <w:rsid w:val="00490C74"/>
    <w:rsid w:val="00491C39"/>
    <w:rsid w:val="0049385A"/>
    <w:rsid w:val="00494CF4"/>
    <w:rsid w:val="004963BF"/>
    <w:rsid w:val="004A483F"/>
    <w:rsid w:val="004A742D"/>
    <w:rsid w:val="004B147E"/>
    <w:rsid w:val="004B1CB0"/>
    <w:rsid w:val="004B3D54"/>
    <w:rsid w:val="004B7B5A"/>
    <w:rsid w:val="004C1FB6"/>
    <w:rsid w:val="004C2A1D"/>
    <w:rsid w:val="004C3D08"/>
    <w:rsid w:val="004C5730"/>
    <w:rsid w:val="004D3578"/>
    <w:rsid w:val="004E213A"/>
    <w:rsid w:val="004E21E5"/>
    <w:rsid w:val="004E2D8C"/>
    <w:rsid w:val="004E3710"/>
    <w:rsid w:val="004E374D"/>
    <w:rsid w:val="004E47B2"/>
    <w:rsid w:val="004E4E4B"/>
    <w:rsid w:val="004E5F3A"/>
    <w:rsid w:val="004E6559"/>
    <w:rsid w:val="004E68CC"/>
    <w:rsid w:val="004E73D0"/>
    <w:rsid w:val="004F0159"/>
    <w:rsid w:val="004F20BC"/>
    <w:rsid w:val="004F2EFC"/>
    <w:rsid w:val="004F2F1D"/>
    <w:rsid w:val="004F6C4E"/>
    <w:rsid w:val="004F74A1"/>
    <w:rsid w:val="00502844"/>
    <w:rsid w:val="0050692E"/>
    <w:rsid w:val="00513EEC"/>
    <w:rsid w:val="0051699C"/>
    <w:rsid w:val="0052353C"/>
    <w:rsid w:val="005258DF"/>
    <w:rsid w:val="00526BEE"/>
    <w:rsid w:val="00526CEE"/>
    <w:rsid w:val="0053286C"/>
    <w:rsid w:val="005353FA"/>
    <w:rsid w:val="00537EB6"/>
    <w:rsid w:val="00542BA7"/>
    <w:rsid w:val="00543E6C"/>
    <w:rsid w:val="00546910"/>
    <w:rsid w:val="00551855"/>
    <w:rsid w:val="00553C7E"/>
    <w:rsid w:val="0056192E"/>
    <w:rsid w:val="00561A92"/>
    <w:rsid w:val="00562144"/>
    <w:rsid w:val="00565087"/>
    <w:rsid w:val="0058314E"/>
    <w:rsid w:val="00587189"/>
    <w:rsid w:val="005876E9"/>
    <w:rsid w:val="005932E2"/>
    <w:rsid w:val="00595D05"/>
    <w:rsid w:val="005A55E1"/>
    <w:rsid w:val="005B0043"/>
    <w:rsid w:val="005B2BDE"/>
    <w:rsid w:val="005B4436"/>
    <w:rsid w:val="005B4C45"/>
    <w:rsid w:val="005C0EEA"/>
    <w:rsid w:val="005C294B"/>
    <w:rsid w:val="005C406D"/>
    <w:rsid w:val="005C514F"/>
    <w:rsid w:val="005C6E15"/>
    <w:rsid w:val="005C73C5"/>
    <w:rsid w:val="005D127B"/>
    <w:rsid w:val="005D162E"/>
    <w:rsid w:val="005D2A65"/>
    <w:rsid w:val="005D2E01"/>
    <w:rsid w:val="005D318A"/>
    <w:rsid w:val="005E30E8"/>
    <w:rsid w:val="005E3906"/>
    <w:rsid w:val="005F2B3F"/>
    <w:rsid w:val="005F35C2"/>
    <w:rsid w:val="005F4193"/>
    <w:rsid w:val="00600786"/>
    <w:rsid w:val="00603D9F"/>
    <w:rsid w:val="0060531C"/>
    <w:rsid w:val="00605611"/>
    <w:rsid w:val="00605913"/>
    <w:rsid w:val="0060678D"/>
    <w:rsid w:val="00607B9A"/>
    <w:rsid w:val="00611081"/>
    <w:rsid w:val="0061294D"/>
    <w:rsid w:val="00614E86"/>
    <w:rsid w:val="00614FDF"/>
    <w:rsid w:val="0062015A"/>
    <w:rsid w:val="0062142F"/>
    <w:rsid w:val="006237ED"/>
    <w:rsid w:val="00626449"/>
    <w:rsid w:val="00626713"/>
    <w:rsid w:val="006277CF"/>
    <w:rsid w:val="00635504"/>
    <w:rsid w:val="00635960"/>
    <w:rsid w:val="00636B87"/>
    <w:rsid w:val="0064113F"/>
    <w:rsid w:val="006416EE"/>
    <w:rsid w:val="00642F4B"/>
    <w:rsid w:val="00652C89"/>
    <w:rsid w:val="006531FC"/>
    <w:rsid w:val="0065413D"/>
    <w:rsid w:val="006639DD"/>
    <w:rsid w:val="00666463"/>
    <w:rsid w:val="006678FC"/>
    <w:rsid w:val="00671775"/>
    <w:rsid w:val="00677386"/>
    <w:rsid w:val="00680F3C"/>
    <w:rsid w:val="00681D6F"/>
    <w:rsid w:val="00682162"/>
    <w:rsid w:val="00682170"/>
    <w:rsid w:val="00682B01"/>
    <w:rsid w:val="00684245"/>
    <w:rsid w:val="00685FE6"/>
    <w:rsid w:val="00687167"/>
    <w:rsid w:val="00687CCC"/>
    <w:rsid w:val="00693831"/>
    <w:rsid w:val="006946C6"/>
    <w:rsid w:val="00696187"/>
    <w:rsid w:val="006974D2"/>
    <w:rsid w:val="00697A1E"/>
    <w:rsid w:val="006A13DC"/>
    <w:rsid w:val="006A18E9"/>
    <w:rsid w:val="006A5F30"/>
    <w:rsid w:val="006A7404"/>
    <w:rsid w:val="006B2AEA"/>
    <w:rsid w:val="006B479A"/>
    <w:rsid w:val="006B4B67"/>
    <w:rsid w:val="006B6BD1"/>
    <w:rsid w:val="006C254E"/>
    <w:rsid w:val="006C303B"/>
    <w:rsid w:val="006C3F36"/>
    <w:rsid w:val="006C53D3"/>
    <w:rsid w:val="006D1EA5"/>
    <w:rsid w:val="006D1F9A"/>
    <w:rsid w:val="006D28C5"/>
    <w:rsid w:val="006E1037"/>
    <w:rsid w:val="006E41E9"/>
    <w:rsid w:val="006E5C86"/>
    <w:rsid w:val="006F02B9"/>
    <w:rsid w:val="006F111B"/>
    <w:rsid w:val="00700B57"/>
    <w:rsid w:val="00701D75"/>
    <w:rsid w:val="007044F6"/>
    <w:rsid w:val="007100AD"/>
    <w:rsid w:val="0071017A"/>
    <w:rsid w:val="00711037"/>
    <w:rsid w:val="00712F8C"/>
    <w:rsid w:val="00725792"/>
    <w:rsid w:val="00732A74"/>
    <w:rsid w:val="00734A5B"/>
    <w:rsid w:val="00736D17"/>
    <w:rsid w:val="007410A8"/>
    <w:rsid w:val="007420D3"/>
    <w:rsid w:val="007441D0"/>
    <w:rsid w:val="00744E76"/>
    <w:rsid w:val="007567D7"/>
    <w:rsid w:val="00756A51"/>
    <w:rsid w:val="00763C76"/>
    <w:rsid w:val="0076761B"/>
    <w:rsid w:val="00770221"/>
    <w:rsid w:val="00775DE5"/>
    <w:rsid w:val="0077614D"/>
    <w:rsid w:val="0077651D"/>
    <w:rsid w:val="00777BEC"/>
    <w:rsid w:val="0078163B"/>
    <w:rsid w:val="00781F0F"/>
    <w:rsid w:val="0078601E"/>
    <w:rsid w:val="0079093A"/>
    <w:rsid w:val="00792250"/>
    <w:rsid w:val="00793EBE"/>
    <w:rsid w:val="00796007"/>
    <w:rsid w:val="007A39B1"/>
    <w:rsid w:val="007A3BC8"/>
    <w:rsid w:val="007A402F"/>
    <w:rsid w:val="007A4FDC"/>
    <w:rsid w:val="007A5983"/>
    <w:rsid w:val="007A752C"/>
    <w:rsid w:val="007B246F"/>
    <w:rsid w:val="007B2778"/>
    <w:rsid w:val="007C0488"/>
    <w:rsid w:val="007C079A"/>
    <w:rsid w:val="007C1FAE"/>
    <w:rsid w:val="007C20CA"/>
    <w:rsid w:val="007C2EDA"/>
    <w:rsid w:val="007C566D"/>
    <w:rsid w:val="007C5E58"/>
    <w:rsid w:val="007D2584"/>
    <w:rsid w:val="007D2F62"/>
    <w:rsid w:val="007D7E41"/>
    <w:rsid w:val="007E0B23"/>
    <w:rsid w:val="007E0BF2"/>
    <w:rsid w:val="007E23FD"/>
    <w:rsid w:val="007E2729"/>
    <w:rsid w:val="007E32E1"/>
    <w:rsid w:val="007E43DC"/>
    <w:rsid w:val="007F23C7"/>
    <w:rsid w:val="007F65B1"/>
    <w:rsid w:val="008028A4"/>
    <w:rsid w:val="0080335D"/>
    <w:rsid w:val="00805188"/>
    <w:rsid w:val="00806F25"/>
    <w:rsid w:val="00807C57"/>
    <w:rsid w:val="00810D4B"/>
    <w:rsid w:val="008160E5"/>
    <w:rsid w:val="00816A6D"/>
    <w:rsid w:val="00816EC4"/>
    <w:rsid w:val="00817EF7"/>
    <w:rsid w:val="0082248A"/>
    <w:rsid w:val="0082570C"/>
    <w:rsid w:val="0082610B"/>
    <w:rsid w:val="00830664"/>
    <w:rsid w:val="0083527F"/>
    <w:rsid w:val="008357D8"/>
    <w:rsid w:val="00837A66"/>
    <w:rsid w:val="00843307"/>
    <w:rsid w:val="008463C3"/>
    <w:rsid w:val="008469D3"/>
    <w:rsid w:val="00846D56"/>
    <w:rsid w:val="00850CA7"/>
    <w:rsid w:val="0085185A"/>
    <w:rsid w:val="008522B8"/>
    <w:rsid w:val="00853453"/>
    <w:rsid w:val="008560BC"/>
    <w:rsid w:val="00857FAF"/>
    <w:rsid w:val="00860983"/>
    <w:rsid w:val="008623B5"/>
    <w:rsid w:val="008656C0"/>
    <w:rsid w:val="008729AE"/>
    <w:rsid w:val="008729D3"/>
    <w:rsid w:val="00873674"/>
    <w:rsid w:val="00875170"/>
    <w:rsid w:val="00875611"/>
    <w:rsid w:val="008768CA"/>
    <w:rsid w:val="0088273B"/>
    <w:rsid w:val="00882DB6"/>
    <w:rsid w:val="008833CB"/>
    <w:rsid w:val="008848AB"/>
    <w:rsid w:val="008862A0"/>
    <w:rsid w:val="008866F2"/>
    <w:rsid w:val="00891783"/>
    <w:rsid w:val="00891CA3"/>
    <w:rsid w:val="00892250"/>
    <w:rsid w:val="00893CC6"/>
    <w:rsid w:val="00893E66"/>
    <w:rsid w:val="0089534E"/>
    <w:rsid w:val="008A0925"/>
    <w:rsid w:val="008B1270"/>
    <w:rsid w:val="008C02B7"/>
    <w:rsid w:val="008C541D"/>
    <w:rsid w:val="008C5423"/>
    <w:rsid w:val="008C6698"/>
    <w:rsid w:val="008D1702"/>
    <w:rsid w:val="008D1E82"/>
    <w:rsid w:val="008D24AD"/>
    <w:rsid w:val="008D5459"/>
    <w:rsid w:val="008D5F69"/>
    <w:rsid w:val="008D6702"/>
    <w:rsid w:val="008F1853"/>
    <w:rsid w:val="008F26BA"/>
    <w:rsid w:val="008F4EDF"/>
    <w:rsid w:val="008F60C8"/>
    <w:rsid w:val="008F7408"/>
    <w:rsid w:val="0090013D"/>
    <w:rsid w:val="009004B2"/>
    <w:rsid w:val="009005E5"/>
    <w:rsid w:val="009016C4"/>
    <w:rsid w:val="0090271F"/>
    <w:rsid w:val="00902E23"/>
    <w:rsid w:val="0090448D"/>
    <w:rsid w:val="009050C7"/>
    <w:rsid w:val="009051FB"/>
    <w:rsid w:val="0090557A"/>
    <w:rsid w:val="00905ECC"/>
    <w:rsid w:val="0090797C"/>
    <w:rsid w:val="00910F4D"/>
    <w:rsid w:val="00912203"/>
    <w:rsid w:val="0091348E"/>
    <w:rsid w:val="0091450B"/>
    <w:rsid w:val="009151E6"/>
    <w:rsid w:val="00916EC0"/>
    <w:rsid w:val="00917CCB"/>
    <w:rsid w:val="00923223"/>
    <w:rsid w:val="00941F97"/>
    <w:rsid w:val="0094290A"/>
    <w:rsid w:val="00942EC2"/>
    <w:rsid w:val="00943578"/>
    <w:rsid w:val="009452C2"/>
    <w:rsid w:val="009479F3"/>
    <w:rsid w:val="00950235"/>
    <w:rsid w:val="009559D5"/>
    <w:rsid w:val="00961048"/>
    <w:rsid w:val="00961486"/>
    <w:rsid w:val="009651B5"/>
    <w:rsid w:val="00965CEB"/>
    <w:rsid w:val="009668A3"/>
    <w:rsid w:val="00966D41"/>
    <w:rsid w:val="00967FF0"/>
    <w:rsid w:val="0097416F"/>
    <w:rsid w:val="009833AE"/>
    <w:rsid w:val="00983409"/>
    <w:rsid w:val="009862B8"/>
    <w:rsid w:val="009866CC"/>
    <w:rsid w:val="00987A5D"/>
    <w:rsid w:val="0099123B"/>
    <w:rsid w:val="009920EC"/>
    <w:rsid w:val="00996B14"/>
    <w:rsid w:val="009A005C"/>
    <w:rsid w:val="009A19A6"/>
    <w:rsid w:val="009A7B93"/>
    <w:rsid w:val="009B03B5"/>
    <w:rsid w:val="009B3277"/>
    <w:rsid w:val="009C25EF"/>
    <w:rsid w:val="009C2BF0"/>
    <w:rsid w:val="009C63B1"/>
    <w:rsid w:val="009D191A"/>
    <w:rsid w:val="009D337B"/>
    <w:rsid w:val="009D7CC3"/>
    <w:rsid w:val="009E1897"/>
    <w:rsid w:val="009E254C"/>
    <w:rsid w:val="009E6FF2"/>
    <w:rsid w:val="009E7377"/>
    <w:rsid w:val="009E748A"/>
    <w:rsid w:val="009E75B8"/>
    <w:rsid w:val="009F37B7"/>
    <w:rsid w:val="009F3C30"/>
    <w:rsid w:val="00A00879"/>
    <w:rsid w:val="00A013B5"/>
    <w:rsid w:val="00A0142D"/>
    <w:rsid w:val="00A015E3"/>
    <w:rsid w:val="00A02B61"/>
    <w:rsid w:val="00A0439D"/>
    <w:rsid w:val="00A0456C"/>
    <w:rsid w:val="00A05022"/>
    <w:rsid w:val="00A0588F"/>
    <w:rsid w:val="00A10F02"/>
    <w:rsid w:val="00A11189"/>
    <w:rsid w:val="00A11C5D"/>
    <w:rsid w:val="00A13418"/>
    <w:rsid w:val="00A14062"/>
    <w:rsid w:val="00A164B4"/>
    <w:rsid w:val="00A257D3"/>
    <w:rsid w:val="00A25F6E"/>
    <w:rsid w:val="00A27F9B"/>
    <w:rsid w:val="00A31E90"/>
    <w:rsid w:val="00A31FE2"/>
    <w:rsid w:val="00A32ADA"/>
    <w:rsid w:val="00A37630"/>
    <w:rsid w:val="00A37AA2"/>
    <w:rsid w:val="00A37EA2"/>
    <w:rsid w:val="00A41DF4"/>
    <w:rsid w:val="00A44856"/>
    <w:rsid w:val="00A44A56"/>
    <w:rsid w:val="00A47D75"/>
    <w:rsid w:val="00A53724"/>
    <w:rsid w:val="00A54C0B"/>
    <w:rsid w:val="00A56BBC"/>
    <w:rsid w:val="00A61768"/>
    <w:rsid w:val="00A621C0"/>
    <w:rsid w:val="00A647A9"/>
    <w:rsid w:val="00A70C63"/>
    <w:rsid w:val="00A72A98"/>
    <w:rsid w:val="00A734A3"/>
    <w:rsid w:val="00A73D8A"/>
    <w:rsid w:val="00A76099"/>
    <w:rsid w:val="00A77E9C"/>
    <w:rsid w:val="00A80E5C"/>
    <w:rsid w:val="00A80FD4"/>
    <w:rsid w:val="00A82346"/>
    <w:rsid w:val="00A852CB"/>
    <w:rsid w:val="00A871C1"/>
    <w:rsid w:val="00A87D37"/>
    <w:rsid w:val="00A91624"/>
    <w:rsid w:val="00A92F28"/>
    <w:rsid w:val="00A9318F"/>
    <w:rsid w:val="00A94BC1"/>
    <w:rsid w:val="00A94CD1"/>
    <w:rsid w:val="00AB05A7"/>
    <w:rsid w:val="00AB1185"/>
    <w:rsid w:val="00AC069C"/>
    <w:rsid w:val="00AC7166"/>
    <w:rsid w:val="00AD088C"/>
    <w:rsid w:val="00AD4878"/>
    <w:rsid w:val="00AD6076"/>
    <w:rsid w:val="00AD63FB"/>
    <w:rsid w:val="00AD7395"/>
    <w:rsid w:val="00AD7DAD"/>
    <w:rsid w:val="00AE0793"/>
    <w:rsid w:val="00AF0703"/>
    <w:rsid w:val="00B07C9E"/>
    <w:rsid w:val="00B12075"/>
    <w:rsid w:val="00B1236B"/>
    <w:rsid w:val="00B14E0A"/>
    <w:rsid w:val="00B15449"/>
    <w:rsid w:val="00B155DC"/>
    <w:rsid w:val="00B21568"/>
    <w:rsid w:val="00B22BDD"/>
    <w:rsid w:val="00B234EE"/>
    <w:rsid w:val="00B23AD4"/>
    <w:rsid w:val="00B25F0E"/>
    <w:rsid w:val="00B266E6"/>
    <w:rsid w:val="00B27FB8"/>
    <w:rsid w:val="00B30CE4"/>
    <w:rsid w:val="00B355B4"/>
    <w:rsid w:val="00B403D8"/>
    <w:rsid w:val="00B40C8A"/>
    <w:rsid w:val="00B46FF8"/>
    <w:rsid w:val="00B4732F"/>
    <w:rsid w:val="00B50254"/>
    <w:rsid w:val="00B56275"/>
    <w:rsid w:val="00B6196E"/>
    <w:rsid w:val="00B633D9"/>
    <w:rsid w:val="00B63A51"/>
    <w:rsid w:val="00B65372"/>
    <w:rsid w:val="00B706D2"/>
    <w:rsid w:val="00B70BED"/>
    <w:rsid w:val="00B71860"/>
    <w:rsid w:val="00B71E88"/>
    <w:rsid w:val="00B7409B"/>
    <w:rsid w:val="00B75CCF"/>
    <w:rsid w:val="00B772A7"/>
    <w:rsid w:val="00B81012"/>
    <w:rsid w:val="00B81FC1"/>
    <w:rsid w:val="00B838C8"/>
    <w:rsid w:val="00B86808"/>
    <w:rsid w:val="00B86F5D"/>
    <w:rsid w:val="00B87159"/>
    <w:rsid w:val="00B921B8"/>
    <w:rsid w:val="00B9266C"/>
    <w:rsid w:val="00B95AEF"/>
    <w:rsid w:val="00BA167D"/>
    <w:rsid w:val="00BA17F6"/>
    <w:rsid w:val="00BA2CE8"/>
    <w:rsid w:val="00BA32CB"/>
    <w:rsid w:val="00BB16D7"/>
    <w:rsid w:val="00BB385A"/>
    <w:rsid w:val="00BB3E38"/>
    <w:rsid w:val="00BB5C91"/>
    <w:rsid w:val="00BB7408"/>
    <w:rsid w:val="00BB7AFF"/>
    <w:rsid w:val="00BC0F7D"/>
    <w:rsid w:val="00BC14FF"/>
    <w:rsid w:val="00BC4AF2"/>
    <w:rsid w:val="00BC4F9F"/>
    <w:rsid w:val="00BC590C"/>
    <w:rsid w:val="00BC5CC4"/>
    <w:rsid w:val="00BD267B"/>
    <w:rsid w:val="00BD3C5C"/>
    <w:rsid w:val="00BD6927"/>
    <w:rsid w:val="00BE0FE0"/>
    <w:rsid w:val="00BE7A21"/>
    <w:rsid w:val="00BE7A76"/>
    <w:rsid w:val="00BF1785"/>
    <w:rsid w:val="00BF3AEE"/>
    <w:rsid w:val="00BF721A"/>
    <w:rsid w:val="00C00441"/>
    <w:rsid w:val="00C014AB"/>
    <w:rsid w:val="00C07194"/>
    <w:rsid w:val="00C10B2B"/>
    <w:rsid w:val="00C13A59"/>
    <w:rsid w:val="00C14BF2"/>
    <w:rsid w:val="00C152F3"/>
    <w:rsid w:val="00C1643B"/>
    <w:rsid w:val="00C21BC1"/>
    <w:rsid w:val="00C2228A"/>
    <w:rsid w:val="00C30762"/>
    <w:rsid w:val="00C33079"/>
    <w:rsid w:val="00C37CEB"/>
    <w:rsid w:val="00C41DE1"/>
    <w:rsid w:val="00C445FC"/>
    <w:rsid w:val="00C45231"/>
    <w:rsid w:val="00C45A92"/>
    <w:rsid w:val="00C45E61"/>
    <w:rsid w:val="00C507A6"/>
    <w:rsid w:val="00C53C93"/>
    <w:rsid w:val="00C53E5A"/>
    <w:rsid w:val="00C53F06"/>
    <w:rsid w:val="00C54EB8"/>
    <w:rsid w:val="00C5568D"/>
    <w:rsid w:val="00C616A5"/>
    <w:rsid w:val="00C616E5"/>
    <w:rsid w:val="00C7100B"/>
    <w:rsid w:val="00C71D5C"/>
    <w:rsid w:val="00C72833"/>
    <w:rsid w:val="00C7604E"/>
    <w:rsid w:val="00C76B98"/>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102"/>
    <w:rsid w:val="00CA76D2"/>
    <w:rsid w:val="00CB091F"/>
    <w:rsid w:val="00CB1220"/>
    <w:rsid w:val="00CB23BC"/>
    <w:rsid w:val="00CC02B6"/>
    <w:rsid w:val="00CC08E6"/>
    <w:rsid w:val="00CC2199"/>
    <w:rsid w:val="00CC46E3"/>
    <w:rsid w:val="00CC6072"/>
    <w:rsid w:val="00CC6673"/>
    <w:rsid w:val="00CC7B2B"/>
    <w:rsid w:val="00CC7F3E"/>
    <w:rsid w:val="00CD0309"/>
    <w:rsid w:val="00CD2805"/>
    <w:rsid w:val="00CD2AC0"/>
    <w:rsid w:val="00CD7F1D"/>
    <w:rsid w:val="00CE213A"/>
    <w:rsid w:val="00CE4886"/>
    <w:rsid w:val="00CF1FDC"/>
    <w:rsid w:val="00CF2F33"/>
    <w:rsid w:val="00CF3410"/>
    <w:rsid w:val="00D00459"/>
    <w:rsid w:val="00D01ABE"/>
    <w:rsid w:val="00D04673"/>
    <w:rsid w:val="00D05C47"/>
    <w:rsid w:val="00D06053"/>
    <w:rsid w:val="00D063F0"/>
    <w:rsid w:val="00D06DE9"/>
    <w:rsid w:val="00D07E14"/>
    <w:rsid w:val="00D15A0B"/>
    <w:rsid w:val="00D24374"/>
    <w:rsid w:val="00D2474B"/>
    <w:rsid w:val="00D26FDD"/>
    <w:rsid w:val="00D3092E"/>
    <w:rsid w:val="00D312DF"/>
    <w:rsid w:val="00D3422E"/>
    <w:rsid w:val="00D35196"/>
    <w:rsid w:val="00D36FC5"/>
    <w:rsid w:val="00D40936"/>
    <w:rsid w:val="00D40BF1"/>
    <w:rsid w:val="00D44962"/>
    <w:rsid w:val="00D4496D"/>
    <w:rsid w:val="00D457E0"/>
    <w:rsid w:val="00D45DA8"/>
    <w:rsid w:val="00D47BD2"/>
    <w:rsid w:val="00D505AD"/>
    <w:rsid w:val="00D506B7"/>
    <w:rsid w:val="00D5295A"/>
    <w:rsid w:val="00D55436"/>
    <w:rsid w:val="00D55680"/>
    <w:rsid w:val="00D56308"/>
    <w:rsid w:val="00D56473"/>
    <w:rsid w:val="00D613DA"/>
    <w:rsid w:val="00D65870"/>
    <w:rsid w:val="00D67665"/>
    <w:rsid w:val="00D67BE3"/>
    <w:rsid w:val="00D71493"/>
    <w:rsid w:val="00D728FD"/>
    <w:rsid w:val="00D72DA6"/>
    <w:rsid w:val="00D72DC9"/>
    <w:rsid w:val="00D738D6"/>
    <w:rsid w:val="00D73C4F"/>
    <w:rsid w:val="00D755EB"/>
    <w:rsid w:val="00D7696A"/>
    <w:rsid w:val="00D77656"/>
    <w:rsid w:val="00D77DB9"/>
    <w:rsid w:val="00D806C3"/>
    <w:rsid w:val="00D82750"/>
    <w:rsid w:val="00D87722"/>
    <w:rsid w:val="00D87758"/>
    <w:rsid w:val="00D87829"/>
    <w:rsid w:val="00D87E00"/>
    <w:rsid w:val="00D904EB"/>
    <w:rsid w:val="00D90D3D"/>
    <w:rsid w:val="00D9134D"/>
    <w:rsid w:val="00D91626"/>
    <w:rsid w:val="00D949D7"/>
    <w:rsid w:val="00D9566C"/>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C5E3D"/>
    <w:rsid w:val="00DD3CDF"/>
    <w:rsid w:val="00DD4998"/>
    <w:rsid w:val="00DD5B74"/>
    <w:rsid w:val="00DD68D7"/>
    <w:rsid w:val="00DE1D93"/>
    <w:rsid w:val="00DE2AAA"/>
    <w:rsid w:val="00DE57AA"/>
    <w:rsid w:val="00DE72C5"/>
    <w:rsid w:val="00DE76EF"/>
    <w:rsid w:val="00DF2B1F"/>
    <w:rsid w:val="00DF54FF"/>
    <w:rsid w:val="00DF611B"/>
    <w:rsid w:val="00DF62CD"/>
    <w:rsid w:val="00E0156A"/>
    <w:rsid w:val="00E037C5"/>
    <w:rsid w:val="00E0534D"/>
    <w:rsid w:val="00E058EF"/>
    <w:rsid w:val="00E12A44"/>
    <w:rsid w:val="00E164A5"/>
    <w:rsid w:val="00E168B2"/>
    <w:rsid w:val="00E21B7C"/>
    <w:rsid w:val="00E22EE8"/>
    <w:rsid w:val="00E30A87"/>
    <w:rsid w:val="00E30EC4"/>
    <w:rsid w:val="00E416AD"/>
    <w:rsid w:val="00E418DB"/>
    <w:rsid w:val="00E41EBC"/>
    <w:rsid w:val="00E42A60"/>
    <w:rsid w:val="00E43ED6"/>
    <w:rsid w:val="00E43FF0"/>
    <w:rsid w:val="00E51302"/>
    <w:rsid w:val="00E538D6"/>
    <w:rsid w:val="00E6017F"/>
    <w:rsid w:val="00E60E94"/>
    <w:rsid w:val="00E6650D"/>
    <w:rsid w:val="00E66D40"/>
    <w:rsid w:val="00E67E7D"/>
    <w:rsid w:val="00E705E9"/>
    <w:rsid w:val="00E70AC5"/>
    <w:rsid w:val="00E71302"/>
    <w:rsid w:val="00E72F90"/>
    <w:rsid w:val="00E74DF3"/>
    <w:rsid w:val="00E754A8"/>
    <w:rsid w:val="00E77645"/>
    <w:rsid w:val="00E80AED"/>
    <w:rsid w:val="00E81E11"/>
    <w:rsid w:val="00E83F59"/>
    <w:rsid w:val="00E85BC1"/>
    <w:rsid w:val="00E85CC7"/>
    <w:rsid w:val="00E86811"/>
    <w:rsid w:val="00E8794F"/>
    <w:rsid w:val="00E91E71"/>
    <w:rsid w:val="00EA5F68"/>
    <w:rsid w:val="00EB153A"/>
    <w:rsid w:val="00EB26BD"/>
    <w:rsid w:val="00EB33C7"/>
    <w:rsid w:val="00EB60B1"/>
    <w:rsid w:val="00EB67AD"/>
    <w:rsid w:val="00EB7ABD"/>
    <w:rsid w:val="00EC3AD8"/>
    <w:rsid w:val="00EC4A25"/>
    <w:rsid w:val="00EC5C3A"/>
    <w:rsid w:val="00ED6B2F"/>
    <w:rsid w:val="00EE00EA"/>
    <w:rsid w:val="00EE0A3C"/>
    <w:rsid w:val="00EE1613"/>
    <w:rsid w:val="00EE3C26"/>
    <w:rsid w:val="00EE3F1D"/>
    <w:rsid w:val="00EE4842"/>
    <w:rsid w:val="00EE4BD1"/>
    <w:rsid w:val="00EE4F55"/>
    <w:rsid w:val="00EE6D5E"/>
    <w:rsid w:val="00EF22AE"/>
    <w:rsid w:val="00EF7579"/>
    <w:rsid w:val="00EF791A"/>
    <w:rsid w:val="00F025A2"/>
    <w:rsid w:val="00F04712"/>
    <w:rsid w:val="00F10201"/>
    <w:rsid w:val="00F10912"/>
    <w:rsid w:val="00F121DB"/>
    <w:rsid w:val="00F14C1D"/>
    <w:rsid w:val="00F17EFD"/>
    <w:rsid w:val="00F21044"/>
    <w:rsid w:val="00F22EC7"/>
    <w:rsid w:val="00F2438F"/>
    <w:rsid w:val="00F24B28"/>
    <w:rsid w:val="00F25F1B"/>
    <w:rsid w:val="00F26EC6"/>
    <w:rsid w:val="00F26FFA"/>
    <w:rsid w:val="00F31EF0"/>
    <w:rsid w:val="00F36262"/>
    <w:rsid w:val="00F36D23"/>
    <w:rsid w:val="00F40C85"/>
    <w:rsid w:val="00F40D4C"/>
    <w:rsid w:val="00F419EB"/>
    <w:rsid w:val="00F42517"/>
    <w:rsid w:val="00F4261C"/>
    <w:rsid w:val="00F45479"/>
    <w:rsid w:val="00F505D8"/>
    <w:rsid w:val="00F52383"/>
    <w:rsid w:val="00F535B4"/>
    <w:rsid w:val="00F5703A"/>
    <w:rsid w:val="00F60AA2"/>
    <w:rsid w:val="00F64414"/>
    <w:rsid w:val="00F653B8"/>
    <w:rsid w:val="00F703A3"/>
    <w:rsid w:val="00F71FB3"/>
    <w:rsid w:val="00F82771"/>
    <w:rsid w:val="00F830B9"/>
    <w:rsid w:val="00F83F8C"/>
    <w:rsid w:val="00F84DC9"/>
    <w:rsid w:val="00F90603"/>
    <w:rsid w:val="00F90FAD"/>
    <w:rsid w:val="00F95DAF"/>
    <w:rsid w:val="00FA1266"/>
    <w:rsid w:val="00FA2E87"/>
    <w:rsid w:val="00FB21AA"/>
    <w:rsid w:val="00FB24C6"/>
    <w:rsid w:val="00FB31F3"/>
    <w:rsid w:val="00FB6DAE"/>
    <w:rsid w:val="00FB7986"/>
    <w:rsid w:val="00FC1192"/>
    <w:rsid w:val="00FC357E"/>
    <w:rsid w:val="00FC4FB8"/>
    <w:rsid w:val="00FC6FA2"/>
    <w:rsid w:val="00FD5DD5"/>
    <w:rsid w:val="00FD7E14"/>
    <w:rsid w:val="00FE4340"/>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D2EE5"/>
  <w15:chartTrackingRefBased/>
  <w15:docId w15:val="{D5195457-5754-4298-B332-52C8633A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customStyle="1" w:styleId="paragraph">
    <w:name w:val="paragraph"/>
    <w:basedOn w:val="Normal"/>
    <w:rsid w:val="000436EC"/>
    <w:pPr>
      <w:spacing w:before="100" w:beforeAutospacing="1" w:after="100" w:afterAutospacing="1"/>
    </w:pPr>
    <w:rPr>
      <w:rFonts w:eastAsia="Times New Roman"/>
      <w:sz w:val="24"/>
      <w:szCs w:val="24"/>
      <w:lang w:val="en-SE" w:eastAsia="en-SE"/>
    </w:rPr>
  </w:style>
  <w:style w:type="character" w:customStyle="1" w:styleId="eop">
    <w:name w:val="eop"/>
    <w:basedOn w:val="DefaultParagraphFont"/>
    <w:rsid w:val="000436EC"/>
  </w:style>
  <w:style w:type="character" w:customStyle="1" w:styleId="normaltextrun">
    <w:name w:val="normaltextrun"/>
    <w:basedOn w:val="DefaultParagraphFont"/>
    <w:rsid w:val="000436EC"/>
  </w:style>
  <w:style w:type="paragraph" w:styleId="Revision">
    <w:name w:val="Revision"/>
    <w:hidden/>
    <w:uiPriority w:val="99"/>
    <w:semiHidden/>
    <w:rsid w:val="00E015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95683770">
      <w:bodyDiv w:val="1"/>
      <w:marLeft w:val="0"/>
      <w:marRight w:val="0"/>
      <w:marTop w:val="0"/>
      <w:marBottom w:val="0"/>
      <w:divBdr>
        <w:top w:val="none" w:sz="0" w:space="0" w:color="auto"/>
        <w:left w:val="none" w:sz="0" w:space="0" w:color="auto"/>
        <w:bottom w:val="none" w:sz="0" w:space="0" w:color="auto"/>
        <w:right w:val="none" w:sz="0" w:space="0" w:color="auto"/>
      </w:divBdr>
      <w:divsChild>
        <w:div w:id="283316270">
          <w:marLeft w:val="0"/>
          <w:marRight w:val="0"/>
          <w:marTop w:val="0"/>
          <w:marBottom w:val="0"/>
          <w:divBdr>
            <w:top w:val="none" w:sz="0" w:space="0" w:color="auto"/>
            <w:left w:val="none" w:sz="0" w:space="0" w:color="auto"/>
            <w:bottom w:val="none" w:sz="0" w:space="0" w:color="auto"/>
            <w:right w:val="none" w:sz="0" w:space="0" w:color="auto"/>
          </w:divBdr>
        </w:div>
        <w:div w:id="554321515">
          <w:marLeft w:val="0"/>
          <w:marRight w:val="0"/>
          <w:marTop w:val="0"/>
          <w:marBottom w:val="0"/>
          <w:divBdr>
            <w:top w:val="none" w:sz="0" w:space="0" w:color="auto"/>
            <w:left w:val="none" w:sz="0" w:space="0" w:color="auto"/>
            <w:bottom w:val="none" w:sz="0" w:space="0" w:color="auto"/>
            <w:right w:val="none" w:sz="0" w:space="0" w:color="auto"/>
          </w:divBdr>
        </w:div>
        <w:div w:id="961306419">
          <w:marLeft w:val="0"/>
          <w:marRight w:val="0"/>
          <w:marTop w:val="0"/>
          <w:marBottom w:val="0"/>
          <w:divBdr>
            <w:top w:val="none" w:sz="0" w:space="0" w:color="auto"/>
            <w:left w:val="none" w:sz="0" w:space="0" w:color="auto"/>
            <w:bottom w:val="none" w:sz="0" w:space="0" w:color="auto"/>
            <w:right w:val="none" w:sz="0" w:space="0" w:color="auto"/>
          </w:divBdr>
        </w:div>
        <w:div w:id="1586257624">
          <w:marLeft w:val="0"/>
          <w:marRight w:val="0"/>
          <w:marTop w:val="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99048709">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60204087">
      <w:bodyDiv w:val="1"/>
      <w:marLeft w:val="0"/>
      <w:marRight w:val="0"/>
      <w:marTop w:val="0"/>
      <w:marBottom w:val="0"/>
      <w:divBdr>
        <w:top w:val="none" w:sz="0" w:space="0" w:color="auto"/>
        <w:left w:val="none" w:sz="0" w:space="0" w:color="auto"/>
        <w:bottom w:val="none" w:sz="0" w:space="0" w:color="auto"/>
        <w:right w:val="none" w:sz="0" w:space="0" w:color="auto"/>
      </w:divBdr>
      <w:divsChild>
        <w:div w:id="1863009874">
          <w:marLeft w:val="850"/>
          <w:marRight w:val="0"/>
          <w:marTop w:val="160"/>
          <w:marBottom w:val="0"/>
          <w:divBdr>
            <w:top w:val="none" w:sz="0" w:space="0" w:color="auto"/>
            <w:left w:val="none" w:sz="0" w:space="0" w:color="auto"/>
            <w:bottom w:val="none" w:sz="0" w:space="0" w:color="auto"/>
            <w:right w:val="none" w:sz="0" w:space="0" w:color="auto"/>
          </w:divBdr>
        </w:div>
      </w:divsChild>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19877043">
      <w:bodyDiv w:val="1"/>
      <w:marLeft w:val="0"/>
      <w:marRight w:val="0"/>
      <w:marTop w:val="0"/>
      <w:marBottom w:val="0"/>
      <w:divBdr>
        <w:top w:val="none" w:sz="0" w:space="0" w:color="auto"/>
        <w:left w:val="none" w:sz="0" w:space="0" w:color="auto"/>
        <w:bottom w:val="none" w:sz="0" w:space="0" w:color="auto"/>
        <w:right w:val="none" w:sz="0" w:space="0" w:color="auto"/>
      </w:divBdr>
      <w:divsChild>
        <w:div w:id="943346277">
          <w:marLeft w:val="0"/>
          <w:marRight w:val="0"/>
          <w:marTop w:val="0"/>
          <w:marBottom w:val="0"/>
          <w:divBdr>
            <w:top w:val="none" w:sz="0" w:space="0" w:color="auto"/>
            <w:left w:val="none" w:sz="0" w:space="0" w:color="auto"/>
            <w:bottom w:val="none" w:sz="0" w:space="0" w:color="auto"/>
            <w:right w:val="none" w:sz="0" w:space="0" w:color="auto"/>
          </w:divBdr>
        </w:div>
        <w:div w:id="333529230">
          <w:marLeft w:val="0"/>
          <w:marRight w:val="0"/>
          <w:marTop w:val="0"/>
          <w:marBottom w:val="0"/>
          <w:divBdr>
            <w:top w:val="none" w:sz="0" w:space="0" w:color="auto"/>
            <w:left w:val="none" w:sz="0" w:space="0" w:color="auto"/>
            <w:bottom w:val="none" w:sz="0" w:space="0" w:color="auto"/>
            <w:right w:val="none" w:sz="0" w:space="0" w:color="auto"/>
          </w:divBdr>
        </w:div>
        <w:div w:id="269632737">
          <w:marLeft w:val="0"/>
          <w:marRight w:val="0"/>
          <w:marTop w:val="0"/>
          <w:marBottom w:val="0"/>
          <w:divBdr>
            <w:top w:val="none" w:sz="0" w:space="0" w:color="auto"/>
            <w:left w:val="none" w:sz="0" w:space="0" w:color="auto"/>
            <w:bottom w:val="none" w:sz="0" w:space="0" w:color="auto"/>
            <w:right w:val="none" w:sz="0" w:space="0" w:color="auto"/>
          </w:divBdr>
        </w:div>
        <w:div w:id="194933006">
          <w:marLeft w:val="0"/>
          <w:marRight w:val="0"/>
          <w:marTop w:val="0"/>
          <w:marBottom w:val="0"/>
          <w:divBdr>
            <w:top w:val="none" w:sz="0" w:space="0" w:color="auto"/>
            <w:left w:val="none" w:sz="0" w:space="0" w:color="auto"/>
            <w:bottom w:val="none" w:sz="0" w:space="0" w:color="auto"/>
            <w:right w:val="none" w:sz="0" w:space="0" w:color="auto"/>
          </w:divBdr>
        </w:div>
        <w:div w:id="1598441671">
          <w:marLeft w:val="0"/>
          <w:marRight w:val="0"/>
          <w:marTop w:val="0"/>
          <w:marBottom w:val="0"/>
          <w:divBdr>
            <w:top w:val="none" w:sz="0" w:space="0" w:color="auto"/>
            <w:left w:val="none" w:sz="0" w:space="0" w:color="auto"/>
            <w:bottom w:val="none" w:sz="0" w:space="0" w:color="auto"/>
            <w:right w:val="none" w:sz="0" w:space="0" w:color="auto"/>
          </w:divBdr>
        </w:div>
        <w:div w:id="130679225">
          <w:marLeft w:val="0"/>
          <w:marRight w:val="0"/>
          <w:marTop w:val="0"/>
          <w:marBottom w:val="0"/>
          <w:divBdr>
            <w:top w:val="none" w:sz="0" w:space="0" w:color="auto"/>
            <w:left w:val="none" w:sz="0" w:space="0" w:color="auto"/>
            <w:bottom w:val="none" w:sz="0" w:space="0" w:color="auto"/>
            <w:right w:val="none" w:sz="0" w:space="0" w:color="auto"/>
          </w:divBdr>
        </w:div>
        <w:div w:id="465243841">
          <w:marLeft w:val="0"/>
          <w:marRight w:val="0"/>
          <w:marTop w:val="0"/>
          <w:marBottom w:val="0"/>
          <w:divBdr>
            <w:top w:val="none" w:sz="0" w:space="0" w:color="auto"/>
            <w:left w:val="none" w:sz="0" w:space="0" w:color="auto"/>
            <w:bottom w:val="none" w:sz="0" w:space="0" w:color="auto"/>
            <w:right w:val="none" w:sz="0" w:space="0" w:color="auto"/>
          </w:divBdr>
        </w:div>
        <w:div w:id="208567848">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1EEDC-A1D4-42E3-B9AE-B2E6145B46A2}">
  <ds:schemaRefs>
    <ds:schemaRef ds:uri="http://schemas.microsoft.com/sharepoint/v3/contenttype/forms"/>
  </ds:schemaRefs>
</ds:datastoreItem>
</file>

<file path=customXml/itemProps2.xml><?xml version="1.0" encoding="utf-8"?>
<ds:datastoreItem xmlns:ds="http://schemas.openxmlformats.org/officeDocument/2006/customXml" ds:itemID="{8BB09BB1-7BAD-4E09-B9E5-1C8F2B3392D4}">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188F1B7C-A672-4C56-9884-BF59A27BC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9835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cp:lastModifiedBy>
  <cp:revision>18</cp:revision>
  <dcterms:created xsi:type="dcterms:W3CDTF">2023-08-11T12:33:00Z</dcterms:created>
  <dcterms:modified xsi:type="dcterms:W3CDTF">2023-08-11T16:33:00Z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0x01010076BB12BE9C47F74C9F2E82372EDA8377</vt:lpwstr>
  </property>
  <property fmtid="{D5CDD505-2E9C-101B-9397-08002B2CF9AE}" pid="10" name="MediaServiceImageTags">
    <vt:lpwstr/>
  </property>
</Properties>
</file>