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C47026" w14:textId="77777777" w:rsidR="00B00E97" w:rsidRDefault="00B00E97"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p>
    <w:p w14:paraId="4E92A805" w14:textId="4B517D89" w:rsidR="00E3692E" w:rsidRPr="005F0C06" w:rsidRDefault="00FD3D9B"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Pr>
          <w:rFonts w:ascii="Arial" w:hAnsi="Arial" w:cs="Arial"/>
          <w:b/>
          <w:bCs/>
          <w:sz w:val="24"/>
        </w:rPr>
        <w:t>SA WG2 Meeting #156E (e-meeting)</w:t>
      </w:r>
      <w:r w:rsidR="00E3692E" w:rsidRPr="005F0C06">
        <w:rPr>
          <w:rFonts w:ascii="Arial" w:eastAsia="Arial Unicode MS" w:hAnsi="Arial" w:cs="Arial"/>
          <w:b/>
          <w:bCs/>
          <w:color w:val="000000"/>
          <w:lang w:eastAsia="ja-JP"/>
        </w:rPr>
        <w:tab/>
        <w:t>S2-</w:t>
      </w:r>
      <w:r w:rsidR="0049705B" w:rsidRPr="005F0C06">
        <w:rPr>
          <w:rFonts w:ascii="Arial" w:eastAsia="Arial Unicode MS" w:hAnsi="Arial" w:cs="Arial"/>
          <w:b/>
          <w:bCs/>
          <w:color w:val="000000"/>
          <w:lang w:eastAsia="ja-JP"/>
        </w:rPr>
        <w:t>2</w:t>
      </w:r>
      <w:r w:rsidR="0049705B">
        <w:rPr>
          <w:rFonts w:ascii="Arial" w:eastAsia="Arial Unicode MS" w:hAnsi="Arial" w:cs="Arial"/>
          <w:b/>
          <w:bCs/>
          <w:color w:val="000000"/>
          <w:lang w:eastAsia="zh-CN"/>
        </w:rPr>
        <w:t>30</w:t>
      </w:r>
      <w:r w:rsidR="00765DED">
        <w:rPr>
          <w:rFonts w:ascii="Arial" w:eastAsia="Arial Unicode MS" w:hAnsi="Arial" w:cs="Arial"/>
          <w:b/>
          <w:bCs/>
          <w:color w:val="000000"/>
          <w:lang w:eastAsia="zh-CN"/>
        </w:rPr>
        <w:t>468</w:t>
      </w:r>
      <w:r w:rsidR="00765DED" w:rsidRPr="00917869">
        <w:rPr>
          <w:rFonts w:ascii="Arial" w:eastAsia="Arial Unicode MS" w:hAnsi="Arial" w:cs="Arial"/>
          <w:b/>
          <w:bCs/>
          <w:color w:val="000000"/>
          <w:highlight w:val="cyan"/>
          <w:lang w:eastAsia="zh-CN"/>
          <w:rPrChange w:id="0" w:author="LTHM0" w:date="2023-04-19T14:55:00Z">
            <w:rPr>
              <w:rFonts w:ascii="Arial" w:eastAsia="Arial Unicode MS" w:hAnsi="Arial" w:cs="Arial"/>
              <w:b/>
              <w:bCs/>
              <w:color w:val="000000"/>
              <w:lang w:eastAsia="zh-CN"/>
            </w:rPr>
          </w:rPrChange>
        </w:rPr>
        <w:t>7</w:t>
      </w:r>
      <w:ins w:id="1" w:author="Lyu Huazhang - 4-18-b" w:date="2023-04-19T16:07:00Z">
        <w:r w:rsidR="00C3524D" w:rsidRPr="00917869">
          <w:rPr>
            <w:rFonts w:ascii="Arial" w:eastAsia="Arial Unicode MS" w:hAnsi="Arial" w:cs="Arial"/>
            <w:b/>
            <w:bCs/>
            <w:color w:val="000000"/>
            <w:highlight w:val="cyan"/>
            <w:lang w:eastAsia="zh-CN"/>
            <w:rPrChange w:id="2" w:author="LTHM0" w:date="2023-04-19T14:55:00Z">
              <w:rPr>
                <w:rFonts w:ascii="Arial" w:eastAsia="Arial Unicode MS" w:hAnsi="Arial" w:cs="Arial"/>
                <w:b/>
                <w:bCs/>
                <w:color w:val="000000"/>
                <w:lang w:eastAsia="zh-CN"/>
              </w:rPr>
            </w:rPrChange>
          </w:rPr>
          <w:t>r0</w:t>
        </w:r>
        <w:del w:id="3" w:author="LTHM0" w:date="2023-04-19T14:47:00Z">
          <w:r w:rsidR="00C3524D" w:rsidRPr="00917869" w:rsidDel="00B50E98">
            <w:rPr>
              <w:rFonts w:ascii="Arial" w:eastAsia="Arial Unicode MS" w:hAnsi="Arial" w:cs="Arial"/>
              <w:b/>
              <w:bCs/>
              <w:color w:val="000000"/>
              <w:highlight w:val="cyan"/>
              <w:lang w:eastAsia="zh-CN"/>
              <w:rPrChange w:id="4" w:author="LTHM0" w:date="2023-04-19T14:55:00Z">
                <w:rPr>
                  <w:rFonts w:ascii="Arial" w:eastAsia="Arial Unicode MS" w:hAnsi="Arial" w:cs="Arial"/>
                  <w:b/>
                  <w:bCs/>
                  <w:color w:val="000000"/>
                  <w:lang w:eastAsia="zh-CN"/>
                </w:rPr>
              </w:rPrChange>
            </w:rPr>
            <w:delText>1</w:delText>
          </w:r>
        </w:del>
      </w:ins>
      <w:ins w:id="5" w:author="LTHM0" w:date="2023-04-19T14:54:00Z">
        <w:r w:rsidR="00917869" w:rsidRPr="00917869">
          <w:rPr>
            <w:rFonts w:ascii="Arial" w:eastAsia="Arial Unicode MS" w:hAnsi="Arial" w:cs="Arial"/>
            <w:b/>
            <w:bCs/>
            <w:color w:val="000000"/>
            <w:highlight w:val="cyan"/>
            <w:lang w:eastAsia="zh-CN"/>
            <w:rPrChange w:id="6" w:author="LTHM0" w:date="2023-04-19T14:55:00Z">
              <w:rPr>
                <w:rFonts w:ascii="Arial" w:eastAsia="Arial Unicode MS" w:hAnsi="Arial" w:cs="Arial"/>
                <w:b/>
                <w:bCs/>
                <w:color w:val="000000"/>
                <w:lang w:eastAsia="zh-CN"/>
              </w:rPr>
            </w:rPrChange>
          </w:rPr>
          <w:t>3</w:t>
        </w:r>
      </w:ins>
    </w:p>
    <w:p w14:paraId="6B44AA0C" w14:textId="26501EC2" w:rsidR="00E3692E" w:rsidRPr="005F0C06" w:rsidRDefault="00FD3D9B"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Pr>
          <w:rFonts w:ascii="Arial" w:hAnsi="Arial" w:cs="Arial"/>
          <w:b/>
          <w:bCs/>
          <w:sz w:val="24"/>
        </w:rPr>
        <w:t>April 17 – 21, 2023</w:t>
      </w:r>
      <w:r w:rsidR="00E3692E" w:rsidRPr="005F0C06">
        <w:rPr>
          <w:rFonts w:ascii="Arial" w:eastAsia="Arial Unicode MS" w:hAnsi="Arial" w:cs="Arial"/>
          <w:b/>
          <w:bCs/>
          <w:color w:val="000000"/>
          <w:lang w:eastAsia="ja-JP"/>
        </w:rPr>
        <w:tab/>
      </w:r>
      <w:r w:rsidR="00E3692E" w:rsidRPr="005F0C06">
        <w:rPr>
          <w:rFonts w:ascii="Arial" w:eastAsia="Malgun Gothic" w:hAnsi="Arial" w:cs="Arial"/>
          <w:b/>
          <w:bCs/>
          <w:color w:val="0000FF"/>
          <w:lang w:eastAsia="ja-JP"/>
        </w:rPr>
        <w:t>(revision of S2-</w:t>
      </w:r>
      <w:r w:rsidR="00765DED" w:rsidRPr="005F0C06">
        <w:rPr>
          <w:rFonts w:ascii="Arial" w:eastAsia="Malgun Gothic" w:hAnsi="Arial" w:cs="Arial"/>
          <w:b/>
          <w:bCs/>
          <w:color w:val="0000FF"/>
          <w:lang w:eastAsia="ja-JP"/>
        </w:rPr>
        <w:t>2</w:t>
      </w:r>
      <w:r w:rsidR="00765DED">
        <w:rPr>
          <w:rFonts w:ascii="Arial" w:eastAsia="宋体" w:hAnsi="Arial" w:cs="Arial"/>
          <w:b/>
          <w:bCs/>
          <w:color w:val="0000FF"/>
          <w:lang w:eastAsia="zh-CN"/>
        </w:rPr>
        <w:t>30xxx</w:t>
      </w:r>
      <w:r w:rsidR="00E3692E"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D40A12" w:rsidR="001E41F3" w:rsidRPr="00410371" w:rsidRDefault="00CE356D"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696437">
              <w:rPr>
                <w:b/>
                <w:noProof/>
                <w:sz w:val="28"/>
              </w:rPr>
              <w:t>50</w:t>
            </w:r>
            <w:r>
              <w:rPr>
                <w:b/>
                <w:noProof/>
                <w:sz w:val="28"/>
              </w:rPr>
              <w:fldChar w:fldCharType="end"/>
            </w:r>
            <w:r w:rsidR="00AA3660">
              <w:rPr>
                <w:b/>
                <w:noProof/>
                <w:sz w:val="28"/>
              </w:rPr>
              <w:t>2</w:t>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55B515C" w:rsidR="001E41F3" w:rsidRPr="0053729A" w:rsidRDefault="00765DED" w:rsidP="00547111">
            <w:pPr>
              <w:pStyle w:val="CRCoverPage"/>
              <w:spacing w:after="0"/>
              <w:rPr>
                <w:noProof/>
              </w:rPr>
            </w:pPr>
            <w:r>
              <w:rPr>
                <w:b/>
                <w:noProof/>
                <w:sz w:val="28"/>
              </w:rPr>
              <w:t>4053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33974A" w:rsidR="001E41F3" w:rsidRPr="00410371" w:rsidRDefault="003A6400" w:rsidP="00E13F3D">
            <w:pPr>
              <w:pStyle w:val="CRCoverPage"/>
              <w:spacing w:after="0"/>
              <w:jc w:val="center"/>
              <w:rPr>
                <w:b/>
                <w:noProof/>
              </w:rPr>
            </w:pPr>
            <w:r>
              <w:rPr>
                <w:b/>
                <w:noProof/>
                <w:sz w:val="28"/>
              </w:rPr>
              <w:t>x</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98ACFE" w:rsidR="001E41F3" w:rsidRPr="00410371" w:rsidRDefault="00CE356D">
            <w:pPr>
              <w:pStyle w:val="CRCoverPage"/>
              <w:spacing w:after="0"/>
              <w:jc w:val="center"/>
              <w:rPr>
                <w:noProof/>
                <w:sz w:val="28"/>
              </w:rPr>
            </w:pPr>
            <w:r>
              <w:fldChar w:fldCharType="begin"/>
            </w:r>
            <w:r>
              <w:instrText xml:space="preserve"> DOCPROPERTY  Version  \* MERGEFORMAT </w:instrText>
            </w:r>
            <w:r>
              <w:fldChar w:fldCharType="separate"/>
            </w:r>
            <w:r w:rsidR="00456D95">
              <w:rPr>
                <w:b/>
                <w:noProof/>
                <w:sz w:val="28"/>
              </w:rPr>
              <w:t>18.</w:t>
            </w:r>
            <w:r w:rsidR="00FD3D9B">
              <w:rPr>
                <w:b/>
                <w:noProof/>
                <w:sz w:val="28"/>
              </w:rPr>
              <w:t>1</w:t>
            </w:r>
            <w:r w:rsidR="00456D95">
              <w:rPr>
                <w:rFonts w:hint="eastAsia"/>
                <w:b/>
                <w:noProof/>
                <w:sz w:val="28"/>
                <w:lang w:eastAsia="zh-CN"/>
              </w:rPr>
              <w:t>.</w:t>
            </w:r>
            <w:r w:rsidR="00765DED">
              <w:rPr>
                <w:b/>
                <w:noProof/>
                <w:sz w:val="28"/>
                <w:lang w:eastAsia="zh-CN"/>
              </w:rPr>
              <w:t>1</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3EE257" w:rsidR="001E41F3" w:rsidRDefault="005C5EB3">
            <w:pPr>
              <w:pStyle w:val="CRCoverPage"/>
              <w:spacing w:after="0"/>
              <w:ind w:left="100"/>
              <w:rPr>
                <w:noProof/>
              </w:rPr>
            </w:pPr>
            <w:r>
              <w:t>Authorization of AF traffic influence in roaming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33959A" w:rsidR="001E41F3" w:rsidRPr="0081141C" w:rsidRDefault="005829D0">
            <w:pPr>
              <w:pStyle w:val="CRCoverPage"/>
              <w:spacing w:after="0"/>
              <w:ind w:left="100"/>
              <w:rPr>
                <w:noProof/>
              </w:rPr>
            </w:pPr>
            <w:r>
              <w:rPr>
                <w:noProof/>
                <w:lang w:eastAsia="zh-CN"/>
              </w:rPr>
              <w:t>V</w:t>
            </w:r>
            <w:r w:rsidR="00DA4C4C">
              <w:rPr>
                <w:rFonts w:hint="eastAsia"/>
                <w:noProof/>
                <w:lang w:eastAsia="zh-CN"/>
              </w:rPr>
              <w:t>ivo</w:t>
            </w:r>
            <w:ins w:id="8" w:author="LTHM0" w:date="2023-04-19T14:47:00Z">
              <w:r w:rsidR="00B50E98">
                <w:rPr>
                  <w:noProof/>
                  <w:lang w:eastAsia="zh-CN"/>
                </w:rPr>
                <w:t xml:space="preserve">, </w:t>
              </w:r>
              <w:r w:rsidR="00B50E98" w:rsidRPr="00804379">
                <w:rPr>
                  <w:noProof/>
                  <w:highlight w:val="yellow"/>
                  <w:lang w:eastAsia="zh-CN"/>
                  <w:rPrChange w:id="9" w:author="LTHM0" w:date="2023-04-19T14:51:00Z">
                    <w:rPr>
                      <w:noProof/>
                      <w:lang w:eastAsia="zh-CN"/>
                    </w:rPr>
                  </w:rPrChange>
                </w:rPr>
                <w:t>Nokia</w:t>
              </w:r>
            </w:ins>
            <w:ins w:id="10" w:author="LTHM0" w:date="2023-04-19T14:55:00Z">
              <w:r w:rsidR="00917869">
                <w:rPr>
                  <w:noProof/>
                  <w:lang w:eastAsia="zh-CN"/>
                </w:rPr>
                <w:t xml:space="preserve">, </w:t>
              </w:r>
              <w:r w:rsidR="00917869" w:rsidRPr="00C0738C">
                <w:rPr>
                  <w:noProof/>
                  <w:lang w:val="en-US"/>
                </w:rPr>
                <w:t>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CE356D"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C99D9" w:rsidR="001E41F3" w:rsidRDefault="00E3692E">
            <w:pPr>
              <w:pStyle w:val="CRCoverPage"/>
              <w:spacing w:after="0"/>
              <w:ind w:left="100"/>
              <w:rPr>
                <w:noProof/>
              </w:rPr>
            </w:pPr>
            <w: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C8BEC9" w:rsidR="001E41F3" w:rsidRDefault="00CE356D">
            <w:pPr>
              <w:pStyle w:val="CRCoverPage"/>
              <w:spacing w:after="0"/>
              <w:ind w:left="100"/>
              <w:rPr>
                <w:noProof/>
              </w:rPr>
            </w:pPr>
            <w:r>
              <w:fldChar w:fldCharType="begin"/>
            </w:r>
            <w:r>
              <w:instrText xml:space="preserve"> DOCPROPERTY  ResDate  \* MERGEFORMAT </w:instrText>
            </w:r>
            <w:r>
              <w:fldChar w:fldCharType="separate"/>
            </w:r>
            <w:r w:rsidR="004D6E4D">
              <w:rPr>
                <w:noProof/>
              </w:rPr>
              <w:t>20</w:t>
            </w:r>
            <w:r w:rsidR="004F0078">
              <w:rPr>
                <w:noProof/>
              </w:rPr>
              <w:t>23</w:t>
            </w:r>
            <w:r w:rsidR="004D6E4D">
              <w:rPr>
                <w:noProof/>
              </w:rPr>
              <w:t>-</w:t>
            </w:r>
            <w:r w:rsidR="004F0078">
              <w:rPr>
                <w:noProof/>
              </w:rPr>
              <w:t>04</w:t>
            </w:r>
            <w:r w:rsidR="004D6E4D">
              <w:rPr>
                <w:noProof/>
              </w:rPr>
              <w:t>-</w:t>
            </w:r>
            <w:r>
              <w:rPr>
                <w:noProof/>
              </w:rPr>
              <w:fldChar w:fldCharType="end"/>
            </w:r>
            <w:r w:rsidR="004F0078">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CE356D">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C4236" w14:textId="4ED048A8" w:rsidR="00D26563" w:rsidRDefault="005C5EB3" w:rsidP="00E3692E">
            <w:pPr>
              <w:pStyle w:val="CRCoverPage"/>
              <w:spacing w:after="0"/>
              <w:ind w:left="100"/>
              <w:rPr>
                <w:noProof/>
              </w:rPr>
            </w:pPr>
            <w:r>
              <w:rPr>
                <w:noProof/>
              </w:rPr>
              <w:t xml:space="preserve">AF traffic influence in roaming is introduced, but there is no authorization of traffic influence procedure defined. </w:t>
            </w:r>
          </w:p>
          <w:p w14:paraId="27802548" w14:textId="7A23033C" w:rsidR="005C5EB3" w:rsidRDefault="005C5EB3" w:rsidP="00E3692E">
            <w:pPr>
              <w:pStyle w:val="CRCoverPage"/>
              <w:spacing w:after="0"/>
              <w:ind w:left="100"/>
              <w:rPr>
                <w:noProof/>
                <w:lang w:eastAsia="zh-CN"/>
              </w:rPr>
            </w:pPr>
          </w:p>
          <w:p w14:paraId="2C400AF6" w14:textId="6E87BF55" w:rsidR="005C5EB3" w:rsidRDefault="005C5EB3" w:rsidP="00E3692E">
            <w:pPr>
              <w:pStyle w:val="CRCoverPage"/>
              <w:spacing w:after="0"/>
              <w:ind w:left="100"/>
              <w:rPr>
                <w:noProof/>
                <w:lang w:eastAsia="zh-CN"/>
              </w:rPr>
            </w:pPr>
            <w:r>
              <w:rPr>
                <w:rFonts w:hint="eastAsia"/>
                <w:noProof/>
                <w:lang w:eastAsia="zh-CN"/>
              </w:rPr>
              <w:t>D</w:t>
            </w:r>
            <w:r>
              <w:rPr>
                <w:noProof/>
                <w:lang w:eastAsia="zh-CN"/>
              </w:rPr>
              <w:t xml:space="preserve">ue to the AF traffic influence procedure not only impact the rerouting of edge services, but also that the traffic on HR session can be impacted and rerouted to local. </w:t>
            </w:r>
            <w:r w:rsidR="009776C6">
              <w:rPr>
                <w:noProof/>
                <w:lang w:eastAsia="zh-CN"/>
              </w:rPr>
              <w:t xml:space="preserve">For example, the UE in roaming VPLMN is unaware of that to be offloaded in local from HR session. </w:t>
            </w:r>
          </w:p>
          <w:p w14:paraId="4E0D9827" w14:textId="7A92F146" w:rsidR="005C5EB3" w:rsidRDefault="005C5EB3" w:rsidP="00E3692E">
            <w:pPr>
              <w:pStyle w:val="CRCoverPage"/>
              <w:spacing w:after="0"/>
              <w:ind w:left="100"/>
              <w:rPr>
                <w:noProof/>
                <w:lang w:eastAsia="zh-CN"/>
              </w:rPr>
            </w:pPr>
          </w:p>
          <w:p w14:paraId="723EF3DA" w14:textId="797519ED" w:rsidR="005C5EB3" w:rsidRDefault="005C5EB3" w:rsidP="00E3692E">
            <w:pPr>
              <w:pStyle w:val="CRCoverPage"/>
              <w:spacing w:after="0"/>
              <w:ind w:left="100"/>
              <w:rPr>
                <w:noProof/>
                <w:lang w:eastAsia="zh-CN"/>
              </w:rPr>
            </w:pPr>
            <w:r>
              <w:rPr>
                <w:rFonts w:hint="eastAsia"/>
                <w:noProof/>
                <w:lang w:eastAsia="zh-CN"/>
              </w:rPr>
              <w:t>A</w:t>
            </w:r>
            <w:r>
              <w:rPr>
                <w:noProof/>
                <w:lang w:eastAsia="zh-CN"/>
              </w:rPr>
              <w:t xml:space="preserve">lso, according to the VPLMN offload policy, only some of the FQDN is allowed to be resolved by the V-EASDF. After the AF traffic influence in roaming is introduced, </w:t>
            </w:r>
            <w:r w:rsidR="009776C6">
              <w:rPr>
                <w:noProof/>
                <w:lang w:eastAsia="zh-CN"/>
              </w:rPr>
              <w:t xml:space="preserve">the VPLMN can relocate the application server to EAS that the unallowed FQDN related, and this is not authorized by HPLMN. For example, the FQDN = AAA.com is not allowed to resolved in VPLMN, but the V-AF can influence the VPLMN to relocate the UE to the EAS that resolved by the the FQDN = AAA.com. And the HPLMN’s offload policy is bypassed. </w:t>
            </w:r>
          </w:p>
          <w:p w14:paraId="1C708A04" w14:textId="246B8B1B" w:rsidR="009776C6" w:rsidRDefault="009776C6" w:rsidP="00E3692E">
            <w:pPr>
              <w:pStyle w:val="CRCoverPage"/>
              <w:spacing w:after="0"/>
              <w:ind w:left="100"/>
              <w:rPr>
                <w:noProof/>
                <w:lang w:eastAsia="zh-CN"/>
              </w:rPr>
            </w:pPr>
          </w:p>
          <w:p w14:paraId="4CC44181" w14:textId="22204236" w:rsidR="009776C6" w:rsidRPr="004F0078" w:rsidRDefault="009776C6" w:rsidP="00E3692E">
            <w:pPr>
              <w:pStyle w:val="CRCoverPage"/>
              <w:spacing w:after="0"/>
              <w:ind w:left="100"/>
              <w:rPr>
                <w:noProof/>
                <w:lang w:eastAsia="zh-CN"/>
              </w:rPr>
            </w:pPr>
            <w:r>
              <w:rPr>
                <w:rFonts w:hint="eastAsia"/>
                <w:noProof/>
                <w:lang w:eastAsia="zh-CN"/>
              </w:rPr>
              <w:t>O</w:t>
            </w:r>
            <w:r>
              <w:rPr>
                <w:noProof/>
                <w:lang w:eastAsia="zh-CN"/>
              </w:rPr>
              <w:t xml:space="preserve">ne possible way to solve this problem is, during the HR-SBR authorization procedure, the AF traffic influence in VPLMN can be authorized together, to reduce the second time authorization.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6156EA" w14:textId="5CD8F2F9" w:rsidR="002D664E" w:rsidRPr="00D14F47" w:rsidRDefault="009776C6" w:rsidP="00D26563">
            <w:pPr>
              <w:pStyle w:val="CRCoverPage"/>
              <w:spacing w:after="0"/>
              <w:ind w:left="100"/>
              <w:rPr>
                <w:noProof/>
                <w:lang w:eastAsia="zh-CN"/>
              </w:rPr>
            </w:pPr>
            <w:r>
              <w:rPr>
                <w:lang w:eastAsia="zh-CN"/>
              </w:rPr>
              <w:t xml:space="preserve">Add the AF traffic influence in HR-SBR authorization/allowed indication.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614E6EE4" w:rsidR="00751C6E" w:rsidRDefault="00886B68" w:rsidP="00796EBB">
            <w:pPr>
              <w:pStyle w:val="CRCoverPage"/>
              <w:spacing w:after="0"/>
              <w:ind w:left="100"/>
              <w:rPr>
                <w:noProof/>
              </w:rPr>
            </w:pPr>
            <w:r>
              <w:rPr>
                <w:noProof/>
              </w:rPr>
              <w:t xml:space="preserve">The </w:t>
            </w:r>
            <w:r w:rsidR="009776C6">
              <w:rPr>
                <w:noProof/>
              </w:rPr>
              <w:t xml:space="preserve">HPLMN can’t authorize the AF traffic influence in roaming.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B862F4" w:rsidR="001E41F3" w:rsidRDefault="00765DED">
            <w:pPr>
              <w:pStyle w:val="CRCoverPage"/>
              <w:spacing w:after="0"/>
              <w:ind w:left="100"/>
              <w:rPr>
                <w:noProof/>
                <w:lang w:eastAsia="zh-CN"/>
              </w:rPr>
            </w:pPr>
            <w:r>
              <w:rPr>
                <w:lang w:eastAsia="zh-CN"/>
              </w:rPr>
              <w:t>4.3.6.2, 5.2.3.3.1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36841A63" w:rsidR="00B91C6B" w:rsidRDefault="00B91C6B">
      <w:pPr>
        <w:rPr>
          <w:noProof/>
        </w:rPr>
      </w:pPr>
    </w:p>
    <w:p w14:paraId="79DEB6D0" w14:textId="77777777" w:rsidR="008D4574" w:rsidRDefault="008D4574" w:rsidP="008D4574">
      <w:pPr>
        <w:pStyle w:val="4"/>
      </w:pPr>
      <w:bookmarkStart w:id="11" w:name="_Toc131527825"/>
      <w:r>
        <w:t>4.3.6.2</w:t>
      </w:r>
      <w:r>
        <w:tab/>
        <w:t xml:space="preserve">Processing AF requests to influence traffic routing and/or service function chaining for Sessions not identified by </w:t>
      </w:r>
      <w:proofErr w:type="gramStart"/>
      <w:r>
        <w:t>an</w:t>
      </w:r>
      <w:proofErr w:type="gramEnd"/>
      <w:r>
        <w:t xml:space="preserve"> UE address</w:t>
      </w:r>
      <w:bookmarkEnd w:id="11"/>
    </w:p>
    <w:p w14:paraId="701852AE" w14:textId="77777777" w:rsidR="008D4574" w:rsidRDefault="008D4574" w:rsidP="008D4574">
      <w:pPr>
        <w:pStyle w:val="TH"/>
      </w:pPr>
      <w:r>
        <w:rPr>
          <w:lang w:eastAsia="en-GB"/>
        </w:rPr>
        <w:object w:dxaOrig="9600" w:dyaOrig="10270" w14:anchorId="01B0E2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5pt;height:513.55pt" o:ole="">
            <v:imagedata r:id="rId15" o:title=""/>
          </v:shape>
          <o:OLEObject Type="Embed" ProgID="Word.Picture.8" ShapeID="_x0000_i1025" DrawAspect="Content" ObjectID="_1743449123" r:id="rId16"/>
        </w:object>
      </w:r>
    </w:p>
    <w:p w14:paraId="7028DD8F" w14:textId="77777777" w:rsidR="008D4574" w:rsidRDefault="008D4574" w:rsidP="008D4574">
      <w:pPr>
        <w:pStyle w:val="TF"/>
        <w:rPr>
          <w:rFonts w:eastAsia="宋体"/>
        </w:rPr>
      </w:pPr>
      <w:r>
        <w:t xml:space="preserve">Figure 4.3.6.2-1: Processing AF requests to </w:t>
      </w:r>
      <w:r>
        <w:rPr>
          <w:rFonts w:eastAsia="宋体"/>
        </w:rPr>
        <w:t xml:space="preserve">influence traffic routing for Sessions not identified by </w:t>
      </w:r>
      <w:proofErr w:type="gramStart"/>
      <w:r>
        <w:rPr>
          <w:rFonts w:eastAsia="宋体"/>
        </w:rPr>
        <w:t>an</w:t>
      </w:r>
      <w:proofErr w:type="gramEnd"/>
      <w:r>
        <w:rPr>
          <w:rFonts w:eastAsia="宋体"/>
        </w:rPr>
        <w:t xml:space="preserve"> UE address</w:t>
      </w:r>
    </w:p>
    <w:p w14:paraId="6AC8BCFE" w14:textId="77777777" w:rsidR="008D4574" w:rsidRDefault="008D4574" w:rsidP="008D4574">
      <w:pPr>
        <w:pStyle w:val="NO"/>
      </w:pPr>
      <w:r>
        <w:lastRenderedPageBreak/>
        <w:t>NOTE 1:</w:t>
      </w:r>
      <w:r>
        <w:tab/>
        <w:t>The 5GC functions used in this scenario are assumed to all belong to the same PLMN (HPLMN in non-roaming case or VPLMN in the case of a PDU Session in LBO mode).</w:t>
      </w:r>
    </w:p>
    <w:p w14:paraId="32075AD4" w14:textId="77777777" w:rsidR="008D4574" w:rsidRDefault="008D4574" w:rsidP="008D4574">
      <w:pPr>
        <w:pStyle w:val="NO"/>
      </w:pPr>
      <w:r>
        <w:t>NOTE 2:</w:t>
      </w:r>
      <w:r>
        <w:tab/>
      </w:r>
      <w:proofErr w:type="spellStart"/>
      <w:r>
        <w:t>Nnef_TrafficInfluence_Create</w:t>
      </w:r>
      <w:proofErr w:type="spellEnd"/>
      <w:r>
        <w:t xml:space="preserve"> or </w:t>
      </w:r>
      <w:proofErr w:type="spellStart"/>
      <w:r>
        <w:t>Nnef_TrafficInfluence_Update</w:t>
      </w:r>
      <w:proofErr w:type="spellEnd"/>
      <w:r>
        <w:t xml:space="preserve"> or </w:t>
      </w:r>
      <w:proofErr w:type="spellStart"/>
      <w:r>
        <w:t>Nnef_TrafficInfluence_Delete</w:t>
      </w:r>
      <w:proofErr w:type="spellEnd"/>
      <w:r>
        <w:t xml:space="preserve"> service operations invoked from an AF located in the HPLMN for local breakout and home routed roaming scenarios are not supported.</w:t>
      </w:r>
    </w:p>
    <w:p w14:paraId="5F3448E9" w14:textId="77777777" w:rsidR="008D4574" w:rsidRDefault="008D4574" w:rsidP="008D4574">
      <w:pPr>
        <w:pStyle w:val="B1"/>
      </w:pPr>
      <w:r>
        <w:t>0a.</w:t>
      </w:r>
      <w:r>
        <w:tab/>
        <w:t>The PCF(s) subscribe to modifications of AF requests (Data Set = Application Data; Data Subset = AF traffic influence request information, Data Key = S-NSSAI and/or DNN and/or Internal Group Identifier or SUPI) from the UDR.</w:t>
      </w:r>
    </w:p>
    <w:p w14:paraId="73DE00F0" w14:textId="560BF9A4" w:rsidR="008D4574" w:rsidRDefault="008D4574" w:rsidP="008D4574">
      <w:pPr>
        <w:pStyle w:val="B1"/>
        <w:rPr>
          <w:ins w:id="12" w:author="Lyu Huazhang - 4-2-a" w:date="2023-04-07T11:13:00Z"/>
        </w:rPr>
      </w:pPr>
      <w:r>
        <w:t>0b-1.</w:t>
      </w:r>
      <w:r>
        <w:tab/>
        <w:t xml:space="preserve">V-SMF supporting HR-SBO subscribes to notification of AF request by invoking </w:t>
      </w:r>
      <w:proofErr w:type="spellStart"/>
      <w:r>
        <w:t>Nnef_TrafficInfluenceData_Subscribe</w:t>
      </w:r>
      <w:proofErr w:type="spellEnd"/>
      <w:r>
        <w:t xml:space="preserve"> service (Data Set = Application Data; Data Subset = AF traffic influence request information; Data Key = S-NSSAI and/or DNN and/or Internal Group Identifier and/or UE IP or SUPI) from V-NEF.</w:t>
      </w:r>
    </w:p>
    <w:p w14:paraId="2474F90C" w14:textId="56B7EA60" w:rsidR="008D4574" w:rsidRPr="008D4574" w:rsidDel="00C3524D" w:rsidRDefault="008D4574" w:rsidP="008D4574">
      <w:pPr>
        <w:pStyle w:val="B1"/>
        <w:rPr>
          <w:del w:id="13" w:author="Lyu Huazhang - 4-18-b" w:date="2023-04-19T16:08:00Z"/>
        </w:rPr>
      </w:pPr>
      <w:ins w:id="14" w:author="Lyu Huazhang - 4-2-a" w:date="2023-04-07T11:15:00Z">
        <w:del w:id="15" w:author="Lyu Huazhang - 4-18-b" w:date="2023-04-19T16:08:00Z">
          <w:r w:rsidDel="00C3524D">
            <w:tab/>
          </w:r>
        </w:del>
      </w:ins>
      <w:ins w:id="16" w:author="Lyu Huazhang - 4-2-a" w:date="2023-04-07T11:16:00Z">
        <w:del w:id="17" w:author="Lyu Huazhang - 4-18-b" w:date="2023-04-19T16:08:00Z">
          <w:r w:rsidR="00F12150" w:rsidDel="00C3524D">
            <w:delText>The V-SMF supports</w:delText>
          </w:r>
          <w:r w:rsidR="00F12150" w:rsidRPr="00F12150" w:rsidDel="00C3524D">
            <w:delText xml:space="preserve"> </w:delText>
          </w:r>
          <w:r w:rsidR="00F12150" w:rsidDel="00C3524D">
            <w:delText>HR-SBO including supporting session breakout in VPLMN and AF traffic influence in VPLMN</w:delText>
          </w:r>
        </w:del>
      </w:ins>
      <w:ins w:id="18" w:author="Lyu Huazhang - 4-2-a" w:date="2023-04-07T11:15:00Z">
        <w:del w:id="19" w:author="Lyu Huazhang - 4-18-b" w:date="2023-04-19T16:08:00Z">
          <w:r w:rsidDel="00C3524D">
            <w:delText>.</w:delText>
          </w:r>
        </w:del>
      </w:ins>
    </w:p>
    <w:p w14:paraId="26D6DF6A" w14:textId="132037DE" w:rsidR="008D4574" w:rsidDel="008D4574" w:rsidRDefault="008D4574" w:rsidP="008D4574">
      <w:pPr>
        <w:pStyle w:val="EditorsNote"/>
        <w:rPr>
          <w:del w:id="20" w:author="Lyu Huazhang - 4-2-a" w:date="2023-04-07T11:13:00Z"/>
        </w:rPr>
      </w:pPr>
      <w:del w:id="21" w:author="Lyu Huazhang - 4-2-a" w:date="2023-04-07T11:13:00Z">
        <w:r w:rsidDel="008D4574">
          <w:delText>Editor's note:</w:delText>
        </w:r>
        <w:r w:rsidDel="008D4574">
          <w:tab/>
          <w:delText>For HR-SBO case, whether the AF influence procedure in VPLMN should inform HPLMN is FFS.</w:delText>
        </w:r>
      </w:del>
    </w:p>
    <w:p w14:paraId="1C45B276" w14:textId="77777777" w:rsidR="008D4574" w:rsidRDefault="008D4574" w:rsidP="008D4574">
      <w:pPr>
        <w:pStyle w:val="B1"/>
      </w:pPr>
      <w:r>
        <w:t>0b-2.</w:t>
      </w:r>
      <w:r>
        <w:tab/>
        <w:t>The V-NEF subscribes to notification of AF request from V-UDR.</w:t>
      </w:r>
    </w:p>
    <w:p w14:paraId="38DC2140" w14:textId="77777777" w:rsidR="008D4574" w:rsidRDefault="008D4574" w:rsidP="008D4574">
      <w:pPr>
        <w:pStyle w:val="B1"/>
      </w:pPr>
      <w:r>
        <w:t>1.</w:t>
      </w:r>
      <w:r>
        <w:tab/>
        <w:t xml:space="preserve">To create a new request, the AF invokes a </w:t>
      </w:r>
      <w:proofErr w:type="spellStart"/>
      <w:r>
        <w:t>Nnef_TrafficInfluence_Create</w:t>
      </w:r>
      <w:proofErr w:type="spellEnd"/>
      <w:r>
        <w:t xml:space="preserve"> service operation. The content of this service operation (AF request) is defined in clause 5.2.6.7. The request contains also an AF Transaction Id. If it subscribes to events related with PDU Sessions the AF indicates also where it desires to receive the corresponding notifications (AF notification reporting information).</w:t>
      </w:r>
    </w:p>
    <w:p w14:paraId="6FF4598E" w14:textId="77777777" w:rsidR="008D4574" w:rsidRDefault="008D4574" w:rsidP="008D4574">
      <w:pPr>
        <w:pStyle w:val="B1"/>
      </w:pPr>
      <w:r>
        <w:tab/>
        <w:t xml:space="preserve">To update or remove an existing request, the AF invokes a </w:t>
      </w:r>
      <w:proofErr w:type="spellStart"/>
      <w:r>
        <w:t>Nnef_TrafficInfluence_Update</w:t>
      </w:r>
      <w:proofErr w:type="spellEnd"/>
      <w:r>
        <w:t xml:space="preserve"> or </w:t>
      </w:r>
      <w:proofErr w:type="spellStart"/>
      <w:r>
        <w:t>Nnef_TrafficInfluence_Delete</w:t>
      </w:r>
      <w:proofErr w:type="spellEnd"/>
      <w:r>
        <w:t xml:space="preserve"> service operation providing the corresponding AF Transaction Id.</w:t>
      </w:r>
    </w:p>
    <w:p w14:paraId="0C1C9D77" w14:textId="77777777" w:rsidR="008D4574" w:rsidRDefault="008D4574" w:rsidP="008D4574">
      <w:pPr>
        <w:pStyle w:val="B1"/>
      </w:pPr>
      <w:r>
        <w:tab/>
        <w:t xml:space="preserve">The </w:t>
      </w:r>
      <w:proofErr w:type="spellStart"/>
      <w:r>
        <w:t>Nnef_TrafficInfluence_Create</w:t>
      </w:r>
      <w:proofErr w:type="spellEnd"/>
      <w:r>
        <w:t xml:space="preserve"> (initiated by target AF) or </w:t>
      </w:r>
      <w:proofErr w:type="spellStart"/>
      <w:r>
        <w:t>Nnef_TrafficInfluence_Update</w:t>
      </w:r>
      <w:proofErr w:type="spellEnd"/>
      <w:r>
        <w:t xml:space="preserve"> (initiated by source AF or target AF) service operation may be used for the case of AF instance change. If </w:t>
      </w:r>
      <w:proofErr w:type="spellStart"/>
      <w:r>
        <w:t>Nnef_TrafficInfluence_Update</w:t>
      </w:r>
      <w:proofErr w:type="spellEnd"/>
      <w:r>
        <w:t xml:space="preserve"> service operation is invoked, the NEF is required to update the subscription resource. The </w:t>
      </w:r>
      <w:proofErr w:type="spellStart"/>
      <w:r>
        <w:t>Nnef_TrafficInfluence_Update</w:t>
      </w:r>
      <w:proofErr w:type="spellEnd"/>
      <w:r>
        <w:t xml:space="preserve"> service operation may include an updated notification target address. The updated subscription resource is used by the target AF.</w:t>
      </w:r>
    </w:p>
    <w:p w14:paraId="40D1A1E4" w14:textId="77777777" w:rsidR="008D4574" w:rsidRDefault="008D4574" w:rsidP="008D4574">
      <w:pPr>
        <w:pStyle w:val="NO"/>
      </w:pPr>
      <w:r>
        <w:t>NOTE 3:</w:t>
      </w:r>
      <w:r>
        <w:tab/>
        <w:t xml:space="preserve">If the source AF transfers the application context to the target AF, then target AF may create new subscription via </w:t>
      </w:r>
      <w:proofErr w:type="spellStart"/>
      <w:r>
        <w:t>Nnef_TrafficInfluence_Create</w:t>
      </w:r>
      <w:proofErr w:type="spellEnd"/>
      <w:r>
        <w:t xml:space="preserve"> operation or update existing subscription via </w:t>
      </w:r>
      <w:proofErr w:type="spellStart"/>
      <w:r>
        <w:t>Nnef_TrafficInfluence_Update</w:t>
      </w:r>
      <w:proofErr w:type="spellEnd"/>
      <w:r>
        <w:t>. However, whether and how the application context transfer is done is out of this specification.</w:t>
      </w:r>
    </w:p>
    <w:p w14:paraId="453C827E" w14:textId="77777777" w:rsidR="008D4574" w:rsidRDefault="008D4574" w:rsidP="008D4574">
      <w:pPr>
        <w:pStyle w:val="B1"/>
      </w:pPr>
      <w:r>
        <w:t>2.</w:t>
      </w:r>
      <w:r>
        <w:tab/>
        <w:t xml:space="preserve">The AF sends its request to the NEF. If the request is sent directly from the AF to the PCF, the AF reaches the PCF selected for the existing PDU Session by configuration or by invoking </w:t>
      </w:r>
      <w:proofErr w:type="spellStart"/>
      <w:r>
        <w:t>Nbsf_management_Discovery</w:t>
      </w:r>
      <w:proofErr w:type="spellEnd"/>
      <w:r>
        <w:t xml:space="preserve"> service.</w:t>
      </w:r>
    </w:p>
    <w:p w14:paraId="3D66ED5F" w14:textId="77777777" w:rsidR="008D4574" w:rsidRDefault="008D4574" w:rsidP="008D4574">
      <w:pPr>
        <w:pStyle w:val="B1"/>
      </w:pPr>
      <w:r>
        <w:tab/>
        <w:t>The NEF ensures the necessary authorization control, including throttling of AF requests and, as described in clause 4.3.6.1, mapping from the information provided by the AF into information needed by the 5GC.</w:t>
      </w:r>
    </w:p>
    <w:p w14:paraId="30AD27EF" w14:textId="77777777" w:rsidR="008D4574" w:rsidRDefault="008D4574" w:rsidP="008D4574">
      <w:pPr>
        <w:pStyle w:val="B1"/>
      </w:pPr>
      <w:r>
        <w:t>3.</w:t>
      </w:r>
      <w:r>
        <w:tab/>
        <w:t xml:space="preserve">(in the case of </w:t>
      </w:r>
      <w:proofErr w:type="spellStart"/>
      <w:r>
        <w:t>Nnef_TrafficInfluence_Create</w:t>
      </w:r>
      <w:proofErr w:type="spellEnd"/>
      <w:r>
        <w:t xml:space="preserve"> or Update): The NEF stores the AF request information in the UDR (Data Set = Application Data; Data Subset, Data Key = AF Transaction Internal ID, S-NSSAI and DNN and/or Internal Group Identifier(s) and/or Subscriber Category(s) or SUPI). The Data Subset identifies whether the information relates to AF traffic influence request information for traffic routing or AF traffic influence request information for service function chaining, as described in Table 5.2.12.2.1-1.</w:t>
      </w:r>
    </w:p>
    <w:p w14:paraId="7DE1CE2B" w14:textId="77777777" w:rsidR="008D4574" w:rsidRDefault="008D4574" w:rsidP="008D4574">
      <w:pPr>
        <w:pStyle w:val="NO"/>
      </w:pPr>
      <w:r>
        <w:t>NOTE 4:</w:t>
      </w:r>
      <w:r>
        <w:tab/>
        <w:t>Both the AF Transaction Internal ID and, S-NSSAI and DNN and/or Internal Group Identifier(s) and/or Subscriber Category(s) or SUPI are regarded as Data Key when the AF request information are stored into the UDR, see Table 5.2.12.2.1-1. The Subscriber Category(s) is determined by NEF as described in clause 4.3.6.1.</w:t>
      </w:r>
    </w:p>
    <w:p w14:paraId="5AAF395C" w14:textId="77777777" w:rsidR="008D4574" w:rsidRDefault="008D4574" w:rsidP="008D4574">
      <w:pPr>
        <w:pStyle w:val="B1"/>
      </w:pPr>
      <w:r>
        <w:tab/>
        <w:t xml:space="preserve">(in the case of </w:t>
      </w:r>
      <w:proofErr w:type="spellStart"/>
      <w:r>
        <w:t>Nnef_TrafficInfluence_delete</w:t>
      </w:r>
      <w:proofErr w:type="spellEnd"/>
      <w:r>
        <w:t>): The NEF deletes the AF requirements in the UDR (Data Set = Application Data; Data Subset, Data Key = AF Transaction Internal ID). The Data Subset identifies whether the information relates to AF traffic influence request information for traffic routing or AF traffic influence request information for service function chaining.</w:t>
      </w:r>
    </w:p>
    <w:p w14:paraId="0F387470" w14:textId="77777777" w:rsidR="008D4574" w:rsidRDefault="008D4574" w:rsidP="008D4574">
      <w:pPr>
        <w:pStyle w:val="B1"/>
      </w:pPr>
      <w:r>
        <w:lastRenderedPageBreak/>
        <w:tab/>
        <w:t>The NEF responds to the AF.</w:t>
      </w:r>
    </w:p>
    <w:p w14:paraId="03D7A364" w14:textId="77777777" w:rsidR="008D4574" w:rsidRDefault="008D4574" w:rsidP="008D4574">
      <w:pPr>
        <w:pStyle w:val="B1"/>
      </w:pPr>
      <w:r>
        <w:t>4a.</w:t>
      </w:r>
      <w:r>
        <w:tab/>
        <w:t xml:space="preserve">The PCF(s) that have subscribed to modifications of AF requests receive(s) a </w:t>
      </w:r>
      <w:proofErr w:type="spellStart"/>
      <w:r>
        <w:t>Nudr_DM_Notify</w:t>
      </w:r>
      <w:proofErr w:type="spellEnd"/>
      <w:r>
        <w:t xml:space="preserve"> notification of data change from the UDR. The Data Subset identifies whether the information relates to AF traffic influence request information for traffic routing or AF traffic influence request information for service function chaining.</w:t>
      </w:r>
    </w:p>
    <w:p w14:paraId="02A3D75F" w14:textId="77777777" w:rsidR="008D4574" w:rsidRDefault="008D4574" w:rsidP="008D4574">
      <w:pPr>
        <w:pStyle w:val="B1"/>
      </w:pPr>
      <w:r>
        <w:t>4b.</w:t>
      </w:r>
      <w:r>
        <w:tab/>
        <w:t>The V-UDR notifies the subscribed V-NEF of the AF traffic influence request information.</w:t>
      </w:r>
    </w:p>
    <w:p w14:paraId="628A1926" w14:textId="77777777" w:rsidR="008D4574" w:rsidRDefault="008D4574" w:rsidP="008D4574">
      <w:pPr>
        <w:pStyle w:val="B1"/>
      </w:pPr>
      <w:r>
        <w:t>5a.</w:t>
      </w:r>
      <w:r>
        <w:tab/>
        <w:t xml:space="preserve">The PCF determines if existing PDU Sessions are potentially impacted by the AF request. For each of these PDU Sessions, the PCF updates the SMF with corresponding new policy information about the PDU Session by invoking </w:t>
      </w:r>
      <w:proofErr w:type="spellStart"/>
      <w:r>
        <w:t>Npcf_SMPolicyControl_UpdateNotify</w:t>
      </w:r>
      <w:proofErr w:type="spellEnd"/>
      <w:r>
        <w:t xml:space="preserve"> service operation as described in steps 5 and 6 in clause 4.16.5.</w:t>
      </w:r>
    </w:p>
    <w:p w14:paraId="66F3A524" w14:textId="77777777" w:rsidR="008D4574" w:rsidRDefault="008D4574" w:rsidP="008D4574">
      <w:pPr>
        <w:pStyle w:val="B1"/>
      </w:pPr>
      <w:r>
        <w:tab/>
        <w:t xml:space="preserve">The PCF validates whether the SFC policy identifier (if available) corresponds to an authorized SFC for the AF based on local configuration. If the validation has succeeded the PCF maps the SFC policy identifier to the corresponding Traffic </w:t>
      </w:r>
      <w:proofErr w:type="spellStart"/>
      <w:r>
        <w:t>Sterring</w:t>
      </w:r>
      <w:proofErr w:type="spellEnd"/>
      <w:r>
        <w:t xml:space="preserve"> Policy identifier (i.e. TSP ID) provided within a PCC rule. The PCF also includes the Metadata when provided by the AF in the PCC rule.</w:t>
      </w:r>
    </w:p>
    <w:p w14:paraId="2C133ADC" w14:textId="77777777" w:rsidR="008D4574" w:rsidRDefault="008D4574" w:rsidP="008D4574">
      <w:pPr>
        <w:pStyle w:val="B1"/>
      </w:pPr>
      <w:r>
        <w:tab/>
        <w:t>The PCF includes the Traffic Steering Policy ID(s) for AF influenced Traffic Steering Enforcement Control information and/or N6-LAN Traffic Steering Enforcement Control information in the relevant PCC rule as defined in clause 6.3.1 of TS 23.503 [20].</w:t>
      </w:r>
    </w:p>
    <w:p w14:paraId="78C5C929" w14:textId="77777777" w:rsidR="008D4574" w:rsidRDefault="008D4574" w:rsidP="008D4574">
      <w:pPr>
        <w:pStyle w:val="B1"/>
      </w:pPr>
      <w:r>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56C30F6C" w14:textId="77777777" w:rsidR="008D4574" w:rsidRDefault="008D4574" w:rsidP="008D4574">
      <w:pPr>
        <w:pStyle w:val="B1"/>
      </w:pPr>
      <w:r>
        <w:tab/>
        <w:t>If the AF request includes an EAS Correlation indication or indication of traffic correlation, PCF includes in the PCC rule(s) an EAS Correlation indication or indication of traffic correlation, and a Traffic Correlation ID corresponding to a set of UEs that AF request aims at, also if AF request includes a common EAS IP address or common DNAI for a set of UEs, PCC rule includes the common EAS IP address or common DNAI.</w:t>
      </w:r>
    </w:p>
    <w:p w14:paraId="143380DF" w14:textId="77777777" w:rsidR="008D4574" w:rsidRDefault="008D4574" w:rsidP="008D4574">
      <w:pPr>
        <w:pStyle w:val="B1"/>
      </w:pPr>
      <w:r>
        <w:tab/>
        <w:t>In the case of AF influence on traffic routing, the PCF may, optionally, use service experience analytics per UP path, as defined in clause 6.4.3 of TS 23.288 [50], to provide an updated list of DNAI(s) to the SMF.</w:t>
      </w:r>
    </w:p>
    <w:p w14:paraId="16E3AE4D" w14:textId="77777777" w:rsidR="008D4574" w:rsidRDefault="008D4574" w:rsidP="008D4574">
      <w:pPr>
        <w:pStyle w:val="B1"/>
      </w:pPr>
      <w:r>
        <w:tab/>
        <w:t>The PCF may use the "Subscriber categories" as defined in "PDU Session policy control subscription information" in table 6.2-2 of TS 23.503 [20] to determine whether the PDU Session is impacted by the AF request.</w:t>
      </w:r>
    </w:p>
    <w:p w14:paraId="37A277CC" w14:textId="77777777" w:rsidR="008D4574" w:rsidRDefault="008D4574" w:rsidP="008D4574">
      <w:pPr>
        <w:pStyle w:val="B1"/>
      </w:pPr>
      <w:r>
        <w:t>5b.</w:t>
      </w:r>
      <w:r>
        <w:tab/>
        <w:t>The V-NEF notifies the subscribed V-SMF of the AF traffic influence request information.</w:t>
      </w:r>
    </w:p>
    <w:p w14:paraId="6EDA8CF2" w14:textId="77777777" w:rsidR="008D4574" w:rsidRDefault="008D4574" w:rsidP="008D4574">
      <w:pPr>
        <w:pStyle w:val="B1"/>
      </w:pPr>
      <w:r>
        <w:t>6.</w:t>
      </w:r>
      <w:r>
        <w:tab/>
        <w:t>When the updated policy information about the PDU Session is received from the PCF, the SMF may take appropriate actions to reconfigure the User plane of the PDU Session.</w:t>
      </w:r>
    </w:p>
    <w:p w14:paraId="515E16D3" w14:textId="77777777" w:rsidR="008D4574" w:rsidRDefault="008D4574" w:rsidP="008D4574">
      <w:pPr>
        <w:pStyle w:val="B1"/>
      </w:pPr>
      <w:r>
        <w:tab/>
        <w:t>In the case of AF influence on traffic routing, the SMF may consider service experience analytics and/or DN Performance analytics per UP path (i.e. including UPF and/or DNAI and/or AS instance) as defined in clauses 6.4.3 and 6.14.3, respectively, of TS 23.288 [50] before taking such actions. Examples of actions are:</w:t>
      </w:r>
    </w:p>
    <w:p w14:paraId="219E80AF" w14:textId="77777777" w:rsidR="008D4574" w:rsidRDefault="008D4574" w:rsidP="008D4574">
      <w:pPr>
        <w:pStyle w:val="B2"/>
      </w:pPr>
      <w:r>
        <w:t>-</w:t>
      </w:r>
      <w:r>
        <w:tab/>
        <w:t>Determining a target DNAI and adding, replacing or removing a UPF in the data path to e.g. act as an UL CL or a Branching Point e.g. as described in clause 4.3.5.</w:t>
      </w:r>
    </w:p>
    <w:p w14:paraId="58BB7FDB" w14:textId="77777777" w:rsidR="008D4574" w:rsidRDefault="008D4574" w:rsidP="008D4574">
      <w:pPr>
        <w:pStyle w:val="B2"/>
      </w:pPr>
      <w:r>
        <w:t>-</w:t>
      </w:r>
      <w:r>
        <w:tab/>
        <w:t>Allocate a new Prefix to the UE (when IPv6 multi-Homing applies).</w:t>
      </w:r>
    </w:p>
    <w:p w14:paraId="2C24DCEF" w14:textId="77777777" w:rsidR="008D4574" w:rsidRDefault="008D4574" w:rsidP="008D4574">
      <w:pPr>
        <w:pStyle w:val="B2"/>
      </w:pPr>
      <w:r>
        <w:t>-</w:t>
      </w:r>
      <w:r>
        <w:tab/>
        <w:t>Updating the UPF in the target DNAI/Common DNAI with new traffic steering rules.</w:t>
      </w:r>
    </w:p>
    <w:p w14:paraId="1D3C97A4" w14:textId="77777777" w:rsidR="008D4574" w:rsidRDefault="008D4574" w:rsidP="008D4574">
      <w:pPr>
        <w:pStyle w:val="B2"/>
      </w:pPr>
      <w:r>
        <w:t>-</w:t>
      </w:r>
      <w:r>
        <w:tab/>
        <w:t xml:space="preserve">Subscribe to notifications from the AMF for an Area of Interest </w:t>
      </w:r>
      <w:r>
        <w:rPr>
          <w:lang w:eastAsia="zh-CN"/>
        </w:rPr>
        <w:t xml:space="preserve">via </w:t>
      </w:r>
      <w:proofErr w:type="spellStart"/>
      <w:r>
        <w:rPr>
          <w:lang w:eastAsia="zh-CN"/>
        </w:rPr>
        <w:t>Namf_EventExposure_Subscribe</w:t>
      </w:r>
      <w:proofErr w:type="spellEnd"/>
      <w:r>
        <w:rPr>
          <w:lang w:eastAsia="zh-CN"/>
        </w:rPr>
        <w:t xml:space="preserve"> service operation.</w:t>
      </w:r>
    </w:p>
    <w:p w14:paraId="389227C0" w14:textId="77777777" w:rsidR="008D4574" w:rsidRDefault="008D4574" w:rsidP="008D4574">
      <w:pPr>
        <w:pStyle w:val="B2"/>
      </w:pPr>
      <w:r>
        <w:t>-</w:t>
      </w:r>
      <w:r>
        <w:tab/>
        <w:t>Determining whether to relocate PSA UPF considering the user plane latency requirements provided by the AF (see clause 6.3.6 of TS 23.548 [74]).</w:t>
      </w:r>
    </w:p>
    <w:p w14:paraId="5A0BBAEE" w14:textId="77777777" w:rsidR="008D4574" w:rsidRDefault="008D4574" w:rsidP="008D4574">
      <w:pPr>
        <w:pStyle w:val="B1"/>
      </w:pPr>
      <w:r>
        <w:tab/>
        <w:t>When the updated policy information about the PDU Session is received from the PCF, the SMF may take appropriate actions to assist the EAS discovery and re-discovery for PDU Session with Session Breakout connectivity model such as:</w:t>
      </w:r>
    </w:p>
    <w:p w14:paraId="0F0F0F8F" w14:textId="77777777" w:rsidR="008D4574" w:rsidRDefault="008D4574" w:rsidP="008D4574">
      <w:pPr>
        <w:pStyle w:val="B2"/>
      </w:pPr>
      <w:r>
        <w:t>-</w:t>
      </w:r>
      <w:r>
        <w:tab/>
        <w:t>Retrieve the EAS deployment information as defined in clause 6.2.3.4.1 of TS 23.548 [74].</w:t>
      </w:r>
    </w:p>
    <w:p w14:paraId="4FD4A548" w14:textId="77777777" w:rsidR="008D4574" w:rsidRDefault="008D4574" w:rsidP="008D4574">
      <w:pPr>
        <w:pStyle w:val="B2"/>
      </w:pPr>
      <w:r>
        <w:lastRenderedPageBreak/>
        <w:t>-</w:t>
      </w:r>
      <w:r>
        <w:tab/>
        <w:t>Providing DNS message handling rule to forward DNS messages of the UE and/or report when detecting DNS messages as defined in clause 6.2.3.2.2 of TS 23.548 [74].</w:t>
      </w:r>
    </w:p>
    <w:p w14:paraId="2BD5AE2C" w14:textId="77777777" w:rsidR="008D4574" w:rsidRDefault="008D4574" w:rsidP="008D4574">
      <w:pPr>
        <w:pStyle w:val="B1"/>
      </w:pPr>
      <w:r>
        <w:tab/>
        <w:t>In the case of N6-LAN Traffic Steering Control, the SMF may take appropriate actions to support the N6-LAN traffic steering control for SFC:</w:t>
      </w:r>
    </w:p>
    <w:p w14:paraId="3F87A0DB" w14:textId="77777777" w:rsidR="008D4574" w:rsidRDefault="008D4574" w:rsidP="008D4574">
      <w:pPr>
        <w:pStyle w:val="B2"/>
      </w:pPr>
      <w:r>
        <w:t>-</w:t>
      </w:r>
      <w:r>
        <w:tab/>
        <w:t>Provide N6-LAN traffic steering control parameters to UPF as described in clause 5.6.16 of TS 23.501 [2].</w:t>
      </w:r>
    </w:p>
    <w:p w14:paraId="5132C75A" w14:textId="77777777" w:rsidR="008D4574" w:rsidRDefault="008D4574" w:rsidP="008D4574">
      <w:pPr>
        <w:pStyle w:val="B1"/>
      </w:pPr>
      <w:r>
        <w:t>7.</w:t>
      </w:r>
      <w:r>
        <w:tab/>
        <w:t xml:space="preserve">The SMF may decide whether it is required to send the target DNAI or the common DNAI to the AMF for triggering SMF/I-SMF (re)selection and then inform the target DNAI information or the common DNAI information for the current PDU session or for the next PDU session to AMF via </w:t>
      </w:r>
      <w:proofErr w:type="spellStart"/>
      <w:r>
        <w:t>Nsmf_PDUSession_SMContextStatusNotify</w:t>
      </w:r>
      <w:proofErr w:type="spellEnd"/>
      <w:r>
        <w:t xml:space="preserve"> service operation.</w:t>
      </w:r>
    </w:p>
    <w:p w14:paraId="04F5258E" w14:textId="4BAE670B" w:rsidR="008D4574" w:rsidRPr="008D4574" w:rsidRDefault="008D4574">
      <w:pPr>
        <w:rPr>
          <w:noProof/>
        </w:rPr>
      </w:pPr>
    </w:p>
    <w:p w14:paraId="0163088F" w14:textId="30C806A8" w:rsidR="0049223D" w:rsidRPr="008F6220" w:rsidRDefault="0049223D" w:rsidP="0049223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7CB3DC25" w14:textId="1B117EC4" w:rsidR="008D4574" w:rsidRDefault="008D4574">
      <w:pPr>
        <w:rPr>
          <w:noProof/>
        </w:rPr>
      </w:pPr>
    </w:p>
    <w:p w14:paraId="36046F3B" w14:textId="77777777" w:rsidR="0049223D" w:rsidRDefault="0049223D" w:rsidP="0049223D">
      <w:pPr>
        <w:pStyle w:val="5"/>
        <w:rPr>
          <w:rFonts w:eastAsia="Malgun Gothic"/>
        </w:rPr>
      </w:pPr>
      <w:bookmarkStart w:id="22" w:name="_Toc131528443"/>
      <w:bookmarkStart w:id="23" w:name="_Toc51835069"/>
      <w:bookmarkStart w:id="24" w:name="_Toc47592982"/>
      <w:bookmarkStart w:id="25" w:name="_Toc45193350"/>
      <w:bookmarkStart w:id="26" w:name="_Toc36192237"/>
      <w:bookmarkStart w:id="27" w:name="_Toc27895140"/>
      <w:bookmarkStart w:id="28" w:name="_Toc20204441"/>
      <w:r>
        <w:rPr>
          <w:rFonts w:eastAsia="Malgun Gothic"/>
        </w:rPr>
        <w:t>5.2.3.3.1</w:t>
      </w:r>
      <w:r>
        <w:rPr>
          <w:rFonts w:eastAsia="Malgun Gothic"/>
        </w:rPr>
        <w:tab/>
        <w:t>General</w:t>
      </w:r>
      <w:bookmarkEnd w:id="22"/>
      <w:bookmarkEnd w:id="23"/>
      <w:bookmarkEnd w:id="24"/>
      <w:bookmarkEnd w:id="25"/>
      <w:bookmarkEnd w:id="26"/>
      <w:bookmarkEnd w:id="27"/>
      <w:bookmarkEnd w:id="28"/>
    </w:p>
    <w:p w14:paraId="632BF429" w14:textId="77777777" w:rsidR="0049223D" w:rsidRDefault="0049223D" w:rsidP="0049223D">
      <w:pPr>
        <w:rPr>
          <w:rFonts w:eastAsia="Malgun Gothic"/>
          <w:lang w:eastAsia="zh-CN"/>
        </w:rPr>
      </w:pPr>
      <w:r>
        <w:rPr>
          <w:rFonts w:eastAsia="Malgun Gothic"/>
          <w:lang w:eastAsia="zh-CN"/>
        </w:rPr>
        <w:t xml:space="preserve">Subscription data types used in the </w:t>
      </w:r>
      <w:proofErr w:type="spellStart"/>
      <w:r>
        <w:rPr>
          <w:rFonts w:eastAsia="Malgun Gothic"/>
          <w:lang w:eastAsia="zh-CN"/>
        </w:rPr>
        <w:t>Nudm_SubscriberDataManagement</w:t>
      </w:r>
      <w:proofErr w:type="spellEnd"/>
      <w:r>
        <w:rPr>
          <w:rFonts w:eastAsia="Malgun Gothic"/>
          <w:lang w:eastAsia="zh-CN"/>
        </w:rPr>
        <w:t xml:space="preserve"> Service are defined in Table 5.2.3.3.1-1 below.</w:t>
      </w:r>
    </w:p>
    <w:p w14:paraId="2842BEE9" w14:textId="77777777" w:rsidR="0049223D" w:rsidRDefault="0049223D" w:rsidP="0049223D">
      <w:pPr>
        <w:pStyle w:val="TH"/>
        <w:rPr>
          <w:rFonts w:eastAsia="Malgun Gothic"/>
          <w:lang w:eastAsia="en-GB"/>
        </w:rPr>
      </w:pPr>
      <w:r>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49223D" w14:paraId="5FF120EC"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23A2A758" w14:textId="77777777" w:rsidR="0049223D" w:rsidRDefault="0049223D">
            <w:pPr>
              <w:pStyle w:val="TAH"/>
              <w:rPr>
                <w:rFonts w:eastAsia="Malgun Gothic"/>
              </w:rPr>
            </w:pPr>
            <w:r>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1FAA560" w14:textId="77777777" w:rsidR="0049223D" w:rsidRDefault="0049223D">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77A71582" w14:textId="77777777" w:rsidR="0049223D" w:rsidRDefault="0049223D">
            <w:pPr>
              <w:pStyle w:val="TAH"/>
              <w:rPr>
                <w:rFonts w:eastAsia="Malgun Gothic"/>
              </w:rPr>
            </w:pPr>
            <w:r>
              <w:rPr>
                <w:rFonts w:eastAsia="Malgun Gothic"/>
              </w:rPr>
              <w:t>Description</w:t>
            </w:r>
          </w:p>
        </w:tc>
      </w:tr>
      <w:tr w:rsidR="0049223D" w14:paraId="1C5B90D9"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4088F1F3" w14:textId="77777777" w:rsidR="0049223D" w:rsidRDefault="0049223D">
            <w:pPr>
              <w:pStyle w:val="TAL"/>
              <w:rPr>
                <w:rFonts w:eastAsia="宋体"/>
                <w:lang w:eastAsia="zh-CN"/>
              </w:rPr>
            </w:pPr>
            <w:r>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hideMark/>
          </w:tcPr>
          <w:p w14:paraId="60B6C68D" w14:textId="77777777" w:rsidR="0049223D" w:rsidRDefault="0049223D">
            <w:pPr>
              <w:pStyle w:val="TAL"/>
              <w:rPr>
                <w:rFonts w:eastAsia="Malgun Gothic"/>
                <w:lang w:eastAsia="en-GB"/>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5EEBEFCE" w14:textId="77777777" w:rsidR="0049223D" w:rsidRDefault="0049223D">
            <w:pPr>
              <w:pStyle w:val="TAL"/>
              <w:rPr>
                <w:rFonts w:eastAsia="Malgun Gothic"/>
              </w:rPr>
            </w:pPr>
            <w:r>
              <w:rPr>
                <w:rFonts w:eastAsia="Malgun Gothic"/>
              </w:rPr>
              <w:t xml:space="preserve">List of the GPSI </w:t>
            </w:r>
            <w:r>
              <w:rPr>
                <w:rFonts w:eastAsia="宋体"/>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 (see NOTE 9).</w:t>
            </w:r>
          </w:p>
        </w:tc>
      </w:tr>
      <w:tr w:rsidR="0049223D" w14:paraId="69C3BE36" w14:textId="77777777" w:rsidTr="0049223D">
        <w:trPr>
          <w:cantSplit/>
          <w:tblHeader/>
          <w:jc w:val="center"/>
        </w:trPr>
        <w:tc>
          <w:tcPr>
            <w:tcW w:w="1980" w:type="dxa"/>
            <w:tcBorders>
              <w:top w:val="nil"/>
              <w:left w:val="single" w:sz="4" w:space="0" w:color="auto"/>
              <w:bottom w:val="nil"/>
              <w:right w:val="single" w:sz="4" w:space="0" w:color="auto"/>
            </w:tcBorders>
            <w:hideMark/>
          </w:tcPr>
          <w:p w14:paraId="7FD09498" w14:textId="77777777" w:rsidR="0049223D" w:rsidRDefault="0049223D">
            <w:pPr>
              <w:pStyle w:val="TAL"/>
              <w:rPr>
                <w:rFonts w:eastAsia="Malgun Gothic"/>
              </w:rPr>
            </w:pPr>
            <w:r>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hideMark/>
          </w:tcPr>
          <w:p w14:paraId="7FE17B28" w14:textId="77777777" w:rsidR="0049223D" w:rsidRDefault="0049223D">
            <w:pPr>
              <w:pStyle w:val="TAL"/>
              <w:rPr>
                <w:rFonts w:eastAsia="Malgun Gothic"/>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083EBC20" w14:textId="77777777" w:rsidR="0049223D" w:rsidRDefault="0049223D">
            <w:pPr>
              <w:pStyle w:val="TAL"/>
              <w:rPr>
                <w:rFonts w:eastAsia="Malgun Gothic"/>
              </w:rPr>
            </w:pPr>
            <w:r>
              <w:rPr>
                <w:rFonts w:eastAsia="Malgun Gothic"/>
              </w:rPr>
              <w:t>List of the subscribed internal group(s) that the UE belongs to.</w:t>
            </w:r>
          </w:p>
        </w:tc>
      </w:tr>
      <w:tr w:rsidR="0049223D" w14:paraId="2C13E175" w14:textId="77777777" w:rsidTr="0049223D">
        <w:trPr>
          <w:cantSplit/>
          <w:tblHeader/>
          <w:jc w:val="center"/>
        </w:trPr>
        <w:tc>
          <w:tcPr>
            <w:tcW w:w="1980" w:type="dxa"/>
            <w:tcBorders>
              <w:top w:val="nil"/>
              <w:left w:val="single" w:sz="4" w:space="0" w:color="auto"/>
              <w:bottom w:val="nil"/>
              <w:right w:val="single" w:sz="4" w:space="0" w:color="auto"/>
            </w:tcBorders>
          </w:tcPr>
          <w:p w14:paraId="15650C5D"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981118" w14:textId="77777777" w:rsidR="0049223D" w:rsidRDefault="0049223D">
            <w:pPr>
              <w:pStyle w:val="TAL"/>
              <w:rPr>
                <w:rFonts w:eastAsia="Malgun Gothic"/>
              </w:rPr>
            </w:pPr>
            <w:r>
              <w:rPr>
                <w:rFonts w:eastAsia="Malgun Gothic"/>
              </w:rPr>
              <w:t>Subscribed UE-AMBR</w:t>
            </w:r>
          </w:p>
        </w:tc>
        <w:tc>
          <w:tcPr>
            <w:tcW w:w="4225" w:type="dxa"/>
            <w:tcBorders>
              <w:top w:val="single" w:sz="4" w:space="0" w:color="auto"/>
              <w:left w:val="single" w:sz="4" w:space="0" w:color="auto"/>
              <w:bottom w:val="single" w:sz="4" w:space="0" w:color="auto"/>
              <w:right w:val="single" w:sz="4" w:space="0" w:color="auto"/>
            </w:tcBorders>
            <w:hideMark/>
          </w:tcPr>
          <w:p w14:paraId="44D4A03B" w14:textId="77777777" w:rsidR="0049223D" w:rsidRDefault="0049223D">
            <w:pPr>
              <w:pStyle w:val="TAL"/>
              <w:rPr>
                <w:rFonts w:eastAsia="Malgun Gothic"/>
              </w:rPr>
            </w:pPr>
            <w:r>
              <w:rPr>
                <w:rFonts w:eastAsia="Malgun Gothic"/>
              </w:rPr>
              <w:t>The maximum aggregated uplink and downlink MBRs to be shared across all Non-GBR QoS Flows according to the subscription of the user.</w:t>
            </w:r>
          </w:p>
        </w:tc>
      </w:tr>
      <w:tr w:rsidR="0049223D" w14:paraId="092B0A8E" w14:textId="77777777" w:rsidTr="0049223D">
        <w:trPr>
          <w:cantSplit/>
          <w:tblHeader/>
          <w:jc w:val="center"/>
        </w:trPr>
        <w:tc>
          <w:tcPr>
            <w:tcW w:w="1980" w:type="dxa"/>
            <w:tcBorders>
              <w:top w:val="nil"/>
              <w:left w:val="single" w:sz="4" w:space="0" w:color="auto"/>
              <w:bottom w:val="nil"/>
              <w:right w:val="single" w:sz="4" w:space="0" w:color="auto"/>
            </w:tcBorders>
          </w:tcPr>
          <w:p w14:paraId="11BD202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87E338" w14:textId="77777777" w:rsidR="0049223D" w:rsidRDefault="0049223D">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hideMark/>
          </w:tcPr>
          <w:p w14:paraId="3B24ADC4" w14:textId="77777777" w:rsidR="0049223D" w:rsidRDefault="0049223D">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49223D" w14:paraId="28CC55C8" w14:textId="77777777" w:rsidTr="0049223D">
        <w:trPr>
          <w:cantSplit/>
          <w:tblHeader/>
          <w:jc w:val="center"/>
        </w:trPr>
        <w:tc>
          <w:tcPr>
            <w:tcW w:w="1980" w:type="dxa"/>
            <w:tcBorders>
              <w:top w:val="nil"/>
              <w:left w:val="single" w:sz="4" w:space="0" w:color="auto"/>
              <w:bottom w:val="nil"/>
              <w:right w:val="single" w:sz="4" w:space="0" w:color="auto"/>
            </w:tcBorders>
          </w:tcPr>
          <w:p w14:paraId="53408E9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EAB7971" w14:textId="77777777" w:rsidR="0049223D" w:rsidRDefault="0049223D">
            <w:pPr>
              <w:pStyle w:val="TAL"/>
              <w:rPr>
                <w:rFonts w:eastAsia="宋体"/>
                <w:lang w:eastAsia="zh-CN"/>
              </w:rPr>
            </w:pPr>
            <w:r>
              <w:rPr>
                <w:rFonts w:eastAsia="Malgun Gothic"/>
              </w:rPr>
              <w:t xml:space="preserve">Subscribed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435ED98A" w14:textId="77777777" w:rsidR="0049223D" w:rsidRDefault="0049223D">
            <w:pPr>
              <w:pStyle w:val="TAL"/>
              <w:rPr>
                <w:rFonts w:eastAsia="Malgun Gothic"/>
                <w:lang w:eastAsia="en-GB"/>
              </w:rPr>
            </w:pPr>
            <w:r>
              <w:rPr>
                <w:rFonts w:eastAsia="Malgun Gothic"/>
              </w:rPr>
              <w:t>The Network Slices that the UE subscribes to. In the roaming case, it indicates the subscribed Network Slices applicable to the Serving PLMN (NOTE 11).</w:t>
            </w:r>
          </w:p>
        </w:tc>
      </w:tr>
      <w:tr w:rsidR="0049223D" w14:paraId="1FE3A190" w14:textId="77777777" w:rsidTr="0049223D">
        <w:trPr>
          <w:cantSplit/>
          <w:tblHeader/>
          <w:jc w:val="center"/>
        </w:trPr>
        <w:tc>
          <w:tcPr>
            <w:tcW w:w="1980" w:type="dxa"/>
            <w:tcBorders>
              <w:top w:val="nil"/>
              <w:left w:val="single" w:sz="4" w:space="0" w:color="auto"/>
              <w:bottom w:val="nil"/>
              <w:right w:val="single" w:sz="4" w:space="0" w:color="auto"/>
            </w:tcBorders>
          </w:tcPr>
          <w:p w14:paraId="42039A8B"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F4CABE0" w14:textId="77777777" w:rsidR="0049223D" w:rsidRDefault="0049223D">
            <w:pPr>
              <w:pStyle w:val="TAL"/>
              <w:rPr>
                <w:rFonts w:eastAsia="宋体"/>
                <w:lang w:eastAsia="zh-CN"/>
              </w:rPr>
            </w:pPr>
            <w:r>
              <w:rPr>
                <w:rFonts w:eastAsia="Malgun Gothic"/>
              </w:rPr>
              <w:t xml:space="preserve">Default </w:t>
            </w:r>
            <w:r>
              <w:rPr>
                <w:rFonts w:eastAsia="宋体"/>
                <w:lang w:eastAsia="zh-CN"/>
              </w:rPr>
              <w:t>S-</w:t>
            </w:r>
            <w:r>
              <w:rPr>
                <w:rFonts w:eastAsia="Malgun Gothic"/>
              </w:rPr>
              <w:t>NSSAI</w:t>
            </w:r>
            <w:r>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hideMark/>
          </w:tcPr>
          <w:p w14:paraId="5B6A80FF" w14:textId="77777777" w:rsidR="0049223D" w:rsidRDefault="0049223D">
            <w:pPr>
              <w:pStyle w:val="TAL"/>
              <w:rPr>
                <w:rFonts w:eastAsia="Malgun Gothic"/>
                <w:lang w:eastAsia="en-GB"/>
              </w:rPr>
            </w:pPr>
            <w:r>
              <w:rPr>
                <w:rFonts w:eastAsia="Malgun Gothic"/>
              </w:rPr>
              <w:t>The Subscribed S-NSSAIs marked as default S-NSSAI. In the roaming case, only those applicable to the Serving PLMN (NOTE 12).</w:t>
            </w:r>
          </w:p>
        </w:tc>
      </w:tr>
      <w:tr w:rsidR="0049223D" w14:paraId="5BC1084D" w14:textId="77777777" w:rsidTr="0049223D">
        <w:trPr>
          <w:cantSplit/>
          <w:tblHeader/>
          <w:jc w:val="center"/>
        </w:trPr>
        <w:tc>
          <w:tcPr>
            <w:tcW w:w="1980" w:type="dxa"/>
            <w:tcBorders>
              <w:top w:val="nil"/>
              <w:left w:val="single" w:sz="4" w:space="0" w:color="auto"/>
              <w:bottom w:val="nil"/>
              <w:right w:val="single" w:sz="4" w:space="0" w:color="auto"/>
            </w:tcBorders>
          </w:tcPr>
          <w:p w14:paraId="7AB9CC81"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E75DBC" w14:textId="77777777" w:rsidR="0049223D" w:rsidRDefault="0049223D">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7B03CC49" w14:textId="77777777" w:rsidR="0049223D" w:rsidRDefault="0049223D">
            <w:pPr>
              <w:pStyle w:val="TAL"/>
              <w:rPr>
                <w:rFonts w:eastAsia="Malgun Gothic"/>
                <w:lang w:eastAsia="en-GB"/>
              </w:rPr>
            </w:pPr>
            <w:r>
              <w:rPr>
                <w:rFonts w:eastAsia="Malgun Gothic"/>
              </w:rPr>
              <w:t>The Subscribed S-NSSAIs marked as subject to NSSAA. When present, the GPSI list shall include at least one GPSI.</w:t>
            </w:r>
          </w:p>
        </w:tc>
      </w:tr>
      <w:tr w:rsidR="0049223D" w14:paraId="799C7DF6" w14:textId="77777777" w:rsidTr="0049223D">
        <w:trPr>
          <w:cantSplit/>
          <w:tblHeader/>
          <w:jc w:val="center"/>
        </w:trPr>
        <w:tc>
          <w:tcPr>
            <w:tcW w:w="1980" w:type="dxa"/>
            <w:tcBorders>
              <w:top w:val="nil"/>
              <w:left w:val="single" w:sz="4" w:space="0" w:color="auto"/>
              <w:bottom w:val="nil"/>
              <w:right w:val="single" w:sz="4" w:space="0" w:color="auto"/>
            </w:tcBorders>
          </w:tcPr>
          <w:p w14:paraId="17684E8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98B795" w14:textId="77777777" w:rsidR="0049223D" w:rsidRDefault="0049223D">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hideMark/>
          </w:tcPr>
          <w:p w14:paraId="58C78740" w14:textId="77777777" w:rsidR="0049223D" w:rsidRDefault="0049223D">
            <w:pPr>
              <w:pStyle w:val="TAL"/>
              <w:rPr>
                <w:rFonts w:eastAsia="Malgun Gothic"/>
                <w:lang w:eastAsia="en-GB"/>
              </w:rPr>
            </w:pPr>
            <w:r>
              <w:rPr>
                <w:rFonts w:eastAsia="Malgun Gothic"/>
              </w:rPr>
              <w:t>Optionally, for each S-NSSAI in the Subscribed S-NSSAIs, one or more value of Network Slice Simultaneous Registration Group(s) (NOTE 11) associated with the S-NSSAI.</w:t>
            </w:r>
          </w:p>
        </w:tc>
      </w:tr>
      <w:tr w:rsidR="0049223D" w14:paraId="295E5098" w14:textId="77777777" w:rsidTr="0049223D">
        <w:trPr>
          <w:cantSplit/>
          <w:tblHeader/>
          <w:jc w:val="center"/>
        </w:trPr>
        <w:tc>
          <w:tcPr>
            <w:tcW w:w="1980" w:type="dxa"/>
            <w:tcBorders>
              <w:top w:val="nil"/>
              <w:left w:val="single" w:sz="4" w:space="0" w:color="auto"/>
              <w:bottom w:val="nil"/>
              <w:right w:val="single" w:sz="4" w:space="0" w:color="auto"/>
            </w:tcBorders>
          </w:tcPr>
          <w:p w14:paraId="03992CC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6584D47" w14:textId="77777777" w:rsidR="0049223D" w:rsidRDefault="0049223D">
            <w:pPr>
              <w:pStyle w:val="TAL"/>
              <w:rPr>
                <w:rFonts w:eastAsia="Malgun Gothic"/>
              </w:rPr>
            </w:pPr>
            <w:r>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hideMark/>
          </w:tcPr>
          <w:p w14:paraId="249954FE" w14:textId="77777777" w:rsidR="0049223D" w:rsidRDefault="0049223D">
            <w:pPr>
              <w:pStyle w:val="TAL"/>
              <w:rPr>
                <w:rFonts w:eastAsia="Malgun Gothic"/>
              </w:rPr>
            </w:pPr>
            <w:r>
              <w:rPr>
                <w:rFonts w:eastAsia="Malgun Gothic"/>
              </w:rPr>
              <w:t>As defined in clause 5.15.7.2 of TS 23.501 [2].</w:t>
            </w:r>
          </w:p>
        </w:tc>
      </w:tr>
      <w:tr w:rsidR="0049223D" w14:paraId="3B4E67FD" w14:textId="77777777" w:rsidTr="0049223D">
        <w:trPr>
          <w:cantSplit/>
          <w:tblHeader/>
          <w:jc w:val="center"/>
        </w:trPr>
        <w:tc>
          <w:tcPr>
            <w:tcW w:w="1980" w:type="dxa"/>
            <w:tcBorders>
              <w:top w:val="nil"/>
              <w:left w:val="single" w:sz="4" w:space="0" w:color="auto"/>
              <w:bottom w:val="nil"/>
              <w:right w:val="single" w:sz="4" w:space="0" w:color="auto"/>
            </w:tcBorders>
          </w:tcPr>
          <w:p w14:paraId="2246932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88871BA" w14:textId="77777777" w:rsidR="0049223D" w:rsidRDefault="0049223D">
            <w:pPr>
              <w:pStyle w:val="TAL"/>
              <w:rPr>
                <w:rFonts w:eastAsia="Malgun Gothic"/>
              </w:rPr>
            </w:pPr>
            <w:r>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hideMark/>
          </w:tcPr>
          <w:p w14:paraId="757F9A46" w14:textId="77777777" w:rsidR="0049223D" w:rsidRDefault="0049223D">
            <w:pPr>
              <w:pStyle w:val="TAL"/>
              <w:rPr>
                <w:rFonts w:eastAsia="Malgun Gothic"/>
              </w:rPr>
            </w:pPr>
            <w:r>
              <w:rPr>
                <w:rFonts w:eastAsia="Malgun Gothic"/>
              </w:rPr>
              <w:t>3GPP and non-3GPP Radio Access Technology(</w:t>
            </w:r>
            <w:proofErr w:type="spellStart"/>
            <w:r>
              <w:rPr>
                <w:rFonts w:eastAsia="Malgun Gothic"/>
              </w:rPr>
              <w:t>ies</w:t>
            </w:r>
            <w:proofErr w:type="spellEnd"/>
            <w:r>
              <w:rPr>
                <w:rFonts w:eastAsia="Malgun Gothic"/>
              </w:rPr>
              <w:t>) not allowed the UE to access.</w:t>
            </w:r>
          </w:p>
        </w:tc>
      </w:tr>
      <w:tr w:rsidR="0049223D" w14:paraId="6EBE2085" w14:textId="77777777" w:rsidTr="0049223D">
        <w:trPr>
          <w:cantSplit/>
          <w:tblHeader/>
          <w:jc w:val="center"/>
        </w:trPr>
        <w:tc>
          <w:tcPr>
            <w:tcW w:w="1980" w:type="dxa"/>
            <w:tcBorders>
              <w:top w:val="nil"/>
              <w:left w:val="single" w:sz="4" w:space="0" w:color="auto"/>
              <w:bottom w:val="nil"/>
              <w:right w:val="single" w:sz="4" w:space="0" w:color="auto"/>
            </w:tcBorders>
          </w:tcPr>
          <w:p w14:paraId="49F838C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2A77C17" w14:textId="77777777" w:rsidR="0049223D" w:rsidRDefault="0049223D">
            <w:pPr>
              <w:pStyle w:val="TAL"/>
              <w:rPr>
                <w:rFonts w:eastAsia="Malgun Gothic"/>
              </w:rPr>
            </w:pPr>
            <w:r>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hideMark/>
          </w:tcPr>
          <w:p w14:paraId="7E506EF8" w14:textId="77777777" w:rsidR="0049223D" w:rsidRDefault="0049223D">
            <w:pPr>
              <w:pStyle w:val="TAL"/>
              <w:rPr>
                <w:rFonts w:eastAsia="Malgun Gothic"/>
              </w:rPr>
            </w:pPr>
            <w:r>
              <w:rPr>
                <w:rFonts w:eastAsia="Malgun Gothic"/>
              </w:rPr>
              <w:t>Defines areas in which the UE is not permitted to initiate any communication with the network.</w:t>
            </w:r>
          </w:p>
        </w:tc>
      </w:tr>
      <w:tr w:rsidR="0049223D" w14:paraId="60CCD125" w14:textId="77777777" w:rsidTr="0049223D">
        <w:trPr>
          <w:cantSplit/>
          <w:tblHeader/>
          <w:jc w:val="center"/>
        </w:trPr>
        <w:tc>
          <w:tcPr>
            <w:tcW w:w="1980" w:type="dxa"/>
            <w:tcBorders>
              <w:top w:val="nil"/>
              <w:left w:val="single" w:sz="4" w:space="0" w:color="auto"/>
              <w:bottom w:val="nil"/>
              <w:right w:val="single" w:sz="4" w:space="0" w:color="auto"/>
            </w:tcBorders>
          </w:tcPr>
          <w:p w14:paraId="0EF2750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681020A" w14:textId="77777777" w:rsidR="0049223D" w:rsidRDefault="0049223D">
            <w:pPr>
              <w:pStyle w:val="TAL"/>
              <w:rPr>
                <w:rFonts w:eastAsia="Malgun Gothic"/>
              </w:rPr>
            </w:pPr>
            <w:r>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hideMark/>
          </w:tcPr>
          <w:p w14:paraId="1E37E159" w14:textId="77777777" w:rsidR="0049223D" w:rsidRDefault="0049223D">
            <w:pPr>
              <w:pStyle w:val="TAL"/>
              <w:rPr>
                <w:rFonts w:eastAsia="Malgun Gothic"/>
              </w:rPr>
            </w:pPr>
            <w:r>
              <w:rPr>
                <w:rFonts w:eastAsia="Malgun Gothic"/>
              </w:rPr>
              <w:t>Indicates Allowed Areas in which the UE is permitted to initiate communication with the network and Non-allowed areas in which the UE and the network are not allowed to initiate Service Request or SM signalling to obtain user services.</w:t>
            </w:r>
          </w:p>
        </w:tc>
      </w:tr>
      <w:tr w:rsidR="0049223D" w14:paraId="4793FF9D" w14:textId="77777777" w:rsidTr="0049223D">
        <w:trPr>
          <w:cantSplit/>
          <w:tblHeader/>
          <w:jc w:val="center"/>
        </w:trPr>
        <w:tc>
          <w:tcPr>
            <w:tcW w:w="1980" w:type="dxa"/>
            <w:tcBorders>
              <w:top w:val="nil"/>
              <w:left w:val="single" w:sz="4" w:space="0" w:color="auto"/>
              <w:bottom w:val="nil"/>
              <w:right w:val="single" w:sz="4" w:space="0" w:color="auto"/>
            </w:tcBorders>
          </w:tcPr>
          <w:p w14:paraId="2C807307"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6C98D50" w14:textId="77777777" w:rsidR="0049223D" w:rsidRDefault="0049223D">
            <w:pPr>
              <w:pStyle w:val="TAL"/>
              <w:rPr>
                <w:rFonts w:eastAsia="Malgun Gothic"/>
              </w:rPr>
            </w:pPr>
            <w:r>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hideMark/>
          </w:tcPr>
          <w:p w14:paraId="0D3F11A1" w14:textId="77777777" w:rsidR="0049223D" w:rsidRDefault="0049223D">
            <w:pPr>
              <w:pStyle w:val="TAL"/>
              <w:rPr>
                <w:rFonts w:eastAsia="Malgun Gothic"/>
              </w:rPr>
            </w:pPr>
            <w:r>
              <w:rPr>
                <w:rFonts w:eastAsia="Malgun Gothic"/>
              </w:rPr>
              <w:t>Defines whether UE is allowed to connect to 5GC and/or EPC for this PLMN.</w:t>
            </w:r>
          </w:p>
        </w:tc>
      </w:tr>
      <w:tr w:rsidR="0049223D" w14:paraId="679D54B5" w14:textId="77777777" w:rsidTr="0049223D">
        <w:trPr>
          <w:cantSplit/>
          <w:tblHeader/>
          <w:jc w:val="center"/>
        </w:trPr>
        <w:tc>
          <w:tcPr>
            <w:tcW w:w="1980" w:type="dxa"/>
            <w:tcBorders>
              <w:top w:val="nil"/>
              <w:left w:val="single" w:sz="4" w:space="0" w:color="auto"/>
              <w:bottom w:val="nil"/>
              <w:right w:val="single" w:sz="4" w:space="0" w:color="auto"/>
            </w:tcBorders>
          </w:tcPr>
          <w:p w14:paraId="13C217B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81537C7" w14:textId="77777777" w:rsidR="0049223D" w:rsidRDefault="0049223D">
            <w:pPr>
              <w:pStyle w:val="TAL"/>
              <w:rPr>
                <w:rFonts w:eastAsia="Malgun Gothic"/>
              </w:rPr>
            </w:pPr>
            <w:r>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hideMark/>
          </w:tcPr>
          <w:p w14:paraId="010994C7" w14:textId="77777777" w:rsidR="0049223D" w:rsidRDefault="0049223D">
            <w:pPr>
              <w:pStyle w:val="TAL"/>
              <w:rPr>
                <w:rFonts w:eastAsia="Malgun Gothic"/>
              </w:rPr>
            </w:pPr>
            <w:r>
              <w:rPr>
                <w:rFonts w:eastAsia="Malgun Gothic"/>
              </w:rPr>
              <w:t>The CAG information includes Allowed CAG list and, optionally an indication whether the UE is only allowed to access 5GS via CAG cells as defined in clause 5.30.3 of TS 23.501 [2]. Optionally, time duration restriction and/or location restriction information indicating when and/or where the UE can access the CAG cells. Each entry in the Allowed CAG list may also be associated with validity conditions.</w:t>
            </w:r>
          </w:p>
        </w:tc>
      </w:tr>
      <w:tr w:rsidR="0049223D" w14:paraId="435BE8AD" w14:textId="77777777" w:rsidTr="0049223D">
        <w:trPr>
          <w:cantSplit/>
          <w:tblHeader/>
          <w:jc w:val="center"/>
        </w:trPr>
        <w:tc>
          <w:tcPr>
            <w:tcW w:w="1980" w:type="dxa"/>
            <w:tcBorders>
              <w:top w:val="nil"/>
              <w:left w:val="single" w:sz="4" w:space="0" w:color="auto"/>
              <w:bottom w:val="nil"/>
              <w:right w:val="single" w:sz="4" w:space="0" w:color="auto"/>
            </w:tcBorders>
          </w:tcPr>
          <w:p w14:paraId="19C7895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ED590E" w14:textId="77777777" w:rsidR="0049223D" w:rsidRDefault="0049223D">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hideMark/>
          </w:tcPr>
          <w:p w14:paraId="2A7E1E44" w14:textId="77777777" w:rsidR="0049223D" w:rsidRDefault="0049223D">
            <w:pPr>
              <w:pStyle w:val="TAL"/>
              <w:rPr>
                <w:rFonts w:eastAsia="Malgun Gothic"/>
              </w:rPr>
            </w:pPr>
            <w:r>
              <w:rPr>
                <w:rFonts w:eastAsia="Malgun Gothic"/>
              </w:rPr>
              <w:t>When present, indicates to the serving AMF that the CAG information in the subscription data changed and the UE must be updated.</w:t>
            </w:r>
          </w:p>
        </w:tc>
      </w:tr>
      <w:tr w:rsidR="0049223D" w14:paraId="4313476F" w14:textId="77777777" w:rsidTr="0049223D">
        <w:trPr>
          <w:cantSplit/>
          <w:tblHeader/>
          <w:jc w:val="center"/>
        </w:trPr>
        <w:tc>
          <w:tcPr>
            <w:tcW w:w="1980" w:type="dxa"/>
            <w:tcBorders>
              <w:top w:val="nil"/>
              <w:left w:val="single" w:sz="4" w:space="0" w:color="auto"/>
              <w:bottom w:val="nil"/>
              <w:right w:val="single" w:sz="4" w:space="0" w:color="auto"/>
            </w:tcBorders>
          </w:tcPr>
          <w:p w14:paraId="37FA03BF"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6E9A7F" w14:textId="77777777" w:rsidR="0049223D" w:rsidRDefault="0049223D">
            <w:pPr>
              <w:pStyle w:val="TAL"/>
              <w:rPr>
                <w:rFonts w:eastAsia="Malgun Gothic"/>
              </w:rPr>
            </w:pPr>
            <w:r>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hideMark/>
          </w:tcPr>
          <w:p w14:paraId="6729A106" w14:textId="77777777" w:rsidR="0049223D" w:rsidRDefault="0049223D">
            <w:pPr>
              <w:pStyle w:val="TAL"/>
              <w:rPr>
                <w:rFonts w:eastAsia="Malgun Gothic"/>
              </w:rPr>
            </w:pPr>
            <w:r>
              <w:rPr>
                <w:rFonts w:eastAsia="Malgun Gothic"/>
              </w:rPr>
              <w:t>An index to specific RRM configuration in the NG-RAN.</w:t>
            </w:r>
          </w:p>
        </w:tc>
      </w:tr>
      <w:tr w:rsidR="0049223D" w14:paraId="550B1312" w14:textId="77777777" w:rsidTr="0049223D">
        <w:trPr>
          <w:cantSplit/>
          <w:tblHeader/>
          <w:jc w:val="center"/>
        </w:trPr>
        <w:tc>
          <w:tcPr>
            <w:tcW w:w="1980" w:type="dxa"/>
            <w:tcBorders>
              <w:top w:val="nil"/>
              <w:left w:val="single" w:sz="4" w:space="0" w:color="auto"/>
              <w:bottom w:val="nil"/>
              <w:right w:val="single" w:sz="4" w:space="0" w:color="auto"/>
            </w:tcBorders>
          </w:tcPr>
          <w:p w14:paraId="55A8488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F2A59A" w14:textId="77777777" w:rsidR="0049223D" w:rsidRDefault="0049223D">
            <w:pPr>
              <w:pStyle w:val="TAL"/>
              <w:rPr>
                <w:rFonts w:eastAsia="Malgun Gothic"/>
              </w:rPr>
            </w:pPr>
            <w:r>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hideMark/>
          </w:tcPr>
          <w:p w14:paraId="7EC7E0E1" w14:textId="77777777" w:rsidR="0049223D" w:rsidRDefault="0049223D">
            <w:pPr>
              <w:pStyle w:val="TAL"/>
              <w:rPr>
                <w:rFonts w:eastAsia="Malgun Gothic"/>
              </w:rPr>
            </w:pPr>
            <w:r>
              <w:rPr>
                <w:rFonts w:eastAsia="Malgun Gothic"/>
              </w:rPr>
              <w:t>Indicates a subscribed Periodic Registration Timer value, which may be influenced by e.g. network configuration parameter as specified in clause 4.15.6.3a.</w:t>
            </w:r>
          </w:p>
        </w:tc>
      </w:tr>
      <w:tr w:rsidR="0049223D" w14:paraId="6B66C2DF" w14:textId="77777777" w:rsidTr="0049223D">
        <w:trPr>
          <w:cantSplit/>
          <w:tblHeader/>
          <w:jc w:val="center"/>
        </w:trPr>
        <w:tc>
          <w:tcPr>
            <w:tcW w:w="1980" w:type="dxa"/>
            <w:tcBorders>
              <w:top w:val="nil"/>
              <w:left w:val="single" w:sz="4" w:space="0" w:color="auto"/>
              <w:bottom w:val="nil"/>
              <w:right w:val="single" w:sz="4" w:space="0" w:color="auto"/>
            </w:tcBorders>
          </w:tcPr>
          <w:p w14:paraId="24E772C8"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E2B22F1" w14:textId="77777777" w:rsidR="0049223D" w:rsidRDefault="0049223D">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hideMark/>
          </w:tcPr>
          <w:p w14:paraId="37E871E9" w14:textId="77777777" w:rsidR="0049223D" w:rsidRDefault="0049223D">
            <w:pPr>
              <w:pStyle w:val="TAL"/>
              <w:rPr>
                <w:rFonts w:eastAsia="Malgun Gothic"/>
              </w:rPr>
            </w:pPr>
            <w:r>
              <w:rPr>
                <w:rFonts w:eastAsia="Malgun Gothic"/>
              </w:rPr>
              <w:t>Indicates a subscribed active time value, which may be influenced by e.g. network configuration parameter as specified in clause 4.15.6.3a.</w:t>
            </w:r>
          </w:p>
        </w:tc>
      </w:tr>
      <w:tr w:rsidR="0049223D" w14:paraId="1CD095DF" w14:textId="77777777" w:rsidTr="0049223D">
        <w:trPr>
          <w:cantSplit/>
          <w:tblHeader/>
          <w:jc w:val="center"/>
        </w:trPr>
        <w:tc>
          <w:tcPr>
            <w:tcW w:w="1980" w:type="dxa"/>
            <w:tcBorders>
              <w:top w:val="nil"/>
              <w:left w:val="single" w:sz="4" w:space="0" w:color="auto"/>
              <w:bottom w:val="nil"/>
              <w:right w:val="single" w:sz="4" w:space="0" w:color="auto"/>
            </w:tcBorders>
          </w:tcPr>
          <w:p w14:paraId="604ECCF0"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18EAA1" w14:textId="77777777" w:rsidR="0049223D" w:rsidRDefault="0049223D">
            <w:pPr>
              <w:pStyle w:val="TAL"/>
              <w:rPr>
                <w:rFonts w:eastAsia="Malgun Gothic"/>
              </w:rPr>
            </w:pPr>
            <w:r>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hideMark/>
          </w:tcPr>
          <w:p w14:paraId="38EDFB5B" w14:textId="77777777" w:rsidR="0049223D" w:rsidRDefault="0049223D">
            <w:pPr>
              <w:pStyle w:val="TAL"/>
              <w:rPr>
                <w:rFonts w:eastAsia="Malgun Gothic"/>
              </w:rPr>
            </w:pPr>
            <w:r>
              <w:rPr>
                <w:rFonts w:eastAsia="Malgun Gothic"/>
              </w:rPr>
              <w:t>Indicates the user is subscribed to MPS as indicated in clause 5.16.5 of TS 23.501 [2].</w:t>
            </w:r>
          </w:p>
        </w:tc>
      </w:tr>
      <w:tr w:rsidR="0049223D" w14:paraId="7EE2D8FC" w14:textId="77777777" w:rsidTr="0049223D">
        <w:trPr>
          <w:cantSplit/>
          <w:tblHeader/>
          <w:jc w:val="center"/>
        </w:trPr>
        <w:tc>
          <w:tcPr>
            <w:tcW w:w="1980" w:type="dxa"/>
            <w:tcBorders>
              <w:top w:val="nil"/>
              <w:left w:val="single" w:sz="4" w:space="0" w:color="auto"/>
              <w:bottom w:val="nil"/>
              <w:right w:val="single" w:sz="4" w:space="0" w:color="auto"/>
            </w:tcBorders>
          </w:tcPr>
          <w:p w14:paraId="09124E41"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50B69B" w14:textId="77777777" w:rsidR="0049223D" w:rsidRDefault="0049223D">
            <w:pPr>
              <w:pStyle w:val="TAL"/>
              <w:rPr>
                <w:rFonts w:eastAsia="Malgun Gothic"/>
              </w:rPr>
            </w:pPr>
            <w:r>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hideMark/>
          </w:tcPr>
          <w:p w14:paraId="197A2B7B" w14:textId="77777777" w:rsidR="0049223D" w:rsidRDefault="0049223D">
            <w:pPr>
              <w:pStyle w:val="TAL"/>
              <w:rPr>
                <w:rFonts w:eastAsia="Malgun Gothic"/>
              </w:rPr>
            </w:pPr>
            <w:r>
              <w:rPr>
                <w:rFonts w:eastAsia="Malgun Gothic"/>
              </w:rPr>
              <w:t>Indicates the user is subscribed to MCX as indicated in clause 5.16.6 of TS 23.501 [2].</w:t>
            </w:r>
          </w:p>
        </w:tc>
      </w:tr>
      <w:tr w:rsidR="0049223D" w14:paraId="40970783" w14:textId="77777777" w:rsidTr="0049223D">
        <w:trPr>
          <w:cantSplit/>
          <w:tblHeader/>
          <w:jc w:val="center"/>
        </w:trPr>
        <w:tc>
          <w:tcPr>
            <w:tcW w:w="1980" w:type="dxa"/>
            <w:tcBorders>
              <w:top w:val="nil"/>
              <w:left w:val="single" w:sz="4" w:space="0" w:color="auto"/>
              <w:bottom w:val="nil"/>
              <w:right w:val="single" w:sz="4" w:space="0" w:color="auto"/>
            </w:tcBorders>
          </w:tcPr>
          <w:p w14:paraId="5FAB2A70"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88044C" w14:textId="77777777" w:rsidR="0049223D" w:rsidRDefault="0049223D">
            <w:pPr>
              <w:pStyle w:val="TAL"/>
              <w:rPr>
                <w:rFonts w:eastAsia="Malgun Gothic"/>
              </w:rPr>
            </w:pPr>
            <w:r>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3119A9E2" w14:textId="77777777" w:rsidR="0049223D" w:rsidRDefault="0049223D">
            <w:pPr>
              <w:pStyle w:val="TAL"/>
              <w:rPr>
                <w:rFonts w:eastAsia="Malgun Gothic"/>
              </w:rPr>
            </w:pPr>
            <w:r>
              <w:rPr>
                <w:rFonts w:eastAsia="Malgun Gothic"/>
              </w:rPr>
              <w:t>Information on expected UE movement and communication characteristics. See clause 4.15.6.3</w:t>
            </w:r>
          </w:p>
        </w:tc>
      </w:tr>
      <w:tr w:rsidR="0049223D" w14:paraId="0B5866C5" w14:textId="77777777" w:rsidTr="0049223D">
        <w:trPr>
          <w:cantSplit/>
          <w:tblHeader/>
          <w:jc w:val="center"/>
        </w:trPr>
        <w:tc>
          <w:tcPr>
            <w:tcW w:w="1980" w:type="dxa"/>
            <w:tcBorders>
              <w:top w:val="nil"/>
              <w:left w:val="single" w:sz="4" w:space="0" w:color="auto"/>
              <w:bottom w:val="nil"/>
              <w:right w:val="single" w:sz="4" w:space="0" w:color="auto"/>
            </w:tcBorders>
          </w:tcPr>
          <w:p w14:paraId="7D08003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FCE65E" w14:textId="77777777" w:rsidR="0049223D" w:rsidRDefault="0049223D">
            <w:pPr>
              <w:pStyle w:val="TAL"/>
              <w:rPr>
                <w:rFonts w:eastAsia="Malgun Gothic"/>
              </w:rPr>
            </w:pPr>
            <w:r>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hideMark/>
          </w:tcPr>
          <w:p w14:paraId="1F1E7A65" w14:textId="77777777" w:rsidR="0049223D" w:rsidRDefault="0049223D">
            <w:pPr>
              <w:pStyle w:val="TAL"/>
              <w:rPr>
                <w:rFonts w:eastAsia="Malgun Gothic"/>
              </w:rPr>
            </w:pPr>
            <w:r>
              <w:rPr>
                <w:rFonts w:eastAsia="Malgun Gothic"/>
              </w:rPr>
              <w:t>List of preferred PLMN/access technology combinations and/or Credentials Holder controlled prioritized lists of preferred SNPNs and GINs (see NOTE 21) or HPLMN/Credentials Holder indication that no change of the above list(s) stored in the UE is needed (see NOTE 3).</w:t>
            </w:r>
          </w:p>
          <w:p w14:paraId="6F4A2AC9" w14:textId="77777777" w:rsidR="0049223D" w:rsidRDefault="0049223D">
            <w:pPr>
              <w:pStyle w:val="TAL"/>
              <w:rPr>
                <w:rFonts w:eastAsia="Malgun Gothic"/>
              </w:rPr>
            </w:pPr>
            <w:r>
              <w:rPr>
                <w:rFonts w:eastAsia="Malgun Gothic"/>
              </w:rPr>
              <w:t>Optionally includes an indication that the UDM requests an acknowledgement of the reception of this information from the UE.</w:t>
            </w:r>
          </w:p>
        </w:tc>
      </w:tr>
      <w:tr w:rsidR="0049223D" w14:paraId="7C042EBD" w14:textId="77777777" w:rsidTr="0049223D">
        <w:trPr>
          <w:cantSplit/>
          <w:tblHeader/>
          <w:jc w:val="center"/>
        </w:trPr>
        <w:tc>
          <w:tcPr>
            <w:tcW w:w="1980" w:type="dxa"/>
            <w:tcBorders>
              <w:top w:val="nil"/>
              <w:left w:val="single" w:sz="4" w:space="0" w:color="auto"/>
              <w:bottom w:val="nil"/>
              <w:right w:val="single" w:sz="4" w:space="0" w:color="auto"/>
            </w:tcBorders>
          </w:tcPr>
          <w:p w14:paraId="596B4FE2"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E47369" w14:textId="77777777" w:rsidR="0049223D" w:rsidRDefault="0049223D">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hideMark/>
          </w:tcPr>
          <w:p w14:paraId="4B2C429C" w14:textId="77777777" w:rsidR="0049223D" w:rsidRDefault="0049223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49223D" w14:paraId="1AA98521" w14:textId="77777777" w:rsidTr="0049223D">
        <w:trPr>
          <w:cantSplit/>
          <w:tblHeader/>
          <w:jc w:val="center"/>
        </w:trPr>
        <w:tc>
          <w:tcPr>
            <w:tcW w:w="1980" w:type="dxa"/>
            <w:tcBorders>
              <w:top w:val="nil"/>
              <w:left w:val="single" w:sz="4" w:space="0" w:color="auto"/>
              <w:bottom w:val="nil"/>
              <w:right w:val="single" w:sz="4" w:space="0" w:color="auto"/>
            </w:tcBorders>
          </w:tcPr>
          <w:p w14:paraId="47820138"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175A539" w14:textId="77777777" w:rsidR="0049223D" w:rsidRDefault="0049223D">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hideMark/>
          </w:tcPr>
          <w:p w14:paraId="79505A6A" w14:textId="77777777" w:rsidR="0049223D" w:rsidRDefault="0049223D">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49223D" w14:paraId="41FF047A" w14:textId="77777777" w:rsidTr="0049223D">
        <w:trPr>
          <w:cantSplit/>
          <w:tblHeader/>
          <w:jc w:val="center"/>
        </w:trPr>
        <w:tc>
          <w:tcPr>
            <w:tcW w:w="1980" w:type="dxa"/>
            <w:tcBorders>
              <w:top w:val="nil"/>
              <w:left w:val="single" w:sz="4" w:space="0" w:color="auto"/>
              <w:bottom w:val="nil"/>
              <w:right w:val="single" w:sz="4" w:space="0" w:color="auto"/>
            </w:tcBorders>
          </w:tcPr>
          <w:p w14:paraId="7464F6C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5B8462" w14:textId="77777777" w:rsidR="0049223D" w:rsidRDefault="0049223D">
            <w:pPr>
              <w:pStyle w:val="TAL"/>
              <w:rPr>
                <w:rFonts w:eastAsia="Malgun Gothic"/>
              </w:rPr>
            </w:pPr>
            <w:r>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hideMark/>
          </w:tcPr>
          <w:p w14:paraId="31F29305" w14:textId="77777777" w:rsidR="0049223D" w:rsidRDefault="0049223D">
            <w:pPr>
              <w:pStyle w:val="TAL"/>
              <w:rPr>
                <w:rFonts w:eastAsia="Malgun Gothic"/>
              </w:rPr>
            </w:pPr>
            <w:r>
              <w:rPr>
                <w:rFonts w:eastAsia="Malgun Gothic"/>
              </w:rPr>
              <w:t>When present, indicates to the serving AMF that the subscription data for network slicing changed and the UE configuration must be updated.</w:t>
            </w:r>
          </w:p>
        </w:tc>
      </w:tr>
      <w:tr w:rsidR="0049223D" w14:paraId="15D257AD" w14:textId="77777777" w:rsidTr="0049223D">
        <w:trPr>
          <w:cantSplit/>
          <w:tblHeader/>
          <w:jc w:val="center"/>
        </w:trPr>
        <w:tc>
          <w:tcPr>
            <w:tcW w:w="1980" w:type="dxa"/>
            <w:tcBorders>
              <w:top w:val="nil"/>
              <w:left w:val="single" w:sz="4" w:space="0" w:color="auto"/>
              <w:bottom w:val="nil"/>
              <w:right w:val="single" w:sz="4" w:space="0" w:color="auto"/>
            </w:tcBorders>
          </w:tcPr>
          <w:p w14:paraId="6F5B981B"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7E73135" w14:textId="77777777" w:rsidR="0049223D" w:rsidRDefault="0049223D">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hideMark/>
          </w:tcPr>
          <w:p w14:paraId="6B577938" w14:textId="77777777" w:rsidR="0049223D" w:rsidRDefault="0049223D">
            <w:pPr>
              <w:pStyle w:val="TAL"/>
              <w:rPr>
                <w:rFonts w:eastAsia="Malgun Gothic"/>
              </w:rPr>
            </w:pPr>
            <w:r>
              <w:rPr>
                <w:rFonts w:eastAsia="Malgun Gothic"/>
              </w:rPr>
              <w:t>Indicates the AMF to provide the UE with the full set of subscribed S-NSSAIs even if they do not share a common NSSRG.</w:t>
            </w:r>
          </w:p>
        </w:tc>
      </w:tr>
      <w:tr w:rsidR="0049223D" w14:paraId="0B7A562E" w14:textId="77777777" w:rsidTr="0049223D">
        <w:trPr>
          <w:cantSplit/>
          <w:tblHeader/>
          <w:jc w:val="center"/>
        </w:trPr>
        <w:tc>
          <w:tcPr>
            <w:tcW w:w="1980" w:type="dxa"/>
            <w:tcBorders>
              <w:top w:val="nil"/>
              <w:left w:val="single" w:sz="4" w:space="0" w:color="auto"/>
              <w:bottom w:val="nil"/>
              <w:right w:val="single" w:sz="4" w:space="0" w:color="auto"/>
            </w:tcBorders>
          </w:tcPr>
          <w:p w14:paraId="417A44E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AB2A046" w14:textId="77777777" w:rsidR="0049223D" w:rsidRDefault="0049223D">
            <w:pPr>
              <w:pStyle w:val="TAL"/>
              <w:rPr>
                <w:rFonts w:eastAsia="Malgun Gothic"/>
              </w:rPr>
            </w:pPr>
            <w:r>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hideMark/>
          </w:tcPr>
          <w:p w14:paraId="01BB5A0D" w14:textId="77777777" w:rsidR="0049223D" w:rsidRDefault="0049223D">
            <w:pPr>
              <w:pStyle w:val="TAL"/>
              <w:rPr>
                <w:rFonts w:eastAsia="Malgun Gothic"/>
              </w:rPr>
            </w:pPr>
            <w:r>
              <w:rPr>
                <w:rFonts w:eastAsia="Malgun Gothic"/>
              </w:rPr>
              <w:t>Trace requirements about a UE (e.g. trace reference, address of the Trace Collection Entity, etc.) is defined in TS 32.421 [39].</w:t>
            </w:r>
          </w:p>
        </w:tc>
      </w:tr>
      <w:tr w:rsidR="0049223D" w14:paraId="1E46197E" w14:textId="77777777" w:rsidTr="0049223D">
        <w:trPr>
          <w:cantSplit/>
          <w:tblHeader/>
          <w:jc w:val="center"/>
        </w:trPr>
        <w:tc>
          <w:tcPr>
            <w:tcW w:w="1980" w:type="dxa"/>
            <w:tcBorders>
              <w:top w:val="nil"/>
              <w:left w:val="single" w:sz="4" w:space="0" w:color="auto"/>
              <w:bottom w:val="nil"/>
              <w:right w:val="single" w:sz="4" w:space="0" w:color="auto"/>
            </w:tcBorders>
          </w:tcPr>
          <w:p w14:paraId="6F48D1B1"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7A15FDD" w14:textId="77777777" w:rsidR="0049223D" w:rsidRDefault="0049223D">
            <w:pPr>
              <w:pStyle w:val="TAL"/>
              <w:rPr>
                <w:rFonts w:eastAsia="Malgun Gothic"/>
              </w:rPr>
            </w:pPr>
            <w:r>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hideMark/>
          </w:tcPr>
          <w:p w14:paraId="64E7737B" w14:textId="77777777" w:rsidR="0049223D" w:rsidRDefault="0049223D">
            <w:pPr>
              <w:pStyle w:val="TAL"/>
              <w:rPr>
                <w:rFonts w:eastAsia="Malgun Gothic"/>
              </w:rPr>
            </w:pPr>
            <w:r>
              <w:rPr>
                <w:rFonts w:eastAsia="Malgun Gothic"/>
              </w:rPr>
              <w:t>When present, it is used to indicate that the UE is allowed to include NSSAI in the RRC connection Establishment in clear text for 3GPP access.</w:t>
            </w:r>
          </w:p>
        </w:tc>
      </w:tr>
      <w:tr w:rsidR="0049223D" w14:paraId="3D15E02D" w14:textId="77777777" w:rsidTr="0049223D">
        <w:trPr>
          <w:cantSplit/>
          <w:tblHeader/>
          <w:jc w:val="center"/>
        </w:trPr>
        <w:tc>
          <w:tcPr>
            <w:tcW w:w="1980" w:type="dxa"/>
            <w:tcBorders>
              <w:top w:val="nil"/>
              <w:left w:val="single" w:sz="4" w:space="0" w:color="auto"/>
              <w:bottom w:val="nil"/>
              <w:right w:val="single" w:sz="4" w:space="0" w:color="auto"/>
            </w:tcBorders>
          </w:tcPr>
          <w:p w14:paraId="024CA828"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1DBAE8B" w14:textId="77777777" w:rsidR="0049223D" w:rsidRDefault="0049223D">
            <w:pPr>
              <w:pStyle w:val="TAL"/>
              <w:rPr>
                <w:rFonts w:eastAsia="Malgun Gothic"/>
              </w:rPr>
            </w:pPr>
            <w:r>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hideMark/>
          </w:tcPr>
          <w:p w14:paraId="73C3E42F" w14:textId="77777777" w:rsidR="0049223D" w:rsidRDefault="0049223D">
            <w:pPr>
              <w:pStyle w:val="TAL"/>
              <w:rPr>
                <w:rFonts w:eastAsia="Malgun Gothic"/>
              </w:rPr>
            </w:pPr>
            <w:r>
              <w:rPr>
                <w:rFonts w:eastAsia="Malgun Gothic"/>
              </w:rPr>
              <w:t>Used to set the Service Gap timer for Service Gap Control (see clause 5.31.16 of TS 23.501 [2]).</w:t>
            </w:r>
          </w:p>
        </w:tc>
      </w:tr>
      <w:tr w:rsidR="0049223D" w14:paraId="533B914B" w14:textId="77777777" w:rsidTr="0049223D">
        <w:trPr>
          <w:cantSplit/>
          <w:tblHeader/>
          <w:jc w:val="center"/>
        </w:trPr>
        <w:tc>
          <w:tcPr>
            <w:tcW w:w="1980" w:type="dxa"/>
            <w:tcBorders>
              <w:top w:val="nil"/>
              <w:left w:val="single" w:sz="4" w:space="0" w:color="auto"/>
              <w:bottom w:val="nil"/>
              <w:right w:val="single" w:sz="4" w:space="0" w:color="auto"/>
            </w:tcBorders>
          </w:tcPr>
          <w:p w14:paraId="0B45F6FE"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6211D2E" w14:textId="77777777" w:rsidR="0049223D" w:rsidRDefault="0049223D">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0F693C50" w14:textId="77777777" w:rsidR="0049223D" w:rsidRDefault="0049223D">
            <w:pPr>
              <w:pStyle w:val="TAL"/>
              <w:rPr>
                <w:rFonts w:eastAsia="Malgun Gothic"/>
              </w:rPr>
            </w:pPr>
            <w:r>
              <w:rPr>
                <w:rFonts w:eastAsia="Malgun Gothic"/>
              </w:rPr>
              <w:t>List of the subscribed DNNs for the UE (NOTE 1). Used to determine the list of LADN available to the UE as defined in clause 5.6.5 of TS 23.501 [2].</w:t>
            </w:r>
          </w:p>
        </w:tc>
      </w:tr>
      <w:tr w:rsidR="0049223D" w14:paraId="7AF83C94" w14:textId="77777777" w:rsidTr="0049223D">
        <w:trPr>
          <w:cantSplit/>
          <w:tblHeader/>
          <w:jc w:val="center"/>
        </w:trPr>
        <w:tc>
          <w:tcPr>
            <w:tcW w:w="1980" w:type="dxa"/>
            <w:tcBorders>
              <w:top w:val="nil"/>
              <w:left w:val="single" w:sz="4" w:space="0" w:color="auto"/>
              <w:bottom w:val="nil"/>
              <w:right w:val="single" w:sz="4" w:space="0" w:color="auto"/>
            </w:tcBorders>
          </w:tcPr>
          <w:p w14:paraId="2F41C7F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9A1CAF1" w14:textId="77777777" w:rsidR="0049223D" w:rsidRDefault="0049223D">
            <w:pPr>
              <w:pStyle w:val="TAL"/>
              <w:rPr>
                <w:rFonts w:eastAsia="Malgun Gothic"/>
              </w:rPr>
            </w:pPr>
            <w:r>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1EF34277" w14:textId="77777777" w:rsidR="0049223D" w:rsidRDefault="0049223D">
            <w:pPr>
              <w:pStyle w:val="TAL"/>
              <w:rPr>
                <w:rFonts w:eastAsia="Malgun Gothic"/>
              </w:rPr>
            </w:pPr>
            <w:r>
              <w:rPr>
                <w:rFonts w:eastAsia="Malgun Gothic"/>
              </w:rPr>
              <w:t>Includes a set of parameters see clause 4.20.1 for parameters possible to deliver) to be delivered from UDM to the UE via NAS signalling as defined in clause 4.20 (NOTE 3).</w:t>
            </w:r>
          </w:p>
          <w:p w14:paraId="75498A92" w14:textId="77777777" w:rsidR="0049223D" w:rsidRDefault="0049223D">
            <w:pPr>
              <w:pStyle w:val="TAL"/>
              <w:rPr>
                <w:rFonts w:eastAsia="Malgun Gothic"/>
              </w:rPr>
            </w:pPr>
          </w:p>
          <w:p w14:paraId="2155FDD9" w14:textId="77777777" w:rsidR="0049223D" w:rsidRDefault="0049223D">
            <w:pPr>
              <w:pStyle w:val="TAL"/>
              <w:rPr>
                <w:rFonts w:eastAsia="Malgun Gothic"/>
              </w:rPr>
            </w:pPr>
            <w:r>
              <w:rPr>
                <w:rFonts w:eastAsia="Malgun Gothic"/>
              </w:rPr>
              <w:t>Optionally includes an indication that the UDM requests an acknowledgement of the reception of this information from the UE and an indication for the UE to re-register.</w:t>
            </w:r>
          </w:p>
        </w:tc>
      </w:tr>
      <w:tr w:rsidR="0049223D" w14:paraId="5CED574A" w14:textId="77777777" w:rsidTr="0049223D">
        <w:trPr>
          <w:cantSplit/>
          <w:tblHeader/>
          <w:jc w:val="center"/>
        </w:trPr>
        <w:tc>
          <w:tcPr>
            <w:tcW w:w="1980" w:type="dxa"/>
            <w:tcBorders>
              <w:top w:val="nil"/>
              <w:left w:val="single" w:sz="4" w:space="0" w:color="auto"/>
              <w:bottom w:val="nil"/>
              <w:right w:val="single" w:sz="4" w:space="0" w:color="auto"/>
            </w:tcBorders>
          </w:tcPr>
          <w:p w14:paraId="2038F64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44D9741" w14:textId="77777777" w:rsidR="0049223D" w:rsidRDefault="0049223D">
            <w:pPr>
              <w:pStyle w:val="TAL"/>
              <w:rPr>
                <w:rFonts w:eastAsia="Malgun Gothic"/>
              </w:rPr>
            </w:pPr>
            <w:r>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hideMark/>
          </w:tcPr>
          <w:p w14:paraId="6FB063B0" w14:textId="77777777" w:rsidR="0049223D" w:rsidRDefault="0049223D">
            <w:pPr>
              <w:pStyle w:val="TAL"/>
              <w:rPr>
                <w:rFonts w:eastAsia="Malgun Gothic"/>
              </w:rPr>
            </w:pPr>
            <w:r>
              <w:rPr>
                <w:rFonts w:eastAsia="Malgun Gothic"/>
              </w:rPr>
              <w:t>Numerical value used by the NG-RAN to prioritise between UEs accessing via NB-IoT.</w:t>
            </w:r>
          </w:p>
        </w:tc>
      </w:tr>
      <w:tr w:rsidR="0049223D" w14:paraId="6335EE07" w14:textId="77777777" w:rsidTr="0049223D">
        <w:trPr>
          <w:cantSplit/>
          <w:tblHeader/>
          <w:jc w:val="center"/>
        </w:trPr>
        <w:tc>
          <w:tcPr>
            <w:tcW w:w="1980" w:type="dxa"/>
            <w:tcBorders>
              <w:top w:val="nil"/>
              <w:left w:val="single" w:sz="4" w:space="0" w:color="auto"/>
              <w:bottom w:val="nil"/>
              <w:right w:val="single" w:sz="4" w:space="0" w:color="auto"/>
            </w:tcBorders>
          </w:tcPr>
          <w:p w14:paraId="183A9192"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9EF3FCB" w14:textId="77777777" w:rsidR="0049223D" w:rsidRDefault="0049223D">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0A6F199A" w14:textId="77777777" w:rsidR="0049223D" w:rsidRDefault="0049223D">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49223D" w14:paraId="44226A95" w14:textId="77777777" w:rsidTr="0049223D">
        <w:trPr>
          <w:cantSplit/>
          <w:tblHeader/>
          <w:jc w:val="center"/>
        </w:trPr>
        <w:tc>
          <w:tcPr>
            <w:tcW w:w="1980" w:type="dxa"/>
            <w:tcBorders>
              <w:top w:val="nil"/>
              <w:left w:val="single" w:sz="4" w:space="0" w:color="auto"/>
              <w:bottom w:val="nil"/>
              <w:right w:val="single" w:sz="4" w:space="0" w:color="auto"/>
            </w:tcBorders>
          </w:tcPr>
          <w:p w14:paraId="26F96E84"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118DFA" w14:textId="77777777" w:rsidR="0049223D" w:rsidRDefault="0049223D">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hideMark/>
          </w:tcPr>
          <w:p w14:paraId="1E80895D" w14:textId="77777777" w:rsidR="0049223D" w:rsidRDefault="0049223D">
            <w:pPr>
              <w:pStyle w:val="TAL"/>
              <w:rPr>
                <w:rFonts w:eastAsia="Malgun Gothic"/>
              </w:rPr>
            </w:pPr>
            <w:r>
              <w:rPr>
                <w:rFonts w:eastAsia="Malgun Gothic"/>
              </w:rPr>
              <w:t>Indicates whether Enhanced Coverage for NB-IoT UEs is restricted or not.</w:t>
            </w:r>
          </w:p>
        </w:tc>
      </w:tr>
      <w:tr w:rsidR="0049223D" w14:paraId="57B876D6" w14:textId="77777777" w:rsidTr="0049223D">
        <w:trPr>
          <w:cantSplit/>
          <w:tblHeader/>
          <w:jc w:val="center"/>
        </w:trPr>
        <w:tc>
          <w:tcPr>
            <w:tcW w:w="1980" w:type="dxa"/>
            <w:tcBorders>
              <w:top w:val="nil"/>
              <w:left w:val="single" w:sz="4" w:space="0" w:color="auto"/>
              <w:bottom w:val="nil"/>
              <w:right w:val="single" w:sz="4" w:space="0" w:color="auto"/>
            </w:tcBorders>
          </w:tcPr>
          <w:p w14:paraId="775FC000"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F55B317" w14:textId="77777777" w:rsidR="0049223D" w:rsidRDefault="0049223D">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hideMark/>
          </w:tcPr>
          <w:p w14:paraId="05C45333" w14:textId="77777777" w:rsidR="0049223D" w:rsidRDefault="0049223D">
            <w:pPr>
              <w:pStyle w:val="TAL"/>
              <w:rPr>
                <w:rFonts w:eastAsia="Malgun Gothic"/>
              </w:rPr>
            </w:pPr>
            <w:r>
              <w:rPr>
                <w:rFonts w:eastAsia="Malgun Gothic"/>
              </w:rPr>
              <w:t>Indicates that the subscriber is allowed for IAB-operation as specified in clause 5.35.2 of TS 23.501 [2].</w:t>
            </w:r>
          </w:p>
        </w:tc>
      </w:tr>
      <w:tr w:rsidR="0049223D" w14:paraId="5091C821" w14:textId="77777777" w:rsidTr="0049223D">
        <w:trPr>
          <w:cantSplit/>
          <w:tblHeader/>
          <w:jc w:val="center"/>
        </w:trPr>
        <w:tc>
          <w:tcPr>
            <w:tcW w:w="1980" w:type="dxa"/>
            <w:tcBorders>
              <w:top w:val="nil"/>
              <w:left w:val="single" w:sz="4" w:space="0" w:color="auto"/>
              <w:bottom w:val="nil"/>
              <w:right w:val="single" w:sz="4" w:space="0" w:color="auto"/>
            </w:tcBorders>
          </w:tcPr>
          <w:p w14:paraId="5AB3C921"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E37EB94" w14:textId="77777777" w:rsidR="0049223D" w:rsidRDefault="0049223D">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02555886" w14:textId="77777777" w:rsidR="0049223D" w:rsidRDefault="0049223D">
            <w:pPr>
              <w:pStyle w:val="TAL"/>
              <w:rPr>
                <w:rFonts w:eastAsia="Malgun Gothic"/>
              </w:rPr>
            </w:pPr>
            <w:r>
              <w:rPr>
                <w:rFonts w:eastAsia="Malgun Gothic"/>
              </w:rPr>
              <w:t>It contains the Charging Characteristics as defined in Annex A of TS 32.256 [71].</w:t>
            </w:r>
          </w:p>
          <w:p w14:paraId="1F31B24C" w14:textId="77777777" w:rsidR="0049223D" w:rsidRDefault="0049223D">
            <w:pPr>
              <w:pStyle w:val="TAL"/>
              <w:rPr>
                <w:rFonts w:eastAsia="Malgun Gothic"/>
              </w:rPr>
            </w:pPr>
            <w:r>
              <w:rPr>
                <w:rFonts w:eastAsia="Malgun Gothic"/>
              </w:rPr>
              <w:t>This information, when provided, shall override any corresponding predefined information at the AMF.</w:t>
            </w:r>
          </w:p>
        </w:tc>
      </w:tr>
      <w:tr w:rsidR="0049223D" w14:paraId="2D560E98" w14:textId="77777777" w:rsidTr="0049223D">
        <w:trPr>
          <w:cantSplit/>
          <w:tblHeader/>
          <w:jc w:val="center"/>
        </w:trPr>
        <w:tc>
          <w:tcPr>
            <w:tcW w:w="1980" w:type="dxa"/>
            <w:tcBorders>
              <w:top w:val="nil"/>
              <w:left w:val="single" w:sz="4" w:space="0" w:color="auto"/>
              <w:bottom w:val="nil"/>
              <w:right w:val="single" w:sz="4" w:space="0" w:color="auto"/>
            </w:tcBorders>
          </w:tcPr>
          <w:p w14:paraId="03B78584"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89BF2B" w14:textId="77777777" w:rsidR="0049223D" w:rsidRDefault="0049223D">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hideMark/>
          </w:tcPr>
          <w:p w14:paraId="6977A085" w14:textId="77777777" w:rsidR="0049223D" w:rsidRDefault="0049223D">
            <w:pPr>
              <w:pStyle w:val="TAL"/>
              <w:rPr>
                <w:rFonts w:eastAsia="Malgun Gothic"/>
              </w:rPr>
            </w:pPr>
            <w:r>
              <w:rPr>
                <w:rFonts w:eastAsia="Malgun Gothic"/>
              </w:rPr>
              <w:t>Indicates a subscribed extended idle mode DRX cycle length value.</w:t>
            </w:r>
          </w:p>
        </w:tc>
      </w:tr>
      <w:tr w:rsidR="0049223D" w14:paraId="552E83A6" w14:textId="77777777" w:rsidTr="0049223D">
        <w:trPr>
          <w:cantSplit/>
          <w:tblHeader/>
          <w:jc w:val="center"/>
        </w:trPr>
        <w:tc>
          <w:tcPr>
            <w:tcW w:w="1980" w:type="dxa"/>
            <w:tcBorders>
              <w:top w:val="nil"/>
              <w:left w:val="single" w:sz="4" w:space="0" w:color="auto"/>
              <w:bottom w:val="nil"/>
              <w:right w:val="single" w:sz="4" w:space="0" w:color="auto"/>
            </w:tcBorders>
          </w:tcPr>
          <w:p w14:paraId="597AB5D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39F8E30" w14:textId="77777777" w:rsidR="0049223D" w:rsidRDefault="0049223D">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hideMark/>
          </w:tcPr>
          <w:p w14:paraId="2B1EBC67" w14:textId="77777777" w:rsidR="0049223D" w:rsidRDefault="0049223D">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49223D" w14:paraId="4D09C39C" w14:textId="77777777" w:rsidTr="0049223D">
        <w:trPr>
          <w:cantSplit/>
          <w:tblHeader/>
          <w:jc w:val="center"/>
        </w:trPr>
        <w:tc>
          <w:tcPr>
            <w:tcW w:w="1980" w:type="dxa"/>
            <w:tcBorders>
              <w:top w:val="nil"/>
              <w:left w:val="single" w:sz="4" w:space="0" w:color="auto"/>
              <w:bottom w:val="nil"/>
              <w:right w:val="single" w:sz="4" w:space="0" w:color="auto"/>
            </w:tcBorders>
          </w:tcPr>
          <w:p w14:paraId="747D5509"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7344364" w14:textId="77777777" w:rsidR="0049223D" w:rsidRDefault="0049223D">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hideMark/>
          </w:tcPr>
          <w:p w14:paraId="7B0A1663" w14:textId="77777777" w:rsidR="0049223D" w:rsidRDefault="0049223D">
            <w:pPr>
              <w:pStyle w:val="TAL"/>
              <w:rPr>
                <w:rFonts w:eastAsia="Malgun Gothic"/>
              </w:rPr>
            </w:pPr>
            <w:r>
              <w:rPr>
                <w:rFonts w:eastAsia="Malgun Gothic"/>
              </w:rPr>
              <w:t>Aerial UE Subscription Information. It contains an Indication on whether Aerial service for the UE is allowed or not.</w:t>
            </w:r>
          </w:p>
        </w:tc>
      </w:tr>
      <w:tr w:rsidR="0049223D" w14:paraId="53A5A729" w14:textId="77777777" w:rsidTr="0049223D">
        <w:trPr>
          <w:cantSplit/>
          <w:tblHeader/>
          <w:jc w:val="center"/>
        </w:trPr>
        <w:tc>
          <w:tcPr>
            <w:tcW w:w="1980" w:type="dxa"/>
            <w:tcBorders>
              <w:top w:val="nil"/>
              <w:left w:val="single" w:sz="4" w:space="0" w:color="auto"/>
              <w:bottom w:val="nil"/>
              <w:right w:val="single" w:sz="4" w:space="0" w:color="auto"/>
            </w:tcBorders>
          </w:tcPr>
          <w:p w14:paraId="0AA20407"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481378B" w14:textId="77777777" w:rsidR="0049223D" w:rsidRDefault="0049223D">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C3C8F68" w14:textId="77777777" w:rsidR="0049223D" w:rsidRDefault="0049223D">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A5686A9" w14:textId="77777777" w:rsidR="0049223D" w:rsidRDefault="0049223D">
            <w:pPr>
              <w:pStyle w:val="TAL"/>
              <w:rPr>
                <w:rFonts w:eastAsia="Malgun Gothic"/>
              </w:rPr>
            </w:pPr>
          </w:p>
          <w:p w14:paraId="1478E13B" w14:textId="77777777" w:rsidR="0049223D" w:rsidRDefault="0049223D">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7C65541F" w14:textId="77777777" w:rsidR="0049223D" w:rsidRDefault="0049223D">
            <w:pPr>
              <w:pStyle w:val="TAL"/>
              <w:rPr>
                <w:rFonts w:eastAsia="Malgun Gothic"/>
              </w:rPr>
            </w:pPr>
          </w:p>
          <w:p w14:paraId="5659123C" w14:textId="77777777" w:rsidR="0049223D" w:rsidRDefault="0049223D">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321D7412" w14:textId="77777777" w:rsidR="0049223D" w:rsidRDefault="0049223D">
            <w:pPr>
              <w:pStyle w:val="TAL"/>
              <w:rPr>
                <w:rFonts w:eastAsia="Malgun Gothic"/>
              </w:rPr>
            </w:pPr>
          </w:p>
          <w:p w14:paraId="2EFA9C13" w14:textId="77777777" w:rsidR="0049223D" w:rsidRDefault="0049223D">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5F424DF5" w14:textId="77777777" w:rsidR="0049223D" w:rsidRDefault="0049223D">
            <w:pPr>
              <w:pStyle w:val="TAL"/>
              <w:rPr>
                <w:rFonts w:eastAsia="Malgun Gothic"/>
              </w:rPr>
            </w:pPr>
          </w:p>
          <w:p w14:paraId="0DB58DAB" w14:textId="77777777" w:rsidR="0049223D" w:rsidRDefault="0049223D">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9088E8C" w14:textId="77777777" w:rsidR="0049223D" w:rsidRDefault="0049223D">
            <w:pPr>
              <w:pStyle w:val="TAL"/>
              <w:rPr>
                <w:rFonts w:eastAsia="Malgun Gothic"/>
              </w:rPr>
            </w:pPr>
          </w:p>
          <w:p w14:paraId="285157E5" w14:textId="77777777" w:rsidR="0049223D" w:rsidRDefault="0049223D">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49223D" w14:paraId="777D9733"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150AA7DD"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4D68633" w14:textId="77777777" w:rsidR="0049223D" w:rsidRDefault="0049223D">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44E74637" w14:textId="77777777" w:rsidR="0049223D" w:rsidRDefault="0049223D">
            <w:pPr>
              <w:pStyle w:val="TAL"/>
              <w:rPr>
                <w:rFonts w:eastAsia="Malgun Gothic"/>
              </w:rPr>
            </w:pPr>
            <w:r>
              <w:rPr>
                <w:rFonts w:eastAsia="Malgun Gothic"/>
              </w:rPr>
              <w:t>Routing Indicator assigned to the SUPI.</w:t>
            </w:r>
          </w:p>
        </w:tc>
      </w:tr>
      <w:tr w:rsidR="0049223D" w14:paraId="60360E88"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281E7CF6" w14:textId="77777777" w:rsidR="0049223D" w:rsidRDefault="0049223D">
            <w:pPr>
              <w:pStyle w:val="TAL"/>
              <w:rPr>
                <w:rFonts w:eastAsia="宋体"/>
                <w:lang w:eastAsia="zh-CN"/>
              </w:rPr>
            </w:pPr>
            <w:r>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hideMark/>
          </w:tcPr>
          <w:p w14:paraId="34AC9F8B" w14:textId="77777777" w:rsidR="0049223D" w:rsidRDefault="0049223D">
            <w:pPr>
              <w:pStyle w:val="TAL"/>
              <w:rPr>
                <w:rFonts w:eastAsia="Malgun Gothic"/>
                <w:lang w:eastAsia="en-GB"/>
              </w:rPr>
            </w:pPr>
            <w:r>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hideMark/>
          </w:tcPr>
          <w:p w14:paraId="5D71577C" w14:textId="77777777" w:rsidR="0049223D" w:rsidRDefault="0049223D">
            <w:pPr>
              <w:pStyle w:val="TAL"/>
              <w:rPr>
                <w:rFonts w:eastAsia="Malgun Gothic"/>
              </w:rPr>
            </w:pPr>
            <w:r>
              <w:rPr>
                <w:rFonts w:eastAsia="Malgun Gothic"/>
              </w:rPr>
              <w:t>The Network Slices that the UE subscribes to. In roaming case, it indicates the subscribed network slices applicable to the serving PLMN (NOTE 11).</w:t>
            </w:r>
          </w:p>
        </w:tc>
      </w:tr>
      <w:tr w:rsidR="0049223D" w14:paraId="7B40DEE5" w14:textId="77777777" w:rsidTr="0049223D">
        <w:trPr>
          <w:cantSplit/>
          <w:tblHeader/>
          <w:jc w:val="center"/>
        </w:trPr>
        <w:tc>
          <w:tcPr>
            <w:tcW w:w="1980" w:type="dxa"/>
            <w:tcBorders>
              <w:top w:val="nil"/>
              <w:left w:val="single" w:sz="4" w:space="0" w:color="auto"/>
              <w:bottom w:val="nil"/>
              <w:right w:val="single" w:sz="4" w:space="0" w:color="auto"/>
            </w:tcBorders>
            <w:hideMark/>
          </w:tcPr>
          <w:p w14:paraId="14D8531F" w14:textId="77777777" w:rsidR="0049223D" w:rsidRDefault="0049223D">
            <w:pPr>
              <w:pStyle w:val="TAL"/>
              <w:rPr>
                <w:rFonts w:eastAsia="Malgun Gothic"/>
              </w:rPr>
            </w:pPr>
            <w:r>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hideMark/>
          </w:tcPr>
          <w:p w14:paraId="49F98C53" w14:textId="77777777" w:rsidR="0049223D" w:rsidRDefault="0049223D">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hideMark/>
          </w:tcPr>
          <w:p w14:paraId="0589319C" w14:textId="77777777" w:rsidR="0049223D" w:rsidRDefault="0049223D">
            <w:pPr>
              <w:pStyle w:val="TAL"/>
              <w:rPr>
                <w:rFonts w:eastAsia="Malgun Gothic"/>
              </w:rPr>
            </w:pPr>
            <w:r>
              <w:rPr>
                <w:rFonts w:eastAsia="Malgun Gothic"/>
              </w:rPr>
              <w:t>The Subscribed S-NSSAIs marked as default S-NSSAI. In the roaming case, only those applicable to the Serving PLMN (NOTE 12).</w:t>
            </w:r>
          </w:p>
        </w:tc>
      </w:tr>
      <w:tr w:rsidR="0049223D" w14:paraId="5BC942A7" w14:textId="77777777" w:rsidTr="0049223D">
        <w:trPr>
          <w:cantSplit/>
          <w:tblHeader/>
          <w:jc w:val="center"/>
        </w:trPr>
        <w:tc>
          <w:tcPr>
            <w:tcW w:w="1980" w:type="dxa"/>
            <w:tcBorders>
              <w:top w:val="nil"/>
              <w:left w:val="single" w:sz="4" w:space="0" w:color="auto"/>
              <w:bottom w:val="nil"/>
              <w:right w:val="single" w:sz="4" w:space="0" w:color="auto"/>
            </w:tcBorders>
            <w:hideMark/>
          </w:tcPr>
          <w:p w14:paraId="02B4045C" w14:textId="77777777" w:rsidR="0049223D" w:rsidRDefault="0049223D">
            <w:pPr>
              <w:pStyle w:val="TAL"/>
              <w:rPr>
                <w:rFonts w:eastAsia="Malgun Gothic"/>
              </w:rPr>
            </w:pPr>
            <w:r>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hideMark/>
          </w:tcPr>
          <w:p w14:paraId="4F17F8FD" w14:textId="77777777" w:rsidR="0049223D" w:rsidRDefault="0049223D">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hideMark/>
          </w:tcPr>
          <w:p w14:paraId="65B7EB42" w14:textId="77777777" w:rsidR="0049223D" w:rsidRDefault="0049223D">
            <w:pPr>
              <w:pStyle w:val="TAL"/>
              <w:rPr>
                <w:rFonts w:eastAsia="Malgun Gothic"/>
              </w:rPr>
            </w:pPr>
            <w:r>
              <w:rPr>
                <w:rFonts w:eastAsia="Malgun Gothic"/>
              </w:rPr>
              <w:t>The Subscribed S-NSSAIs marked as subject to NSSAA.</w:t>
            </w:r>
          </w:p>
        </w:tc>
      </w:tr>
      <w:tr w:rsidR="0049223D" w14:paraId="2805C5BF"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530EEE4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ED85CC1" w14:textId="77777777" w:rsidR="0049223D" w:rsidRDefault="0049223D">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hideMark/>
          </w:tcPr>
          <w:p w14:paraId="4D6B4A14" w14:textId="77777777" w:rsidR="0049223D" w:rsidRDefault="0049223D">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49223D" w14:paraId="41616E9A"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007FFA1F" w14:textId="77777777" w:rsidR="0049223D" w:rsidRDefault="0049223D">
            <w:pPr>
              <w:pStyle w:val="TAL"/>
              <w:rPr>
                <w:rFonts w:eastAsia="宋体"/>
                <w:lang w:eastAsia="zh-CN"/>
              </w:rPr>
            </w:pPr>
            <w:r>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hideMark/>
          </w:tcPr>
          <w:p w14:paraId="48AB208C" w14:textId="77777777" w:rsidR="0049223D" w:rsidRDefault="0049223D">
            <w:pPr>
              <w:pStyle w:val="TAL"/>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680C77EB" w14:textId="77777777" w:rsidR="0049223D" w:rsidRDefault="0049223D">
            <w:pPr>
              <w:pStyle w:val="TAL"/>
              <w:rPr>
                <w:rFonts w:eastAsia="Malgun Gothic"/>
              </w:rPr>
            </w:pPr>
            <w:r>
              <w:rPr>
                <w:rFonts w:eastAsia="Malgun Gothic"/>
              </w:rPr>
              <w:t>Key</w:t>
            </w:r>
          </w:p>
        </w:tc>
      </w:tr>
      <w:tr w:rsidR="0049223D" w14:paraId="62F3B5B9" w14:textId="77777777" w:rsidTr="0049223D">
        <w:trPr>
          <w:cantSplit/>
          <w:tblHeader/>
          <w:jc w:val="center"/>
        </w:trPr>
        <w:tc>
          <w:tcPr>
            <w:tcW w:w="1980" w:type="dxa"/>
            <w:tcBorders>
              <w:top w:val="nil"/>
              <w:left w:val="single" w:sz="4" w:space="0" w:color="auto"/>
              <w:bottom w:val="nil"/>
              <w:right w:val="single" w:sz="4" w:space="0" w:color="auto"/>
            </w:tcBorders>
            <w:hideMark/>
          </w:tcPr>
          <w:p w14:paraId="51DCE9ED" w14:textId="77777777" w:rsidR="0049223D" w:rsidRDefault="0049223D">
            <w:pPr>
              <w:pStyle w:val="TAL"/>
              <w:rPr>
                <w:rFonts w:eastAsia="Malgun Gothic"/>
              </w:rPr>
            </w:pPr>
            <w:r>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hideMark/>
          </w:tcPr>
          <w:p w14:paraId="23071D17" w14:textId="77777777" w:rsidR="0049223D" w:rsidRDefault="0049223D">
            <w:pPr>
              <w:pStyle w:val="TAL"/>
              <w:rPr>
                <w:rFonts w:eastAsia="Malgun Gothic"/>
                <w:b/>
              </w:rPr>
            </w:pPr>
            <w:r>
              <w:rPr>
                <w:rFonts w:eastAsia="Malgun Gothic"/>
                <w:b/>
              </w:rPr>
              <w:t>SMF Selection Subscription data contains one or more S-NSSAI level subscription data:</w:t>
            </w:r>
          </w:p>
        </w:tc>
      </w:tr>
      <w:tr w:rsidR="0049223D" w14:paraId="138B238B" w14:textId="77777777" w:rsidTr="0049223D">
        <w:trPr>
          <w:cantSplit/>
          <w:tblHeader/>
          <w:jc w:val="center"/>
        </w:trPr>
        <w:tc>
          <w:tcPr>
            <w:tcW w:w="1980" w:type="dxa"/>
            <w:tcBorders>
              <w:top w:val="nil"/>
              <w:left w:val="single" w:sz="4" w:space="0" w:color="auto"/>
              <w:bottom w:val="nil"/>
              <w:right w:val="single" w:sz="4" w:space="0" w:color="auto"/>
            </w:tcBorders>
            <w:hideMark/>
          </w:tcPr>
          <w:p w14:paraId="3A8F6727" w14:textId="77777777" w:rsidR="0049223D" w:rsidRDefault="0049223D">
            <w:pPr>
              <w:pStyle w:val="TAL"/>
              <w:rPr>
                <w:rFonts w:eastAsia="Malgun Gothic"/>
              </w:rPr>
            </w:pPr>
            <w:r>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hideMark/>
          </w:tcPr>
          <w:p w14:paraId="2A75210E" w14:textId="77777777" w:rsidR="0049223D" w:rsidRDefault="0049223D">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6A81E06A" w14:textId="77777777" w:rsidR="0049223D" w:rsidRDefault="0049223D">
            <w:pPr>
              <w:pStyle w:val="TAL"/>
              <w:rPr>
                <w:rFonts w:eastAsia="Malgun Gothic"/>
              </w:rPr>
            </w:pPr>
            <w:r>
              <w:rPr>
                <w:rFonts w:eastAsia="Malgun Gothic"/>
              </w:rPr>
              <w:t>Indicates the value of the S-NSSAI.</w:t>
            </w:r>
          </w:p>
        </w:tc>
      </w:tr>
      <w:tr w:rsidR="0049223D" w14:paraId="193F05C9" w14:textId="77777777" w:rsidTr="0049223D">
        <w:trPr>
          <w:cantSplit/>
          <w:tblHeader/>
          <w:jc w:val="center"/>
        </w:trPr>
        <w:tc>
          <w:tcPr>
            <w:tcW w:w="1980" w:type="dxa"/>
            <w:tcBorders>
              <w:top w:val="nil"/>
              <w:left w:val="single" w:sz="4" w:space="0" w:color="auto"/>
              <w:bottom w:val="nil"/>
              <w:right w:val="single" w:sz="4" w:space="0" w:color="auto"/>
            </w:tcBorders>
            <w:hideMark/>
          </w:tcPr>
          <w:p w14:paraId="5BDF4796" w14:textId="77777777" w:rsidR="0049223D" w:rsidRDefault="0049223D">
            <w:pPr>
              <w:pStyle w:val="TAL"/>
              <w:rPr>
                <w:rFonts w:eastAsia="Malgun Gothic"/>
              </w:rPr>
            </w:pPr>
            <w:r>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hideMark/>
          </w:tcPr>
          <w:p w14:paraId="1FCA3942" w14:textId="77777777" w:rsidR="0049223D" w:rsidRDefault="0049223D">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2C0364CE" w14:textId="77777777" w:rsidR="0049223D" w:rsidRDefault="0049223D">
            <w:pPr>
              <w:pStyle w:val="TAL"/>
              <w:rPr>
                <w:rFonts w:eastAsia="Malgun Gothic"/>
              </w:rPr>
            </w:pPr>
            <w:r>
              <w:rPr>
                <w:rFonts w:eastAsia="Malgun Gothic"/>
              </w:rPr>
              <w:t>List of the subscribed DNNs for the UE (NOTE 1).</w:t>
            </w:r>
          </w:p>
        </w:tc>
      </w:tr>
      <w:tr w:rsidR="0049223D" w14:paraId="5D39DCFD" w14:textId="77777777" w:rsidTr="0049223D">
        <w:trPr>
          <w:cantSplit/>
          <w:tblHeader/>
          <w:jc w:val="center"/>
        </w:trPr>
        <w:tc>
          <w:tcPr>
            <w:tcW w:w="1980" w:type="dxa"/>
            <w:tcBorders>
              <w:top w:val="nil"/>
              <w:left w:val="single" w:sz="4" w:space="0" w:color="auto"/>
              <w:bottom w:val="nil"/>
              <w:right w:val="single" w:sz="4" w:space="0" w:color="auto"/>
            </w:tcBorders>
            <w:hideMark/>
          </w:tcPr>
          <w:p w14:paraId="21CDA66B" w14:textId="77777777" w:rsidR="0049223D" w:rsidRDefault="0049223D">
            <w:pPr>
              <w:pStyle w:val="TAL"/>
              <w:rPr>
                <w:rFonts w:eastAsia="Malgun Gothic"/>
              </w:rPr>
            </w:pPr>
            <w:r>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hideMark/>
          </w:tcPr>
          <w:p w14:paraId="69762BC3" w14:textId="77777777" w:rsidR="0049223D" w:rsidRDefault="0049223D">
            <w:pPr>
              <w:pStyle w:val="TAL"/>
              <w:rPr>
                <w:rFonts w:eastAsia="Malgun Gothic"/>
              </w:rPr>
            </w:pPr>
            <w:r>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hideMark/>
          </w:tcPr>
          <w:p w14:paraId="7579D052" w14:textId="77777777" w:rsidR="0049223D" w:rsidRDefault="0049223D">
            <w:pPr>
              <w:pStyle w:val="TAL"/>
              <w:rPr>
                <w:rFonts w:eastAsia="Malgun Gothic"/>
              </w:rPr>
            </w:pPr>
            <w:r>
              <w:rPr>
                <w:rFonts w:eastAsia="Malgun Gothic"/>
              </w:rPr>
              <w:t>The default DNN if the UE does not provide a DNN (NOTE 2).</w:t>
            </w:r>
          </w:p>
        </w:tc>
      </w:tr>
      <w:tr w:rsidR="0049223D" w14:paraId="1E727008" w14:textId="77777777" w:rsidTr="0049223D">
        <w:trPr>
          <w:cantSplit/>
          <w:tblHeader/>
          <w:jc w:val="center"/>
        </w:trPr>
        <w:tc>
          <w:tcPr>
            <w:tcW w:w="1980" w:type="dxa"/>
            <w:tcBorders>
              <w:top w:val="nil"/>
              <w:left w:val="single" w:sz="4" w:space="0" w:color="auto"/>
              <w:bottom w:val="nil"/>
              <w:right w:val="single" w:sz="4" w:space="0" w:color="auto"/>
            </w:tcBorders>
          </w:tcPr>
          <w:p w14:paraId="0FDFB1D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B6A6CE" w14:textId="77777777" w:rsidR="0049223D" w:rsidRDefault="0049223D">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hideMark/>
          </w:tcPr>
          <w:p w14:paraId="6129DF90" w14:textId="77777777" w:rsidR="0049223D" w:rsidRDefault="0049223D">
            <w:pPr>
              <w:pStyle w:val="TAL"/>
              <w:rPr>
                <w:rFonts w:eastAsia="Malgun Gothic"/>
              </w:rPr>
            </w:pPr>
            <w:r>
              <w:rPr>
                <w:rFonts w:eastAsia="Malgun Gothic"/>
              </w:rPr>
              <w:t>List of DNNs that are used for aerial services (e.g. UAS operations or C2, etc.) as described in TS 23.256 [80]. (see NOTE 13).</w:t>
            </w:r>
          </w:p>
        </w:tc>
      </w:tr>
      <w:tr w:rsidR="0049223D" w14:paraId="043CC215" w14:textId="77777777" w:rsidTr="0049223D">
        <w:trPr>
          <w:cantSplit/>
          <w:tblHeader/>
          <w:jc w:val="center"/>
        </w:trPr>
        <w:tc>
          <w:tcPr>
            <w:tcW w:w="1980" w:type="dxa"/>
            <w:tcBorders>
              <w:top w:val="nil"/>
              <w:left w:val="single" w:sz="4" w:space="0" w:color="auto"/>
              <w:bottom w:val="nil"/>
              <w:right w:val="single" w:sz="4" w:space="0" w:color="auto"/>
            </w:tcBorders>
          </w:tcPr>
          <w:p w14:paraId="274098C8"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431FB22" w14:textId="77777777" w:rsidR="0049223D" w:rsidRDefault="0049223D">
            <w:pPr>
              <w:pStyle w:val="TAL"/>
              <w:rPr>
                <w:rFonts w:eastAsia="Malgun Gothic"/>
              </w:rPr>
            </w:pPr>
            <w:r>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hideMark/>
          </w:tcPr>
          <w:p w14:paraId="3C7C3652" w14:textId="77777777" w:rsidR="0049223D" w:rsidRDefault="0049223D">
            <w:pPr>
              <w:pStyle w:val="TAL"/>
              <w:rPr>
                <w:rFonts w:eastAsia="Malgun Gothic"/>
              </w:rPr>
            </w:pPr>
            <w:r>
              <w:rPr>
                <w:rFonts w:eastAsia="Malgun Gothic"/>
              </w:rPr>
              <w:t>Indicates whether LBO roaming is allowed per DNN, or per (S-NSSAI, subscribed DNN). (NOTE 16)</w:t>
            </w:r>
          </w:p>
        </w:tc>
      </w:tr>
      <w:tr w:rsidR="0049223D" w14:paraId="16A1047F" w14:textId="77777777" w:rsidTr="0049223D">
        <w:trPr>
          <w:cantSplit/>
          <w:tblHeader/>
          <w:jc w:val="center"/>
        </w:trPr>
        <w:tc>
          <w:tcPr>
            <w:tcW w:w="1980" w:type="dxa"/>
            <w:tcBorders>
              <w:top w:val="nil"/>
              <w:left w:val="single" w:sz="4" w:space="0" w:color="auto"/>
              <w:bottom w:val="nil"/>
              <w:right w:val="single" w:sz="4" w:space="0" w:color="auto"/>
            </w:tcBorders>
          </w:tcPr>
          <w:p w14:paraId="29EE4E6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641ECA1" w14:textId="77777777" w:rsidR="0049223D" w:rsidRDefault="0049223D">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hideMark/>
          </w:tcPr>
          <w:p w14:paraId="1A1FACF7" w14:textId="1DA2755E" w:rsidR="0049223D" w:rsidRDefault="0049223D">
            <w:pPr>
              <w:pStyle w:val="TAL"/>
              <w:rPr>
                <w:rFonts w:eastAsia="Malgun Gothic"/>
              </w:rPr>
            </w:pPr>
            <w:r>
              <w:rPr>
                <w:rFonts w:eastAsia="Malgun Gothic"/>
              </w:rPr>
              <w:t xml:space="preserve">Indicates whether Session Breakout for HR Session </w:t>
            </w:r>
            <w:del w:id="29" w:author="LTHM0" w:date="2023-04-19T14:56:00Z">
              <w:r w:rsidDel="00917869">
                <w:rPr>
                  <w:rFonts w:eastAsia="Malgun Gothic"/>
                </w:rPr>
                <w:delText xml:space="preserve">using ULCL/BP </w:delText>
              </w:r>
            </w:del>
            <w:ins w:id="30" w:author="Lyu Huazhang - 4-2-a" w:date="2023-04-07T11:19:00Z">
              <w:del w:id="31" w:author="LTHM0" w:date="2023-04-19T14:56:00Z">
                <w:r w:rsidDel="00917869">
                  <w:rPr>
                    <w:rFonts w:eastAsia="Malgun Gothic"/>
                  </w:rPr>
                  <w:delText>and AF traffic influenc</w:delText>
                </w:r>
              </w:del>
              <w:r>
                <w:rPr>
                  <w:rFonts w:eastAsia="Malgun Gothic"/>
                </w:rPr>
                <w:t xml:space="preserve">e </w:t>
              </w:r>
            </w:ins>
            <w:r>
              <w:rPr>
                <w:rFonts w:eastAsia="Malgun Gothic"/>
              </w:rPr>
              <w:t>in VPLMN is allowed per DNN, or per (S-NSSAI, subscribed DNN).</w:t>
            </w:r>
          </w:p>
          <w:p w14:paraId="4C3B365A" w14:textId="77777777" w:rsidR="0049223D" w:rsidRDefault="0049223D">
            <w:pPr>
              <w:pStyle w:val="TAL"/>
              <w:rPr>
                <w:rFonts w:eastAsia="Malgun Gothic"/>
              </w:rPr>
            </w:pPr>
            <w:r>
              <w:rPr>
                <w:rFonts w:eastAsia="Malgun Gothic"/>
              </w:rPr>
              <w:t>(NOTE 17)</w:t>
            </w:r>
          </w:p>
        </w:tc>
      </w:tr>
      <w:tr w:rsidR="0049223D" w14:paraId="0D924325" w14:textId="77777777" w:rsidTr="0049223D">
        <w:trPr>
          <w:cantSplit/>
          <w:tblHeader/>
          <w:jc w:val="center"/>
        </w:trPr>
        <w:tc>
          <w:tcPr>
            <w:tcW w:w="1980" w:type="dxa"/>
            <w:tcBorders>
              <w:top w:val="nil"/>
              <w:left w:val="single" w:sz="4" w:space="0" w:color="auto"/>
              <w:bottom w:val="nil"/>
              <w:right w:val="single" w:sz="4" w:space="0" w:color="auto"/>
            </w:tcBorders>
          </w:tcPr>
          <w:p w14:paraId="3A3641E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E8ACC27" w14:textId="77777777" w:rsidR="0049223D" w:rsidRDefault="0049223D">
            <w:pPr>
              <w:pStyle w:val="TAL"/>
              <w:rPr>
                <w:rFonts w:eastAsia="Malgun Gothic"/>
              </w:rPr>
            </w:pPr>
            <w:r>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hideMark/>
          </w:tcPr>
          <w:p w14:paraId="3DC6C577" w14:textId="77777777" w:rsidR="0049223D" w:rsidRDefault="0049223D">
            <w:pPr>
              <w:pStyle w:val="TAL"/>
              <w:rPr>
                <w:rFonts w:eastAsia="Malgun Gothic"/>
              </w:rPr>
            </w:pPr>
            <w:r>
              <w:rPr>
                <w:rFonts w:eastAsia="Malgun Gothic"/>
              </w:rPr>
              <w:t>Indicates whether EPS interworking is supported per (S-NSSAI, subscribed DNN).</w:t>
            </w:r>
          </w:p>
        </w:tc>
      </w:tr>
      <w:tr w:rsidR="0049223D" w14:paraId="57845985" w14:textId="77777777" w:rsidTr="0049223D">
        <w:trPr>
          <w:cantSplit/>
          <w:tblHeader/>
          <w:jc w:val="center"/>
        </w:trPr>
        <w:tc>
          <w:tcPr>
            <w:tcW w:w="1980" w:type="dxa"/>
            <w:tcBorders>
              <w:top w:val="nil"/>
              <w:left w:val="single" w:sz="4" w:space="0" w:color="auto"/>
              <w:bottom w:val="nil"/>
              <w:right w:val="single" w:sz="4" w:space="0" w:color="auto"/>
            </w:tcBorders>
          </w:tcPr>
          <w:p w14:paraId="3F269EE9"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7AB1A86" w14:textId="77777777" w:rsidR="0049223D" w:rsidRDefault="0049223D">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hideMark/>
          </w:tcPr>
          <w:p w14:paraId="0A256445" w14:textId="77777777" w:rsidR="0049223D" w:rsidRDefault="0049223D">
            <w:pPr>
              <w:pStyle w:val="TAL"/>
              <w:rPr>
                <w:rFonts w:eastAsia="Malgun Gothic"/>
              </w:rPr>
            </w:pPr>
            <w:r>
              <w:rPr>
                <w:rFonts w:eastAsia="Malgun Gothic"/>
              </w:rPr>
              <w:t>Indication whether the same SMF for multiple PDU Sessions to the same DNN and S-NSSAI is required.</w:t>
            </w:r>
          </w:p>
        </w:tc>
      </w:tr>
      <w:tr w:rsidR="0049223D" w14:paraId="38370D75" w14:textId="77777777" w:rsidTr="0049223D">
        <w:trPr>
          <w:cantSplit/>
          <w:tblHeader/>
          <w:jc w:val="center"/>
        </w:trPr>
        <w:tc>
          <w:tcPr>
            <w:tcW w:w="1980" w:type="dxa"/>
            <w:tcBorders>
              <w:top w:val="nil"/>
              <w:left w:val="single" w:sz="4" w:space="0" w:color="auto"/>
              <w:bottom w:val="nil"/>
              <w:right w:val="single" w:sz="4" w:space="0" w:color="auto"/>
            </w:tcBorders>
          </w:tcPr>
          <w:p w14:paraId="0B6B34D6"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AD6B056" w14:textId="77777777" w:rsidR="0049223D" w:rsidRDefault="0049223D">
            <w:pPr>
              <w:pStyle w:val="TAL"/>
              <w:rPr>
                <w:rFonts w:eastAsia="Malgun Gothic"/>
              </w:rPr>
            </w:pPr>
            <w:r>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hideMark/>
          </w:tcPr>
          <w:p w14:paraId="0937AEBC" w14:textId="77777777" w:rsidR="0049223D" w:rsidRDefault="0049223D">
            <w:pPr>
              <w:pStyle w:val="TAL"/>
              <w:rPr>
                <w:rFonts w:eastAsia="Malgun Gothic"/>
              </w:rPr>
            </w:pPr>
            <w:r>
              <w:rPr>
                <w:rFonts w:eastAsia="Malgun Gothic"/>
              </w:rPr>
              <w:t>When present, indicates, per S-NSSAI and per DNN, that NEF based infrequent small data transfer shall be used for the PDU Session (see NOTE 8).</w:t>
            </w:r>
          </w:p>
        </w:tc>
      </w:tr>
      <w:tr w:rsidR="0049223D" w14:paraId="7B125D76"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330C0CF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059E978" w14:textId="77777777" w:rsidR="0049223D" w:rsidRDefault="0049223D">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445E91F6" w14:textId="77777777" w:rsidR="0049223D" w:rsidRDefault="0049223D">
            <w:pPr>
              <w:pStyle w:val="TAL"/>
              <w:rPr>
                <w:rFonts w:eastAsia="Malgun Gothic"/>
              </w:rPr>
            </w:pPr>
            <w:r>
              <w:rPr>
                <w:rFonts w:eastAsia="Malgun Gothic"/>
              </w:rPr>
              <w:t>When static IP address/prefix is used, this may be used to indicate the associated SMF information per (S-NSSAI, DNN).</w:t>
            </w:r>
          </w:p>
        </w:tc>
      </w:tr>
      <w:tr w:rsidR="0049223D" w14:paraId="453DB9C2"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0A986292" w14:textId="77777777" w:rsidR="0049223D" w:rsidRDefault="0049223D">
            <w:pPr>
              <w:pStyle w:val="TAL"/>
              <w:rPr>
                <w:rFonts w:eastAsia="宋体"/>
                <w:lang w:eastAsia="zh-CN"/>
              </w:rPr>
            </w:pPr>
            <w:r>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hideMark/>
          </w:tcPr>
          <w:p w14:paraId="130A2155" w14:textId="77777777" w:rsidR="0049223D" w:rsidRDefault="0049223D">
            <w:pPr>
              <w:pStyle w:val="TAL"/>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06AD6664" w14:textId="77777777" w:rsidR="0049223D" w:rsidRDefault="0049223D">
            <w:pPr>
              <w:pStyle w:val="TAL"/>
              <w:rPr>
                <w:rFonts w:eastAsia="Malgun Gothic"/>
              </w:rPr>
            </w:pPr>
            <w:r>
              <w:rPr>
                <w:rFonts w:eastAsia="Malgun Gothic"/>
              </w:rPr>
              <w:t>Key.</w:t>
            </w:r>
          </w:p>
        </w:tc>
      </w:tr>
      <w:tr w:rsidR="0049223D" w14:paraId="09EF97D3" w14:textId="77777777" w:rsidTr="0049223D">
        <w:trPr>
          <w:cantSplit/>
          <w:tblHeader/>
          <w:jc w:val="center"/>
        </w:trPr>
        <w:tc>
          <w:tcPr>
            <w:tcW w:w="1980" w:type="dxa"/>
            <w:tcBorders>
              <w:top w:val="nil"/>
              <w:left w:val="single" w:sz="4" w:space="0" w:color="auto"/>
              <w:bottom w:val="nil"/>
              <w:right w:val="single" w:sz="4" w:space="0" w:color="auto"/>
            </w:tcBorders>
            <w:hideMark/>
          </w:tcPr>
          <w:p w14:paraId="6C0C207D" w14:textId="77777777" w:rsidR="0049223D" w:rsidRDefault="0049223D">
            <w:pPr>
              <w:pStyle w:val="TAL"/>
              <w:rPr>
                <w:rFonts w:eastAsia="Malgun Gothic"/>
              </w:rPr>
            </w:pPr>
            <w:r>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hideMark/>
          </w:tcPr>
          <w:p w14:paraId="28475386" w14:textId="77777777" w:rsidR="0049223D" w:rsidRDefault="0049223D">
            <w:pPr>
              <w:pStyle w:val="TAL"/>
              <w:rPr>
                <w:rFonts w:eastAsia="Malgun Gothic"/>
              </w:rPr>
            </w:pPr>
            <w:r>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hideMark/>
          </w:tcPr>
          <w:p w14:paraId="535BF5C0" w14:textId="77777777" w:rsidR="0049223D" w:rsidRDefault="0049223D">
            <w:pPr>
              <w:pStyle w:val="TAL"/>
              <w:rPr>
                <w:rFonts w:eastAsia="Malgun Gothic"/>
              </w:rPr>
            </w:pPr>
            <w:r>
              <w:rPr>
                <w:rFonts w:eastAsia="Malgun Gothic"/>
              </w:rPr>
              <w:t>List of PDU Session Id(s) for the UE.</w:t>
            </w:r>
          </w:p>
        </w:tc>
      </w:tr>
      <w:tr w:rsidR="0049223D" w14:paraId="2BE5AED4" w14:textId="77777777" w:rsidTr="0049223D">
        <w:trPr>
          <w:cantSplit/>
          <w:tblHeader/>
          <w:jc w:val="center"/>
        </w:trPr>
        <w:tc>
          <w:tcPr>
            <w:tcW w:w="1980" w:type="dxa"/>
            <w:tcBorders>
              <w:top w:val="nil"/>
              <w:left w:val="single" w:sz="4" w:space="0" w:color="auto"/>
              <w:bottom w:val="nil"/>
              <w:right w:val="single" w:sz="4" w:space="0" w:color="auto"/>
            </w:tcBorders>
          </w:tcPr>
          <w:p w14:paraId="47A041A9" w14:textId="77777777" w:rsidR="0049223D" w:rsidRDefault="0049223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6A03B939" w14:textId="77777777" w:rsidR="0049223D" w:rsidRDefault="0049223D">
            <w:pPr>
              <w:pStyle w:val="TAL"/>
              <w:rPr>
                <w:rFonts w:eastAsia="Malgun Gothic"/>
                <w:b/>
              </w:rPr>
            </w:pPr>
            <w:r>
              <w:rPr>
                <w:rFonts w:eastAsia="Malgun Gothic"/>
                <w:b/>
              </w:rPr>
              <w:t>For emergency PDU Session Id:</w:t>
            </w:r>
          </w:p>
        </w:tc>
      </w:tr>
      <w:tr w:rsidR="0049223D" w14:paraId="497CEACA" w14:textId="77777777" w:rsidTr="0049223D">
        <w:trPr>
          <w:cantSplit/>
          <w:tblHeader/>
          <w:jc w:val="center"/>
        </w:trPr>
        <w:tc>
          <w:tcPr>
            <w:tcW w:w="1980" w:type="dxa"/>
            <w:tcBorders>
              <w:top w:val="nil"/>
              <w:left w:val="single" w:sz="4" w:space="0" w:color="auto"/>
              <w:bottom w:val="nil"/>
              <w:right w:val="single" w:sz="4" w:space="0" w:color="auto"/>
            </w:tcBorders>
          </w:tcPr>
          <w:p w14:paraId="2570BCCE"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107F0BE" w14:textId="77777777" w:rsidR="0049223D" w:rsidRDefault="0049223D">
            <w:pPr>
              <w:pStyle w:val="TAL"/>
              <w:rPr>
                <w:rFonts w:eastAsia="Malgun Gothic"/>
              </w:rPr>
            </w:pPr>
            <w:r>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hideMark/>
          </w:tcPr>
          <w:p w14:paraId="58AB94EB" w14:textId="77777777" w:rsidR="0049223D" w:rsidRDefault="0049223D">
            <w:pPr>
              <w:pStyle w:val="TAL"/>
              <w:rPr>
                <w:rFonts w:eastAsia="Malgun Gothic"/>
              </w:rPr>
            </w:pPr>
            <w:r>
              <w:rPr>
                <w:rFonts w:eastAsia="Malgun Gothic"/>
              </w:rPr>
              <w:t>The SMF+PGW-C FQDN for emergency session used for interworking with EPC.</w:t>
            </w:r>
          </w:p>
        </w:tc>
      </w:tr>
      <w:tr w:rsidR="0049223D" w14:paraId="458BD00D" w14:textId="77777777" w:rsidTr="0049223D">
        <w:trPr>
          <w:cantSplit/>
          <w:tblHeader/>
          <w:jc w:val="center"/>
        </w:trPr>
        <w:tc>
          <w:tcPr>
            <w:tcW w:w="1980" w:type="dxa"/>
            <w:tcBorders>
              <w:top w:val="nil"/>
              <w:left w:val="single" w:sz="4" w:space="0" w:color="auto"/>
              <w:bottom w:val="nil"/>
              <w:right w:val="single" w:sz="4" w:space="0" w:color="auto"/>
            </w:tcBorders>
          </w:tcPr>
          <w:p w14:paraId="5848250B" w14:textId="77777777" w:rsidR="0049223D" w:rsidRDefault="0049223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62C1F2C8" w14:textId="77777777" w:rsidR="0049223D" w:rsidRDefault="0049223D">
            <w:pPr>
              <w:pStyle w:val="TAL"/>
              <w:rPr>
                <w:rFonts w:eastAsia="Malgun Gothic"/>
                <w:b/>
              </w:rPr>
            </w:pPr>
            <w:r>
              <w:rPr>
                <w:rFonts w:eastAsia="Malgun Gothic"/>
                <w:b/>
              </w:rPr>
              <w:t>For each non-emergency PDU Session Id:</w:t>
            </w:r>
          </w:p>
        </w:tc>
      </w:tr>
      <w:tr w:rsidR="0049223D" w14:paraId="199BDEB1" w14:textId="77777777" w:rsidTr="0049223D">
        <w:trPr>
          <w:cantSplit/>
          <w:tblHeader/>
          <w:jc w:val="center"/>
        </w:trPr>
        <w:tc>
          <w:tcPr>
            <w:tcW w:w="1980" w:type="dxa"/>
            <w:tcBorders>
              <w:top w:val="nil"/>
              <w:left w:val="single" w:sz="4" w:space="0" w:color="auto"/>
              <w:bottom w:val="nil"/>
              <w:right w:val="single" w:sz="4" w:space="0" w:color="auto"/>
            </w:tcBorders>
          </w:tcPr>
          <w:p w14:paraId="1FB9640F"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640450E" w14:textId="77777777" w:rsidR="0049223D" w:rsidRDefault="0049223D">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0AA5E702" w14:textId="77777777" w:rsidR="0049223D" w:rsidRDefault="0049223D">
            <w:pPr>
              <w:pStyle w:val="TAL"/>
              <w:rPr>
                <w:rFonts w:eastAsia="Malgun Gothic"/>
              </w:rPr>
            </w:pPr>
            <w:r>
              <w:rPr>
                <w:rFonts w:eastAsia="Malgun Gothic"/>
              </w:rPr>
              <w:t>DNN for the PDU Session.</w:t>
            </w:r>
          </w:p>
        </w:tc>
      </w:tr>
      <w:tr w:rsidR="0049223D" w14:paraId="51D4C187" w14:textId="77777777" w:rsidTr="0049223D">
        <w:trPr>
          <w:cantSplit/>
          <w:tblHeader/>
          <w:jc w:val="center"/>
        </w:trPr>
        <w:tc>
          <w:tcPr>
            <w:tcW w:w="1980" w:type="dxa"/>
            <w:tcBorders>
              <w:top w:val="nil"/>
              <w:left w:val="single" w:sz="4" w:space="0" w:color="auto"/>
              <w:bottom w:val="nil"/>
              <w:right w:val="single" w:sz="4" w:space="0" w:color="auto"/>
            </w:tcBorders>
          </w:tcPr>
          <w:p w14:paraId="0BBAF12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C288F7" w14:textId="77777777" w:rsidR="0049223D" w:rsidRDefault="0049223D">
            <w:pPr>
              <w:pStyle w:val="TAL"/>
              <w:rPr>
                <w:rFonts w:eastAsia="Malgun Gothic"/>
              </w:rPr>
            </w:pPr>
            <w:r>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hideMark/>
          </w:tcPr>
          <w:p w14:paraId="4B0D21C1" w14:textId="77777777" w:rsidR="0049223D" w:rsidRDefault="0049223D">
            <w:pPr>
              <w:pStyle w:val="TAL"/>
              <w:rPr>
                <w:rFonts w:eastAsia="Malgun Gothic"/>
              </w:rPr>
            </w:pPr>
            <w:r>
              <w:rPr>
                <w:rFonts w:eastAsia="Malgun Gothic"/>
              </w:rPr>
              <w:t>Allocated SMF for the PDU Session. Includes SMF IP Address and SMF NF Id.</w:t>
            </w:r>
          </w:p>
        </w:tc>
      </w:tr>
      <w:tr w:rsidR="0049223D" w14:paraId="4407A7E4" w14:textId="77777777" w:rsidTr="0049223D">
        <w:trPr>
          <w:cantSplit/>
          <w:tblHeader/>
          <w:jc w:val="center"/>
        </w:trPr>
        <w:tc>
          <w:tcPr>
            <w:tcW w:w="1980" w:type="dxa"/>
            <w:tcBorders>
              <w:top w:val="nil"/>
              <w:left w:val="single" w:sz="4" w:space="0" w:color="auto"/>
              <w:bottom w:val="nil"/>
              <w:right w:val="single" w:sz="4" w:space="0" w:color="auto"/>
            </w:tcBorders>
          </w:tcPr>
          <w:p w14:paraId="6A113EC4"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A1E688" w14:textId="77777777" w:rsidR="0049223D" w:rsidRDefault="0049223D">
            <w:pPr>
              <w:pStyle w:val="TAL"/>
              <w:rPr>
                <w:rFonts w:eastAsia="Malgun Gothic"/>
              </w:rPr>
            </w:pPr>
            <w:r>
              <w:rPr>
                <w:rFonts w:eastAsia="Malgun Gothic"/>
              </w:rPr>
              <w:t>SMF+PGW-C FQDN</w:t>
            </w:r>
          </w:p>
        </w:tc>
        <w:tc>
          <w:tcPr>
            <w:tcW w:w="4225" w:type="dxa"/>
            <w:tcBorders>
              <w:top w:val="single" w:sz="4" w:space="0" w:color="auto"/>
              <w:left w:val="single" w:sz="4" w:space="0" w:color="auto"/>
              <w:bottom w:val="single" w:sz="4" w:space="0" w:color="auto"/>
              <w:right w:val="single" w:sz="4" w:space="0" w:color="auto"/>
            </w:tcBorders>
            <w:hideMark/>
          </w:tcPr>
          <w:p w14:paraId="0815B684" w14:textId="77777777" w:rsidR="0049223D" w:rsidRDefault="0049223D">
            <w:pPr>
              <w:pStyle w:val="TAL"/>
              <w:rPr>
                <w:rFonts w:eastAsia="Malgun Gothic"/>
              </w:rPr>
            </w:pPr>
            <w:r>
              <w:rPr>
                <w:rFonts w:eastAsia="Malgun Gothic"/>
              </w:rPr>
              <w:t>The S5/S8 SMF+PGW-C FQDN used for interworking with EPS (see NOTE 5).</w:t>
            </w:r>
          </w:p>
        </w:tc>
      </w:tr>
      <w:tr w:rsidR="0049223D" w14:paraId="6D4BF175"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74C0A9A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3A0F24" w14:textId="77777777" w:rsidR="0049223D" w:rsidRDefault="0049223D">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hideMark/>
          </w:tcPr>
          <w:p w14:paraId="3463A209" w14:textId="77777777" w:rsidR="0049223D" w:rsidRDefault="0049223D">
            <w:pPr>
              <w:pStyle w:val="TAL"/>
              <w:rPr>
                <w:rFonts w:eastAsia="Malgun Gothic"/>
              </w:rPr>
            </w:pPr>
            <w:r>
              <w:rPr>
                <w:rFonts w:eastAsia="Malgun Gothic"/>
              </w:rPr>
              <w:t>The PCF ID serving the PDU Session/PDN Connection.</w:t>
            </w:r>
          </w:p>
        </w:tc>
      </w:tr>
      <w:tr w:rsidR="0049223D" w14:paraId="26A1414A"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157B0C91" w14:textId="77777777" w:rsidR="0049223D" w:rsidRDefault="0049223D">
            <w:pPr>
              <w:pStyle w:val="TAL"/>
              <w:rPr>
                <w:rFonts w:eastAsia="宋体"/>
                <w:lang w:eastAsia="zh-CN"/>
              </w:rPr>
            </w:pPr>
            <w:r>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hideMark/>
          </w:tcPr>
          <w:p w14:paraId="2C9DE248" w14:textId="77777777" w:rsidR="0049223D" w:rsidRDefault="0049223D">
            <w:pPr>
              <w:pStyle w:val="TAL"/>
              <w:rPr>
                <w:rFonts w:eastAsia="Malgun Gothic"/>
                <w:lang w:eastAsia="en-GB"/>
              </w:rPr>
            </w:pPr>
            <w:r>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hideMark/>
          </w:tcPr>
          <w:p w14:paraId="3FFEA232" w14:textId="77777777" w:rsidR="0049223D" w:rsidRDefault="0049223D">
            <w:pPr>
              <w:pStyle w:val="TAL"/>
              <w:rPr>
                <w:rFonts w:eastAsia="Malgun Gothic"/>
              </w:rPr>
            </w:pPr>
            <w:r>
              <w:rPr>
                <w:rFonts w:eastAsia="Malgun Gothic"/>
              </w:rPr>
              <w:t>Indicates SMS parameters subscribed for SMS service such as SMS teleservice, SMS barring list</w:t>
            </w:r>
          </w:p>
        </w:tc>
      </w:tr>
      <w:tr w:rsidR="0049223D" w14:paraId="707B4CD7" w14:textId="77777777" w:rsidTr="0049223D">
        <w:trPr>
          <w:cantSplit/>
          <w:tblHeader/>
          <w:jc w:val="center"/>
        </w:trPr>
        <w:tc>
          <w:tcPr>
            <w:tcW w:w="1980" w:type="dxa"/>
            <w:tcBorders>
              <w:top w:val="nil"/>
              <w:left w:val="single" w:sz="4" w:space="0" w:color="auto"/>
              <w:bottom w:val="nil"/>
              <w:right w:val="single" w:sz="4" w:space="0" w:color="auto"/>
            </w:tcBorders>
            <w:hideMark/>
          </w:tcPr>
          <w:p w14:paraId="135287A8" w14:textId="77777777" w:rsidR="0049223D" w:rsidRDefault="0049223D">
            <w:pPr>
              <w:pStyle w:val="TAL"/>
              <w:rPr>
                <w:rFonts w:eastAsia="Malgun Gothic"/>
              </w:rPr>
            </w:pPr>
            <w:r>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hideMark/>
          </w:tcPr>
          <w:p w14:paraId="602AEE5A" w14:textId="77777777" w:rsidR="0049223D" w:rsidRDefault="0049223D">
            <w:pPr>
              <w:pStyle w:val="TAL"/>
              <w:rPr>
                <w:rFonts w:eastAsia="Malgun Gothic"/>
              </w:rPr>
            </w:pPr>
            <w:r>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6A06E6FB" w14:textId="77777777" w:rsidR="0049223D" w:rsidRDefault="0049223D">
            <w:pPr>
              <w:pStyle w:val="TAL"/>
              <w:rPr>
                <w:rFonts w:eastAsia="Malgun Gothic"/>
              </w:rPr>
            </w:pPr>
            <w:r>
              <w:rPr>
                <w:rFonts w:eastAsia="Malgun Gothic"/>
              </w:rPr>
              <w:t>Trace requirements about a UE (e.g. trace reference, address of the Trace Collection Entity, etc.) is defined in TS 32.421 [39].</w:t>
            </w:r>
          </w:p>
          <w:p w14:paraId="25D827CB" w14:textId="77777777" w:rsidR="0049223D" w:rsidRDefault="0049223D">
            <w:pPr>
              <w:pStyle w:val="TAL"/>
              <w:rPr>
                <w:rFonts w:eastAsia="Malgun Gothic"/>
              </w:rPr>
            </w:pPr>
            <w:r>
              <w:rPr>
                <w:rFonts w:eastAsia="Malgun Gothic"/>
              </w:rPr>
              <w:t>This information is only sent to a SMSF in HPLMN.</w:t>
            </w:r>
          </w:p>
        </w:tc>
      </w:tr>
      <w:tr w:rsidR="0049223D" w14:paraId="21BCB20A"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453FD9D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D9562E0" w14:textId="77777777" w:rsidR="0049223D" w:rsidRDefault="0049223D">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26FF0DAF" w14:textId="77777777" w:rsidR="0049223D" w:rsidRDefault="0049223D">
            <w:pPr>
              <w:pStyle w:val="TAL"/>
              <w:rPr>
                <w:rFonts w:eastAsia="Malgun Gothic"/>
              </w:rPr>
            </w:pPr>
            <w:r>
              <w:rPr>
                <w:rFonts w:eastAsia="Malgun Gothic"/>
              </w:rPr>
              <w:t>Routing Indicator assigned to the SUPI.</w:t>
            </w:r>
          </w:p>
        </w:tc>
      </w:tr>
      <w:tr w:rsidR="0049223D" w14:paraId="36CDB55A"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5F06FDB3" w14:textId="77777777" w:rsidR="0049223D" w:rsidRDefault="0049223D">
            <w:pPr>
              <w:pStyle w:val="TAL"/>
              <w:rPr>
                <w:rFonts w:eastAsia="宋体"/>
                <w:lang w:eastAsia="zh-CN"/>
              </w:rPr>
            </w:pPr>
            <w:r>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hideMark/>
          </w:tcPr>
          <w:p w14:paraId="2A3FB497" w14:textId="77777777" w:rsidR="0049223D" w:rsidRDefault="0049223D">
            <w:pPr>
              <w:pStyle w:val="TAL"/>
              <w:rPr>
                <w:rFonts w:eastAsia="Malgun Gothic"/>
                <w:lang w:eastAsia="en-GB"/>
              </w:rPr>
            </w:pPr>
            <w:r>
              <w:rPr>
                <w:rFonts w:eastAsia="Malgun Gothic"/>
              </w:rPr>
              <w:t>SMS Subscription</w:t>
            </w:r>
          </w:p>
        </w:tc>
        <w:tc>
          <w:tcPr>
            <w:tcW w:w="4225" w:type="dxa"/>
            <w:tcBorders>
              <w:top w:val="single" w:sz="4" w:space="0" w:color="auto"/>
              <w:left w:val="single" w:sz="4" w:space="0" w:color="auto"/>
              <w:bottom w:val="nil"/>
              <w:right w:val="single" w:sz="4" w:space="0" w:color="auto"/>
            </w:tcBorders>
            <w:hideMark/>
          </w:tcPr>
          <w:p w14:paraId="68FFC24B" w14:textId="77777777" w:rsidR="0049223D" w:rsidRDefault="0049223D">
            <w:pPr>
              <w:pStyle w:val="TAL"/>
              <w:rPr>
                <w:rFonts w:eastAsia="Malgun Gothic"/>
              </w:rPr>
            </w:pPr>
            <w:r>
              <w:rPr>
                <w:rFonts w:eastAsia="Malgun Gothic"/>
              </w:rPr>
              <w:t>Indicates subscription to any SMS delivery service over NAS irrespective of access type.</w:t>
            </w:r>
          </w:p>
        </w:tc>
      </w:tr>
      <w:tr w:rsidR="0049223D" w14:paraId="595ECA40" w14:textId="77777777" w:rsidTr="0049223D">
        <w:trPr>
          <w:cantSplit/>
          <w:tblHeader/>
          <w:jc w:val="center"/>
        </w:trPr>
        <w:tc>
          <w:tcPr>
            <w:tcW w:w="1980" w:type="dxa"/>
            <w:tcBorders>
              <w:top w:val="nil"/>
              <w:left w:val="single" w:sz="4" w:space="0" w:color="auto"/>
              <w:bottom w:val="single" w:sz="4" w:space="0" w:color="auto"/>
              <w:right w:val="single" w:sz="4" w:space="0" w:color="auto"/>
            </w:tcBorders>
            <w:hideMark/>
          </w:tcPr>
          <w:p w14:paraId="0CB30C13" w14:textId="77777777" w:rsidR="0049223D" w:rsidRDefault="0049223D">
            <w:pPr>
              <w:pStyle w:val="TAL"/>
              <w:rPr>
                <w:rFonts w:eastAsia="Malgun Gothic"/>
              </w:rPr>
            </w:pPr>
            <w:r>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4BE2E83A" w14:textId="77777777" w:rsidR="0049223D" w:rsidRDefault="0049223D">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5AF3E32B" w14:textId="77777777" w:rsidR="0049223D" w:rsidRDefault="0049223D">
            <w:pPr>
              <w:pStyle w:val="TAL"/>
              <w:rPr>
                <w:rFonts w:eastAsia="Malgun Gothic"/>
              </w:rPr>
            </w:pPr>
          </w:p>
        </w:tc>
      </w:tr>
      <w:tr w:rsidR="0049223D" w14:paraId="0206096A"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2481ED17" w14:textId="77777777" w:rsidR="0049223D" w:rsidRDefault="0049223D">
            <w:pPr>
              <w:pStyle w:val="TAL"/>
              <w:rPr>
                <w:rFonts w:eastAsia="宋体"/>
                <w:lang w:eastAsia="zh-CN"/>
              </w:rPr>
            </w:pPr>
            <w:r>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hideMark/>
          </w:tcPr>
          <w:p w14:paraId="27715E27" w14:textId="77777777" w:rsidR="0049223D" w:rsidRDefault="0049223D">
            <w:pPr>
              <w:pStyle w:val="TAL"/>
              <w:rPr>
                <w:rFonts w:eastAsia="Malgun Gothic"/>
                <w:lang w:eastAsia="en-GB"/>
              </w:rPr>
            </w:pPr>
            <w:r>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hideMark/>
          </w:tcPr>
          <w:p w14:paraId="4335CCFE" w14:textId="77777777" w:rsidR="0049223D" w:rsidRDefault="0049223D">
            <w:pPr>
              <w:pStyle w:val="TAL"/>
              <w:rPr>
                <w:rFonts w:eastAsia="Malgun Gothic"/>
              </w:rPr>
            </w:pPr>
            <w:r>
              <w:rPr>
                <w:rFonts w:eastAsia="Malgun Gothic"/>
              </w:rPr>
              <w:t>Indicates SMSF allocated for the UE, including SMSF address and SMSF NF ID.</w:t>
            </w:r>
          </w:p>
        </w:tc>
      </w:tr>
      <w:tr w:rsidR="0049223D" w14:paraId="64EC73FB"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3CA3D284"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3CFF5D5" w14:textId="77777777" w:rsidR="0049223D" w:rsidRDefault="0049223D">
            <w:pPr>
              <w:pStyle w:val="TAL"/>
              <w:rPr>
                <w:rFonts w:eastAsia="Malgun Gothic"/>
              </w:rPr>
            </w:pPr>
            <w:r>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hideMark/>
          </w:tcPr>
          <w:p w14:paraId="0C16E218" w14:textId="77777777" w:rsidR="0049223D" w:rsidRDefault="0049223D">
            <w:pPr>
              <w:pStyle w:val="TAL"/>
              <w:rPr>
                <w:rFonts w:eastAsia="Malgun Gothic"/>
              </w:rPr>
            </w:pPr>
            <w:r>
              <w:rPr>
                <w:rFonts w:eastAsia="Malgun Gothic"/>
              </w:rPr>
              <w:t>3GPP or non-3GPP access through this SMSF</w:t>
            </w:r>
          </w:p>
        </w:tc>
      </w:tr>
      <w:tr w:rsidR="0049223D" w14:paraId="754CA769"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5E2A460A" w14:textId="77777777" w:rsidR="0049223D" w:rsidRDefault="0049223D">
            <w:pPr>
              <w:pStyle w:val="TAL"/>
              <w:rPr>
                <w:rFonts w:eastAsia="宋体"/>
              </w:rPr>
            </w:pPr>
            <w:r>
              <w:rPr>
                <w:rFonts w:eastAsia="宋体"/>
              </w:rPr>
              <w:t>Session Management Subscription data (data needed for PDU</w:t>
            </w:r>
          </w:p>
        </w:tc>
        <w:tc>
          <w:tcPr>
            <w:tcW w:w="2811" w:type="dxa"/>
            <w:tcBorders>
              <w:top w:val="single" w:sz="4" w:space="0" w:color="auto"/>
              <w:left w:val="single" w:sz="4" w:space="0" w:color="auto"/>
              <w:bottom w:val="single" w:sz="4" w:space="0" w:color="auto"/>
              <w:right w:val="single" w:sz="4" w:space="0" w:color="auto"/>
            </w:tcBorders>
            <w:hideMark/>
          </w:tcPr>
          <w:p w14:paraId="16CDD004" w14:textId="77777777" w:rsidR="0049223D" w:rsidRDefault="0049223D">
            <w:pPr>
              <w:pStyle w:val="TAL"/>
              <w:rPr>
                <w:rFonts w:eastAsia="宋体"/>
              </w:rPr>
            </w:pPr>
            <w:r>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hideMark/>
          </w:tcPr>
          <w:p w14:paraId="70B1EFE2" w14:textId="77777777" w:rsidR="0049223D" w:rsidRDefault="0049223D">
            <w:pPr>
              <w:pStyle w:val="TAL"/>
              <w:rPr>
                <w:rFonts w:eastAsia="宋体"/>
              </w:rPr>
            </w:pPr>
            <w:r>
              <w:rPr>
                <w:rFonts w:eastAsia="Malgun Gothic"/>
              </w:rPr>
              <w:t xml:space="preserve">List of the GPSI </w:t>
            </w:r>
            <w:r>
              <w:rPr>
                <w:lang w:eastAsia="zh-CN"/>
              </w:rPr>
              <w:t>(</w:t>
            </w:r>
            <w:r>
              <w:rPr>
                <w:rFonts w:eastAsia="Malgun Gothic"/>
              </w:rPr>
              <w:t>Generic Public Subscription Identifier) used</w:t>
            </w:r>
            <w:r>
              <w:rPr>
                <w:rFonts w:eastAsia="Malgun Gothic"/>
                <w:iCs/>
              </w:rPr>
              <w:t xml:space="preserve"> both inside and outside of the 3GPP system</w:t>
            </w:r>
            <w:r>
              <w:rPr>
                <w:rFonts w:eastAsia="Malgun Gothic"/>
              </w:rPr>
              <w:t xml:space="preserve"> to </w:t>
            </w:r>
            <w:r>
              <w:rPr>
                <w:rFonts w:eastAsia="Malgun Gothic"/>
                <w:lang w:eastAsia="zh-CN"/>
              </w:rPr>
              <w:t>a</w:t>
            </w:r>
            <w:r>
              <w:rPr>
                <w:rFonts w:eastAsia="Malgun Gothic"/>
              </w:rPr>
              <w:t>ddress a 3GPP subscription.</w:t>
            </w:r>
          </w:p>
        </w:tc>
      </w:tr>
      <w:tr w:rsidR="0049223D" w14:paraId="66AB1EC3" w14:textId="77777777" w:rsidTr="0049223D">
        <w:trPr>
          <w:cantSplit/>
          <w:tblHeader/>
          <w:jc w:val="center"/>
        </w:trPr>
        <w:tc>
          <w:tcPr>
            <w:tcW w:w="1980" w:type="dxa"/>
            <w:tcBorders>
              <w:top w:val="nil"/>
              <w:left w:val="single" w:sz="4" w:space="0" w:color="auto"/>
              <w:bottom w:val="nil"/>
              <w:right w:val="single" w:sz="4" w:space="0" w:color="auto"/>
            </w:tcBorders>
            <w:hideMark/>
          </w:tcPr>
          <w:p w14:paraId="18BF6028" w14:textId="77777777" w:rsidR="0049223D" w:rsidRDefault="0049223D">
            <w:pPr>
              <w:pStyle w:val="TAL"/>
              <w:rPr>
                <w:rFonts w:eastAsia="宋体"/>
              </w:rPr>
            </w:pPr>
            <w:r>
              <w:rPr>
                <w:rFonts w:eastAsia="宋体"/>
              </w:rPr>
              <w:t>Session Establishment)</w:t>
            </w:r>
          </w:p>
        </w:tc>
        <w:tc>
          <w:tcPr>
            <w:tcW w:w="2811" w:type="dxa"/>
            <w:tcBorders>
              <w:top w:val="single" w:sz="4" w:space="0" w:color="auto"/>
              <w:left w:val="single" w:sz="4" w:space="0" w:color="auto"/>
              <w:bottom w:val="single" w:sz="4" w:space="0" w:color="auto"/>
              <w:right w:val="single" w:sz="4" w:space="0" w:color="auto"/>
            </w:tcBorders>
            <w:hideMark/>
          </w:tcPr>
          <w:p w14:paraId="00D89F80" w14:textId="77777777" w:rsidR="0049223D" w:rsidRDefault="0049223D">
            <w:pPr>
              <w:pStyle w:val="TAL"/>
              <w:rPr>
                <w:rFonts w:eastAsia="宋体"/>
              </w:rPr>
            </w:pPr>
            <w:r>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hideMark/>
          </w:tcPr>
          <w:p w14:paraId="116B911F" w14:textId="77777777" w:rsidR="0049223D" w:rsidRDefault="0049223D">
            <w:pPr>
              <w:pStyle w:val="TAL"/>
              <w:rPr>
                <w:rFonts w:eastAsia="宋体"/>
              </w:rPr>
            </w:pPr>
            <w:r>
              <w:rPr>
                <w:rFonts w:eastAsia="Malgun Gothic"/>
              </w:rPr>
              <w:t>List of the subscribed internal group(s) that the UE belongs to.</w:t>
            </w:r>
          </w:p>
        </w:tc>
      </w:tr>
      <w:tr w:rsidR="0049223D" w14:paraId="129356C5" w14:textId="77777777" w:rsidTr="0049223D">
        <w:trPr>
          <w:cantSplit/>
          <w:tblHeader/>
          <w:jc w:val="center"/>
        </w:trPr>
        <w:tc>
          <w:tcPr>
            <w:tcW w:w="1980" w:type="dxa"/>
            <w:tcBorders>
              <w:top w:val="nil"/>
              <w:left w:val="single" w:sz="4" w:space="0" w:color="auto"/>
              <w:bottom w:val="nil"/>
              <w:right w:val="single" w:sz="4" w:space="0" w:color="auto"/>
            </w:tcBorders>
          </w:tcPr>
          <w:p w14:paraId="4DC815A3" w14:textId="77777777" w:rsidR="0049223D" w:rsidRDefault="0049223D">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0FF2FADD" w14:textId="77777777" w:rsidR="0049223D" w:rsidRDefault="0049223D">
            <w:pPr>
              <w:pStyle w:val="TAL"/>
              <w:rPr>
                <w:rFonts w:eastAsia="宋体"/>
              </w:rPr>
            </w:pPr>
            <w:r>
              <w:rPr>
                <w:rFonts w:eastAsia="宋体"/>
              </w:rPr>
              <w:t>Trace Requirements</w:t>
            </w:r>
          </w:p>
        </w:tc>
        <w:tc>
          <w:tcPr>
            <w:tcW w:w="4225" w:type="dxa"/>
            <w:tcBorders>
              <w:top w:val="single" w:sz="4" w:space="0" w:color="auto"/>
              <w:left w:val="single" w:sz="4" w:space="0" w:color="auto"/>
              <w:bottom w:val="single" w:sz="4" w:space="0" w:color="auto"/>
              <w:right w:val="single" w:sz="4" w:space="0" w:color="auto"/>
            </w:tcBorders>
            <w:hideMark/>
          </w:tcPr>
          <w:p w14:paraId="778EB24B" w14:textId="77777777" w:rsidR="0049223D" w:rsidRDefault="0049223D">
            <w:pPr>
              <w:pStyle w:val="TAL"/>
              <w:rPr>
                <w:rFonts w:eastAsia="宋体"/>
              </w:rPr>
            </w:pPr>
            <w:r>
              <w:rPr>
                <w:rFonts w:eastAsia="宋体"/>
              </w:rPr>
              <w:t>Trace requirements about a UE (e.g. trace reference, address of the Trace Collection Entity, etc…) is defined in TS 32.421 [39].</w:t>
            </w:r>
          </w:p>
          <w:p w14:paraId="385AE86C" w14:textId="77777777" w:rsidR="0049223D" w:rsidRDefault="0049223D">
            <w:pPr>
              <w:pStyle w:val="TAL"/>
              <w:rPr>
                <w:rFonts w:eastAsia="宋体"/>
              </w:rPr>
            </w:pPr>
            <w:r>
              <w:rPr>
                <w:rFonts w:eastAsia="宋体"/>
              </w:rPr>
              <w:t>This information is only sent to a SMF in the HPLMN or one of its equivalent PLMN(s).</w:t>
            </w:r>
          </w:p>
        </w:tc>
      </w:tr>
      <w:tr w:rsidR="0049223D" w14:paraId="7BD81440" w14:textId="77777777" w:rsidTr="0049223D">
        <w:trPr>
          <w:cantSplit/>
          <w:tblHeader/>
          <w:jc w:val="center"/>
        </w:trPr>
        <w:tc>
          <w:tcPr>
            <w:tcW w:w="1980" w:type="dxa"/>
            <w:tcBorders>
              <w:top w:val="nil"/>
              <w:left w:val="single" w:sz="4" w:space="0" w:color="auto"/>
              <w:bottom w:val="nil"/>
              <w:right w:val="single" w:sz="4" w:space="0" w:color="auto"/>
            </w:tcBorders>
          </w:tcPr>
          <w:p w14:paraId="39748DBF" w14:textId="77777777" w:rsidR="0049223D" w:rsidRDefault="0049223D">
            <w:pPr>
              <w:pStyle w:val="TAL"/>
              <w:rPr>
                <w:rFonts w:eastAsia="宋体"/>
              </w:rPr>
            </w:pPr>
          </w:p>
        </w:tc>
        <w:tc>
          <w:tcPr>
            <w:tcW w:w="2811" w:type="dxa"/>
            <w:tcBorders>
              <w:top w:val="single" w:sz="4" w:space="0" w:color="auto"/>
              <w:left w:val="single" w:sz="4" w:space="0" w:color="auto"/>
              <w:bottom w:val="single" w:sz="4" w:space="0" w:color="auto"/>
              <w:right w:val="single" w:sz="4" w:space="0" w:color="auto"/>
            </w:tcBorders>
            <w:hideMark/>
          </w:tcPr>
          <w:p w14:paraId="476EAB7B" w14:textId="77777777" w:rsidR="0049223D" w:rsidRDefault="0049223D">
            <w:pPr>
              <w:pStyle w:val="TAL"/>
              <w:rPr>
                <w:rFonts w:eastAsia="宋体"/>
              </w:rPr>
            </w:pPr>
            <w:r>
              <w:rPr>
                <w:rFonts w:eastAsia="宋体"/>
              </w:rPr>
              <w:t>Routing Indicator</w:t>
            </w:r>
          </w:p>
        </w:tc>
        <w:tc>
          <w:tcPr>
            <w:tcW w:w="4225" w:type="dxa"/>
            <w:tcBorders>
              <w:top w:val="single" w:sz="4" w:space="0" w:color="auto"/>
              <w:left w:val="single" w:sz="4" w:space="0" w:color="auto"/>
              <w:bottom w:val="single" w:sz="4" w:space="0" w:color="auto"/>
              <w:right w:val="single" w:sz="4" w:space="0" w:color="auto"/>
            </w:tcBorders>
            <w:hideMark/>
          </w:tcPr>
          <w:p w14:paraId="7BB57861" w14:textId="77777777" w:rsidR="0049223D" w:rsidRDefault="0049223D">
            <w:pPr>
              <w:pStyle w:val="TAL"/>
              <w:rPr>
                <w:rFonts w:eastAsia="宋体"/>
              </w:rPr>
            </w:pPr>
            <w:r>
              <w:rPr>
                <w:rFonts w:eastAsia="宋体"/>
              </w:rPr>
              <w:t>Routing Indicator assigned to the SUPI.</w:t>
            </w:r>
          </w:p>
        </w:tc>
      </w:tr>
      <w:tr w:rsidR="0049223D" w14:paraId="217B50E2" w14:textId="77777777" w:rsidTr="0049223D">
        <w:trPr>
          <w:cantSplit/>
          <w:tblHeader/>
          <w:jc w:val="center"/>
        </w:trPr>
        <w:tc>
          <w:tcPr>
            <w:tcW w:w="1980" w:type="dxa"/>
            <w:tcBorders>
              <w:top w:val="nil"/>
              <w:left w:val="single" w:sz="4" w:space="0" w:color="auto"/>
              <w:bottom w:val="nil"/>
              <w:right w:val="single" w:sz="4" w:space="0" w:color="auto"/>
            </w:tcBorders>
          </w:tcPr>
          <w:p w14:paraId="2B8DD48F" w14:textId="77777777" w:rsidR="0049223D" w:rsidRDefault="0049223D">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7B204EC8" w14:textId="77777777" w:rsidR="0049223D" w:rsidRDefault="0049223D">
            <w:pPr>
              <w:pStyle w:val="TAL"/>
              <w:rPr>
                <w:rFonts w:eastAsia="Malgun Gothic"/>
                <w:b/>
                <w:lang w:eastAsia="en-GB"/>
              </w:rPr>
            </w:pPr>
            <w:r>
              <w:rPr>
                <w:rFonts w:eastAsia="Malgun Gothic"/>
                <w:b/>
              </w:rPr>
              <w:t>Session Management Subscription data contains one or more S-NSSAI level subscription data:</w:t>
            </w:r>
          </w:p>
        </w:tc>
      </w:tr>
      <w:tr w:rsidR="0049223D" w14:paraId="35C98BC0" w14:textId="77777777" w:rsidTr="0049223D">
        <w:trPr>
          <w:cantSplit/>
          <w:tblHeader/>
          <w:jc w:val="center"/>
        </w:trPr>
        <w:tc>
          <w:tcPr>
            <w:tcW w:w="1980" w:type="dxa"/>
            <w:tcBorders>
              <w:top w:val="nil"/>
              <w:left w:val="single" w:sz="4" w:space="0" w:color="auto"/>
              <w:bottom w:val="nil"/>
              <w:right w:val="single" w:sz="4" w:space="0" w:color="auto"/>
            </w:tcBorders>
          </w:tcPr>
          <w:p w14:paraId="12DABC41"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C74CE65" w14:textId="77777777" w:rsidR="0049223D" w:rsidRDefault="0049223D">
            <w:pPr>
              <w:pStyle w:val="TAL"/>
              <w:rPr>
                <w:rFonts w:eastAsia="Malgun Gothic"/>
              </w:rPr>
            </w:pPr>
            <w:r>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hideMark/>
          </w:tcPr>
          <w:p w14:paraId="581EEF27" w14:textId="77777777" w:rsidR="0049223D" w:rsidRDefault="0049223D">
            <w:pPr>
              <w:pStyle w:val="TAL"/>
              <w:rPr>
                <w:rFonts w:eastAsia="Malgun Gothic"/>
              </w:rPr>
            </w:pPr>
            <w:r>
              <w:rPr>
                <w:rFonts w:eastAsia="Malgun Gothic"/>
              </w:rPr>
              <w:t>Indicates the value of the S-NSSAI.</w:t>
            </w:r>
          </w:p>
        </w:tc>
      </w:tr>
      <w:tr w:rsidR="0049223D" w14:paraId="44296A8A" w14:textId="77777777" w:rsidTr="0049223D">
        <w:trPr>
          <w:cantSplit/>
          <w:tblHeader/>
          <w:jc w:val="center"/>
        </w:trPr>
        <w:tc>
          <w:tcPr>
            <w:tcW w:w="1980" w:type="dxa"/>
            <w:tcBorders>
              <w:top w:val="nil"/>
              <w:left w:val="single" w:sz="4" w:space="0" w:color="auto"/>
              <w:bottom w:val="nil"/>
              <w:right w:val="single" w:sz="4" w:space="0" w:color="auto"/>
            </w:tcBorders>
          </w:tcPr>
          <w:p w14:paraId="100323C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37FAF9A" w14:textId="77777777" w:rsidR="0049223D" w:rsidRDefault="0049223D">
            <w:pPr>
              <w:pStyle w:val="TAL"/>
              <w:rPr>
                <w:rFonts w:eastAsia="Malgun Gothic"/>
              </w:rPr>
            </w:pPr>
            <w:r>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hideMark/>
          </w:tcPr>
          <w:p w14:paraId="348096E4" w14:textId="77777777" w:rsidR="0049223D" w:rsidRDefault="0049223D">
            <w:pPr>
              <w:pStyle w:val="TAL"/>
              <w:rPr>
                <w:rFonts w:eastAsia="Malgun Gothic"/>
              </w:rPr>
            </w:pPr>
            <w:r>
              <w:rPr>
                <w:rFonts w:eastAsia="Malgun Gothic"/>
              </w:rPr>
              <w:t>List of the subscribed DNNs for the S-NSSAI (NOTE 1).</w:t>
            </w:r>
          </w:p>
        </w:tc>
      </w:tr>
      <w:tr w:rsidR="0049223D" w14:paraId="2A067FA7" w14:textId="77777777" w:rsidTr="0049223D">
        <w:trPr>
          <w:cantSplit/>
          <w:tblHeader/>
          <w:jc w:val="center"/>
        </w:trPr>
        <w:tc>
          <w:tcPr>
            <w:tcW w:w="1980" w:type="dxa"/>
            <w:tcBorders>
              <w:top w:val="nil"/>
              <w:left w:val="single" w:sz="4" w:space="0" w:color="auto"/>
              <w:bottom w:val="nil"/>
              <w:right w:val="single" w:sz="4" w:space="0" w:color="auto"/>
            </w:tcBorders>
          </w:tcPr>
          <w:p w14:paraId="03E91571" w14:textId="77777777" w:rsidR="0049223D" w:rsidRDefault="0049223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hideMark/>
          </w:tcPr>
          <w:p w14:paraId="1FE83358" w14:textId="77777777" w:rsidR="0049223D" w:rsidRDefault="0049223D">
            <w:pPr>
              <w:pStyle w:val="TAL"/>
              <w:rPr>
                <w:rFonts w:eastAsia="Malgun Gothic"/>
                <w:b/>
              </w:rPr>
            </w:pPr>
            <w:r>
              <w:rPr>
                <w:rFonts w:eastAsia="Malgun Gothic"/>
                <w:b/>
              </w:rPr>
              <w:t>For each DNN in S-NSSAI level subscription data:</w:t>
            </w:r>
          </w:p>
        </w:tc>
      </w:tr>
      <w:tr w:rsidR="0049223D" w14:paraId="0F732932" w14:textId="77777777" w:rsidTr="0049223D">
        <w:trPr>
          <w:cantSplit/>
          <w:tblHeader/>
          <w:jc w:val="center"/>
        </w:trPr>
        <w:tc>
          <w:tcPr>
            <w:tcW w:w="1980" w:type="dxa"/>
            <w:tcBorders>
              <w:top w:val="nil"/>
              <w:left w:val="single" w:sz="4" w:space="0" w:color="auto"/>
              <w:bottom w:val="nil"/>
              <w:right w:val="single" w:sz="4" w:space="0" w:color="auto"/>
            </w:tcBorders>
          </w:tcPr>
          <w:p w14:paraId="565BE47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E595971" w14:textId="77777777" w:rsidR="0049223D" w:rsidRDefault="0049223D">
            <w:pPr>
              <w:pStyle w:val="TAL"/>
              <w:rPr>
                <w:rFonts w:eastAsia="Malgun Gothic"/>
              </w:rPr>
            </w:pPr>
            <w:r>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hideMark/>
          </w:tcPr>
          <w:p w14:paraId="64C90935" w14:textId="77777777" w:rsidR="0049223D" w:rsidRDefault="0049223D">
            <w:pPr>
              <w:pStyle w:val="TAL"/>
              <w:rPr>
                <w:rFonts w:eastAsia="Malgun Gothic"/>
              </w:rPr>
            </w:pPr>
            <w:r>
              <w:rPr>
                <w:rFonts w:eastAsia="Malgun Gothic"/>
              </w:rPr>
              <w:t>DNN for the PDU Session.</w:t>
            </w:r>
          </w:p>
        </w:tc>
      </w:tr>
      <w:tr w:rsidR="0049223D" w14:paraId="0437EEE9" w14:textId="77777777" w:rsidTr="0049223D">
        <w:trPr>
          <w:cantSplit/>
          <w:tblHeader/>
          <w:jc w:val="center"/>
        </w:trPr>
        <w:tc>
          <w:tcPr>
            <w:tcW w:w="1980" w:type="dxa"/>
            <w:tcBorders>
              <w:top w:val="nil"/>
              <w:left w:val="single" w:sz="4" w:space="0" w:color="auto"/>
              <w:bottom w:val="nil"/>
              <w:right w:val="single" w:sz="4" w:space="0" w:color="auto"/>
            </w:tcBorders>
          </w:tcPr>
          <w:p w14:paraId="50002F11"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21A7917" w14:textId="77777777" w:rsidR="0049223D" w:rsidRDefault="0049223D">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hideMark/>
          </w:tcPr>
          <w:p w14:paraId="3CA43FFF" w14:textId="77777777" w:rsidR="0049223D" w:rsidRDefault="0049223D">
            <w:pPr>
              <w:pStyle w:val="TAL"/>
              <w:rPr>
                <w:rFonts w:eastAsia="Malgun Gothic"/>
              </w:rPr>
            </w:pPr>
            <w:r>
              <w:rPr>
                <w:rFonts w:eastAsia="Malgun Gothic"/>
              </w:rPr>
              <w:t>Indicates whether the DNN is used for aerial services (e.g. UAS operations or C2, etc.) as described in TS 23.256 [80].</w:t>
            </w:r>
          </w:p>
        </w:tc>
      </w:tr>
      <w:tr w:rsidR="0049223D" w14:paraId="128403A9" w14:textId="77777777" w:rsidTr="0049223D">
        <w:trPr>
          <w:cantSplit/>
          <w:tblHeader/>
          <w:jc w:val="center"/>
        </w:trPr>
        <w:tc>
          <w:tcPr>
            <w:tcW w:w="1980" w:type="dxa"/>
            <w:tcBorders>
              <w:top w:val="nil"/>
              <w:left w:val="single" w:sz="4" w:space="0" w:color="auto"/>
              <w:bottom w:val="nil"/>
              <w:right w:val="single" w:sz="4" w:space="0" w:color="auto"/>
            </w:tcBorders>
          </w:tcPr>
          <w:p w14:paraId="70D508E1"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7C28E55" w14:textId="77777777" w:rsidR="0049223D" w:rsidRDefault="0049223D">
            <w:pPr>
              <w:pStyle w:val="TAL"/>
              <w:rPr>
                <w:rFonts w:eastAsia="Malgun Gothic"/>
              </w:rPr>
            </w:pPr>
            <w:r>
              <w:rPr>
                <w:rFonts w:eastAsia="Malgun Gothic"/>
              </w:rPr>
              <w:t>Framed Route information</w:t>
            </w:r>
          </w:p>
        </w:tc>
        <w:tc>
          <w:tcPr>
            <w:tcW w:w="4225" w:type="dxa"/>
            <w:tcBorders>
              <w:top w:val="single" w:sz="4" w:space="0" w:color="auto"/>
              <w:left w:val="single" w:sz="4" w:space="0" w:color="auto"/>
              <w:bottom w:val="single" w:sz="4" w:space="0" w:color="auto"/>
              <w:right w:val="single" w:sz="4" w:space="0" w:color="auto"/>
            </w:tcBorders>
            <w:hideMark/>
          </w:tcPr>
          <w:p w14:paraId="3DDB309D" w14:textId="77777777" w:rsidR="0049223D" w:rsidRDefault="0049223D">
            <w:pPr>
              <w:pStyle w:val="TAL"/>
              <w:rPr>
                <w:rFonts w:eastAsia="Malgun Gothic"/>
              </w:rPr>
            </w:pPr>
            <w:r>
              <w:rPr>
                <w:rFonts w:eastAsia="Malgun Gothic"/>
              </w:rPr>
              <w:t>Set of Framed Routes. A Framed Route refers to a range of IPv4 addresses / IPv6 Prefixes to associate with a PDU Session established on this (DNN, S-NSSAI).</w:t>
            </w:r>
          </w:p>
          <w:p w14:paraId="1CE4D9CB" w14:textId="77777777" w:rsidR="0049223D" w:rsidRDefault="0049223D">
            <w:pPr>
              <w:pStyle w:val="TAL"/>
              <w:rPr>
                <w:rFonts w:eastAsia="Malgun Gothic"/>
              </w:rPr>
            </w:pPr>
            <w:r>
              <w:rPr>
                <w:rFonts w:eastAsia="Malgun Gothic"/>
              </w:rPr>
              <w:t>See NOTE 4.</w:t>
            </w:r>
          </w:p>
        </w:tc>
      </w:tr>
      <w:tr w:rsidR="0049223D" w14:paraId="2661CE1E" w14:textId="77777777" w:rsidTr="0049223D">
        <w:trPr>
          <w:cantSplit/>
          <w:tblHeader/>
          <w:jc w:val="center"/>
        </w:trPr>
        <w:tc>
          <w:tcPr>
            <w:tcW w:w="1980" w:type="dxa"/>
            <w:tcBorders>
              <w:top w:val="nil"/>
              <w:left w:val="single" w:sz="4" w:space="0" w:color="auto"/>
              <w:bottom w:val="nil"/>
              <w:right w:val="single" w:sz="4" w:space="0" w:color="auto"/>
            </w:tcBorders>
          </w:tcPr>
          <w:p w14:paraId="6D8D25B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ED981A" w14:textId="77777777" w:rsidR="0049223D" w:rsidRDefault="0049223D">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hideMark/>
          </w:tcPr>
          <w:p w14:paraId="67F1128E" w14:textId="77777777" w:rsidR="0049223D" w:rsidRDefault="0049223D">
            <w:pPr>
              <w:pStyle w:val="TAL"/>
              <w:rPr>
                <w:rFonts w:eastAsia="Malgun Gothic"/>
              </w:rPr>
            </w:pPr>
            <w:r>
              <w:rPr>
                <w:rFonts w:eastAsia="Malgun Gothic"/>
              </w:rPr>
              <w:t>Information used for selecting how the UE IP address is to be allocated (see clause 5.8.2.2.1 in TS 23.501 [2]).</w:t>
            </w:r>
          </w:p>
        </w:tc>
      </w:tr>
      <w:tr w:rsidR="0049223D" w14:paraId="1B0FA189" w14:textId="77777777" w:rsidTr="0049223D">
        <w:trPr>
          <w:cantSplit/>
          <w:tblHeader/>
          <w:jc w:val="center"/>
        </w:trPr>
        <w:tc>
          <w:tcPr>
            <w:tcW w:w="1980" w:type="dxa"/>
            <w:tcBorders>
              <w:top w:val="nil"/>
              <w:left w:val="single" w:sz="4" w:space="0" w:color="auto"/>
              <w:bottom w:val="nil"/>
              <w:right w:val="single" w:sz="4" w:space="0" w:color="auto"/>
            </w:tcBorders>
          </w:tcPr>
          <w:p w14:paraId="112D2A6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CC021D6" w14:textId="77777777" w:rsidR="0049223D" w:rsidRDefault="0049223D">
            <w:pPr>
              <w:pStyle w:val="TAL"/>
              <w:rPr>
                <w:rFonts w:eastAsia="Malgun Gothic"/>
              </w:rPr>
            </w:pPr>
            <w:r>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hideMark/>
          </w:tcPr>
          <w:p w14:paraId="41DECA9C" w14:textId="77777777" w:rsidR="0049223D" w:rsidRDefault="0049223D">
            <w:pPr>
              <w:pStyle w:val="TAL"/>
              <w:rPr>
                <w:rFonts w:eastAsia="Malgun Gothic"/>
              </w:rPr>
            </w:pPr>
            <w:r>
              <w:rPr>
                <w:rFonts w:eastAsia="Malgun Gothic"/>
              </w:rPr>
              <w:t>Indicates the allowed PDU Session Types (IPv4, IPv6, IPv4v6, Ethernet and Unstructured) for the DNN, S-NSSAI. See NOTE 6.</w:t>
            </w:r>
          </w:p>
        </w:tc>
      </w:tr>
      <w:tr w:rsidR="0049223D" w14:paraId="5604285E" w14:textId="77777777" w:rsidTr="0049223D">
        <w:trPr>
          <w:cantSplit/>
          <w:tblHeader/>
          <w:jc w:val="center"/>
        </w:trPr>
        <w:tc>
          <w:tcPr>
            <w:tcW w:w="1980" w:type="dxa"/>
            <w:tcBorders>
              <w:top w:val="nil"/>
              <w:left w:val="single" w:sz="4" w:space="0" w:color="auto"/>
              <w:bottom w:val="nil"/>
              <w:right w:val="single" w:sz="4" w:space="0" w:color="auto"/>
            </w:tcBorders>
          </w:tcPr>
          <w:p w14:paraId="41B4B699"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CCDDD67" w14:textId="77777777" w:rsidR="0049223D" w:rsidRDefault="0049223D">
            <w:pPr>
              <w:pStyle w:val="TAL"/>
              <w:rPr>
                <w:rFonts w:eastAsia="Malgun Gothic"/>
              </w:rPr>
            </w:pPr>
            <w:r>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hideMark/>
          </w:tcPr>
          <w:p w14:paraId="10B39FBF" w14:textId="77777777" w:rsidR="0049223D" w:rsidRDefault="0049223D">
            <w:pPr>
              <w:pStyle w:val="TAL"/>
              <w:rPr>
                <w:rFonts w:eastAsia="Malgun Gothic"/>
              </w:rPr>
            </w:pPr>
            <w:r>
              <w:rPr>
                <w:rFonts w:eastAsia="Malgun Gothic"/>
              </w:rPr>
              <w:t>Indicates the default PDU Session Type for the DNN, S-NSSAI.</w:t>
            </w:r>
          </w:p>
        </w:tc>
      </w:tr>
      <w:tr w:rsidR="0049223D" w14:paraId="45C5DF44" w14:textId="77777777" w:rsidTr="0049223D">
        <w:trPr>
          <w:cantSplit/>
          <w:tblHeader/>
          <w:jc w:val="center"/>
        </w:trPr>
        <w:tc>
          <w:tcPr>
            <w:tcW w:w="1980" w:type="dxa"/>
            <w:tcBorders>
              <w:top w:val="nil"/>
              <w:left w:val="single" w:sz="4" w:space="0" w:color="auto"/>
              <w:bottom w:val="nil"/>
              <w:right w:val="single" w:sz="4" w:space="0" w:color="auto"/>
            </w:tcBorders>
          </w:tcPr>
          <w:p w14:paraId="788D910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A010B63" w14:textId="77777777" w:rsidR="0049223D" w:rsidRDefault="0049223D">
            <w:pPr>
              <w:pStyle w:val="TAL"/>
              <w:rPr>
                <w:rFonts w:eastAsia="Malgun Gothic"/>
              </w:rPr>
            </w:pPr>
            <w:r>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hideMark/>
          </w:tcPr>
          <w:p w14:paraId="451EB300" w14:textId="77777777" w:rsidR="0049223D" w:rsidRDefault="0049223D">
            <w:pPr>
              <w:pStyle w:val="TAL"/>
              <w:rPr>
                <w:rFonts w:eastAsia="Malgun Gothic"/>
              </w:rPr>
            </w:pPr>
            <w:r>
              <w:rPr>
                <w:rFonts w:eastAsia="Malgun Gothic"/>
              </w:rPr>
              <w:t>Indicates the allowed SSC modes for the DNN, S-NSSAI.</w:t>
            </w:r>
          </w:p>
        </w:tc>
      </w:tr>
      <w:tr w:rsidR="0049223D" w14:paraId="5785B47A" w14:textId="77777777" w:rsidTr="0049223D">
        <w:trPr>
          <w:cantSplit/>
          <w:tblHeader/>
          <w:jc w:val="center"/>
        </w:trPr>
        <w:tc>
          <w:tcPr>
            <w:tcW w:w="1980" w:type="dxa"/>
            <w:tcBorders>
              <w:top w:val="nil"/>
              <w:left w:val="single" w:sz="4" w:space="0" w:color="auto"/>
              <w:bottom w:val="nil"/>
              <w:right w:val="single" w:sz="4" w:space="0" w:color="auto"/>
            </w:tcBorders>
          </w:tcPr>
          <w:p w14:paraId="53130C7E"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CD320FB" w14:textId="77777777" w:rsidR="0049223D" w:rsidRDefault="0049223D">
            <w:pPr>
              <w:pStyle w:val="TAL"/>
              <w:rPr>
                <w:rFonts w:eastAsia="Malgun Gothic"/>
              </w:rPr>
            </w:pPr>
            <w:r>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hideMark/>
          </w:tcPr>
          <w:p w14:paraId="6AA5038A" w14:textId="77777777" w:rsidR="0049223D" w:rsidRDefault="0049223D">
            <w:pPr>
              <w:pStyle w:val="TAL"/>
              <w:rPr>
                <w:rFonts w:eastAsia="Malgun Gothic"/>
              </w:rPr>
            </w:pPr>
            <w:r>
              <w:rPr>
                <w:rFonts w:eastAsia="Malgun Gothic"/>
              </w:rPr>
              <w:t>Indicate the default SSC mode for the DNN, S-NSSAI.</w:t>
            </w:r>
          </w:p>
        </w:tc>
      </w:tr>
      <w:tr w:rsidR="0049223D" w14:paraId="7952B9E2" w14:textId="77777777" w:rsidTr="0049223D">
        <w:trPr>
          <w:cantSplit/>
          <w:tblHeader/>
          <w:jc w:val="center"/>
        </w:trPr>
        <w:tc>
          <w:tcPr>
            <w:tcW w:w="1980" w:type="dxa"/>
            <w:tcBorders>
              <w:top w:val="nil"/>
              <w:left w:val="single" w:sz="4" w:space="0" w:color="auto"/>
              <w:bottom w:val="nil"/>
              <w:right w:val="single" w:sz="4" w:space="0" w:color="auto"/>
            </w:tcBorders>
          </w:tcPr>
          <w:p w14:paraId="3F69830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DD3E9FF" w14:textId="77777777" w:rsidR="0049223D" w:rsidRDefault="0049223D">
            <w:pPr>
              <w:pStyle w:val="TAL"/>
              <w:rPr>
                <w:rFonts w:eastAsia="Malgun Gothic"/>
              </w:rPr>
            </w:pPr>
            <w:r>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hideMark/>
          </w:tcPr>
          <w:p w14:paraId="55C4C8A8" w14:textId="77777777" w:rsidR="0049223D" w:rsidRDefault="0049223D">
            <w:pPr>
              <w:pStyle w:val="TAL"/>
              <w:rPr>
                <w:rFonts w:eastAsia="Malgun Gothic"/>
              </w:rPr>
            </w:pPr>
            <w:r>
              <w:rPr>
                <w:rFonts w:eastAsia="Malgun Gothic"/>
              </w:rPr>
              <w:t>Indicates whether interworking with EPS is supported for this DNN and S-NSSAI.</w:t>
            </w:r>
          </w:p>
        </w:tc>
      </w:tr>
      <w:tr w:rsidR="0049223D" w14:paraId="6135C0C2" w14:textId="77777777" w:rsidTr="0049223D">
        <w:trPr>
          <w:cantSplit/>
          <w:tblHeader/>
          <w:jc w:val="center"/>
        </w:trPr>
        <w:tc>
          <w:tcPr>
            <w:tcW w:w="1980" w:type="dxa"/>
            <w:tcBorders>
              <w:top w:val="nil"/>
              <w:left w:val="single" w:sz="4" w:space="0" w:color="auto"/>
              <w:bottom w:val="nil"/>
              <w:right w:val="single" w:sz="4" w:space="0" w:color="auto"/>
            </w:tcBorders>
          </w:tcPr>
          <w:p w14:paraId="75B1FFAB"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8AA4AF7" w14:textId="77777777" w:rsidR="0049223D" w:rsidRDefault="0049223D">
            <w:pPr>
              <w:pStyle w:val="TAL"/>
              <w:rPr>
                <w:rFonts w:eastAsia="Malgun Gothic"/>
              </w:rPr>
            </w:pPr>
            <w:r>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hideMark/>
          </w:tcPr>
          <w:p w14:paraId="480ACBB5" w14:textId="77777777" w:rsidR="0049223D" w:rsidRDefault="0049223D">
            <w:pPr>
              <w:pStyle w:val="TAL"/>
              <w:rPr>
                <w:rFonts w:eastAsia="Malgun Gothic"/>
              </w:rPr>
            </w:pPr>
            <w:r>
              <w:rPr>
                <w:rFonts w:eastAsia="Malgun Gothic"/>
              </w:rPr>
              <w:t>The QoS Flow level QoS parameter values (5QI and ARP) for the DNN, S-NSSAI (see clause 5.7.2.7 of TS 23.501 [2]).</w:t>
            </w:r>
          </w:p>
        </w:tc>
      </w:tr>
      <w:tr w:rsidR="0049223D" w14:paraId="0BF0DE17" w14:textId="77777777" w:rsidTr="0049223D">
        <w:trPr>
          <w:cantSplit/>
          <w:tblHeader/>
          <w:jc w:val="center"/>
        </w:trPr>
        <w:tc>
          <w:tcPr>
            <w:tcW w:w="1980" w:type="dxa"/>
            <w:tcBorders>
              <w:top w:val="nil"/>
              <w:left w:val="single" w:sz="4" w:space="0" w:color="auto"/>
              <w:bottom w:val="nil"/>
              <w:right w:val="single" w:sz="4" w:space="0" w:color="auto"/>
            </w:tcBorders>
          </w:tcPr>
          <w:p w14:paraId="6630C2CB"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ADCA4C" w14:textId="77777777" w:rsidR="0049223D" w:rsidRDefault="0049223D">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hideMark/>
          </w:tcPr>
          <w:p w14:paraId="6136BCAB" w14:textId="77777777" w:rsidR="0049223D" w:rsidRDefault="0049223D">
            <w:pPr>
              <w:pStyle w:val="TAL"/>
              <w:rPr>
                <w:rFonts w:eastAsia="Malgun Gothic"/>
              </w:rPr>
            </w:pPr>
            <w:r>
              <w:rPr>
                <w:rFonts w:eastAsia="Malgun Gothic"/>
              </w:rPr>
              <w:t>It contains Charging Characteristics as defined in Annex A clause A.1 of TS 32.255 [45]. This information, when provided, shall override any corresponding predefined information at the SMF.</w:t>
            </w:r>
          </w:p>
        </w:tc>
      </w:tr>
      <w:tr w:rsidR="0049223D" w14:paraId="5F9ACB59" w14:textId="77777777" w:rsidTr="0049223D">
        <w:trPr>
          <w:cantSplit/>
          <w:tblHeader/>
          <w:jc w:val="center"/>
        </w:trPr>
        <w:tc>
          <w:tcPr>
            <w:tcW w:w="1980" w:type="dxa"/>
            <w:tcBorders>
              <w:top w:val="nil"/>
              <w:left w:val="single" w:sz="4" w:space="0" w:color="auto"/>
              <w:bottom w:val="nil"/>
              <w:right w:val="single" w:sz="4" w:space="0" w:color="auto"/>
            </w:tcBorders>
          </w:tcPr>
          <w:p w14:paraId="3284D666"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D21C9D1" w14:textId="77777777" w:rsidR="0049223D" w:rsidRDefault="0049223D">
            <w:pPr>
              <w:pStyle w:val="TAL"/>
              <w:rPr>
                <w:rFonts w:eastAsia="Malgun Gothic"/>
              </w:rPr>
            </w:pPr>
            <w:r>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hideMark/>
          </w:tcPr>
          <w:p w14:paraId="04482AB3" w14:textId="77777777" w:rsidR="0049223D" w:rsidRDefault="0049223D">
            <w:pPr>
              <w:pStyle w:val="TAL"/>
              <w:rPr>
                <w:rFonts w:eastAsia="Malgun Gothic"/>
              </w:rPr>
            </w:pPr>
            <w:r>
              <w:rPr>
                <w:rFonts w:eastAsia="Malgun Gothic"/>
              </w:rPr>
              <w:t>The maximum aggregated uplink and downlink MBRs to be shared across all Non-GBR QoS Flows in each PDU Session, which are established for the DNN, S-NSSAI.</w:t>
            </w:r>
          </w:p>
        </w:tc>
      </w:tr>
      <w:tr w:rsidR="0049223D" w14:paraId="58DDDF09" w14:textId="77777777" w:rsidTr="0049223D">
        <w:trPr>
          <w:cantSplit/>
          <w:tblHeader/>
          <w:jc w:val="center"/>
        </w:trPr>
        <w:tc>
          <w:tcPr>
            <w:tcW w:w="1980" w:type="dxa"/>
            <w:tcBorders>
              <w:top w:val="nil"/>
              <w:left w:val="single" w:sz="4" w:space="0" w:color="auto"/>
              <w:bottom w:val="nil"/>
              <w:right w:val="single" w:sz="4" w:space="0" w:color="auto"/>
            </w:tcBorders>
          </w:tcPr>
          <w:p w14:paraId="5078099F"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815EF02" w14:textId="77777777" w:rsidR="0049223D" w:rsidRDefault="0049223D">
            <w:pPr>
              <w:pStyle w:val="TAL"/>
              <w:rPr>
                <w:rFonts w:eastAsia="Malgun Gothic"/>
              </w:rPr>
            </w:pPr>
            <w:r>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hideMark/>
          </w:tcPr>
          <w:p w14:paraId="6C7ED5D3" w14:textId="77777777" w:rsidR="0049223D" w:rsidRDefault="0049223D">
            <w:pPr>
              <w:pStyle w:val="TAL"/>
              <w:rPr>
                <w:rFonts w:eastAsia="Malgun Gothic"/>
              </w:rPr>
            </w:pPr>
            <w:r>
              <w:rPr>
                <w:rFonts w:eastAsia="Malgun Gothic"/>
              </w:rPr>
              <w:t>Indicate the static IP address/prefix for the DNN, S-NSSAI.</w:t>
            </w:r>
          </w:p>
        </w:tc>
      </w:tr>
      <w:tr w:rsidR="0049223D" w14:paraId="1C7F2214" w14:textId="77777777" w:rsidTr="0049223D">
        <w:trPr>
          <w:cantSplit/>
          <w:tblHeader/>
          <w:jc w:val="center"/>
        </w:trPr>
        <w:tc>
          <w:tcPr>
            <w:tcW w:w="1980" w:type="dxa"/>
            <w:tcBorders>
              <w:top w:val="nil"/>
              <w:left w:val="single" w:sz="4" w:space="0" w:color="auto"/>
              <w:bottom w:val="nil"/>
              <w:right w:val="single" w:sz="4" w:space="0" w:color="auto"/>
            </w:tcBorders>
          </w:tcPr>
          <w:p w14:paraId="52C23EF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0F5D296" w14:textId="77777777" w:rsidR="0049223D" w:rsidRDefault="0049223D">
            <w:pPr>
              <w:pStyle w:val="TAL"/>
              <w:rPr>
                <w:rFonts w:eastAsia="Malgun Gothic"/>
              </w:rPr>
            </w:pPr>
            <w:r>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hideMark/>
          </w:tcPr>
          <w:p w14:paraId="719C83F4" w14:textId="77777777" w:rsidR="0049223D" w:rsidRDefault="0049223D">
            <w:pPr>
              <w:pStyle w:val="TAL"/>
              <w:rPr>
                <w:rFonts w:eastAsia="Malgun Gothic"/>
              </w:rPr>
            </w:pPr>
            <w:r>
              <w:rPr>
                <w:rFonts w:eastAsia="Malgun Gothic"/>
              </w:rPr>
              <w:t>Indicates the security policy for integrity protection and encryption for the user plane.</w:t>
            </w:r>
          </w:p>
        </w:tc>
      </w:tr>
      <w:tr w:rsidR="0049223D" w14:paraId="31B335DB" w14:textId="77777777" w:rsidTr="0049223D">
        <w:trPr>
          <w:cantSplit/>
          <w:tblHeader/>
          <w:jc w:val="center"/>
        </w:trPr>
        <w:tc>
          <w:tcPr>
            <w:tcW w:w="1980" w:type="dxa"/>
            <w:tcBorders>
              <w:top w:val="nil"/>
              <w:left w:val="single" w:sz="4" w:space="0" w:color="auto"/>
              <w:bottom w:val="nil"/>
              <w:right w:val="single" w:sz="4" w:space="0" w:color="auto"/>
            </w:tcBorders>
          </w:tcPr>
          <w:p w14:paraId="544B10A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ECA1FF8" w14:textId="77777777" w:rsidR="0049223D" w:rsidRDefault="0049223D">
            <w:pPr>
              <w:pStyle w:val="TAL"/>
              <w:rPr>
                <w:rFonts w:eastAsia="Malgun Gothic"/>
              </w:rPr>
            </w:pPr>
            <w:r>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hideMark/>
          </w:tcPr>
          <w:p w14:paraId="0B39565F" w14:textId="77777777" w:rsidR="0049223D" w:rsidRDefault="0049223D">
            <w:pPr>
              <w:pStyle w:val="TAL"/>
              <w:rPr>
                <w:rFonts w:eastAsia="Malgun Gothic"/>
              </w:rPr>
            </w:pPr>
            <w:r>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49223D" w14:paraId="7935FAFD" w14:textId="77777777" w:rsidTr="0049223D">
        <w:trPr>
          <w:cantSplit/>
          <w:tblHeader/>
          <w:jc w:val="center"/>
        </w:trPr>
        <w:tc>
          <w:tcPr>
            <w:tcW w:w="1980" w:type="dxa"/>
            <w:tcBorders>
              <w:top w:val="nil"/>
              <w:left w:val="single" w:sz="4" w:space="0" w:color="auto"/>
              <w:bottom w:val="nil"/>
              <w:right w:val="single" w:sz="4" w:space="0" w:color="auto"/>
            </w:tcBorders>
          </w:tcPr>
          <w:p w14:paraId="4325E701" w14:textId="77777777" w:rsidR="0049223D" w:rsidRDefault="0049223D">
            <w:pPr>
              <w:pStyle w:val="TAL"/>
              <w:rPr>
                <w:rFonts w:eastAsia="Malgun Gothic"/>
              </w:rPr>
            </w:pPr>
          </w:p>
        </w:tc>
        <w:tc>
          <w:tcPr>
            <w:tcW w:w="2811" w:type="dxa"/>
            <w:tcBorders>
              <w:top w:val="single" w:sz="4" w:space="0" w:color="auto"/>
              <w:left w:val="single" w:sz="4" w:space="0" w:color="auto"/>
              <w:bottom w:val="nil"/>
              <w:right w:val="single" w:sz="4" w:space="0" w:color="auto"/>
            </w:tcBorders>
            <w:hideMark/>
          </w:tcPr>
          <w:p w14:paraId="201BE00A" w14:textId="77777777" w:rsidR="0049223D" w:rsidRDefault="0049223D">
            <w:pPr>
              <w:pStyle w:val="TAL"/>
              <w:rPr>
                <w:rFonts w:eastAsia="Malgun Gothic"/>
              </w:rPr>
            </w:pPr>
            <w:r>
              <w:rPr>
                <w:rFonts w:eastAsia="Malgun Gothic"/>
              </w:rPr>
              <w:t>NEF Identity for NIDD</w:t>
            </w:r>
          </w:p>
        </w:tc>
        <w:tc>
          <w:tcPr>
            <w:tcW w:w="4225" w:type="dxa"/>
            <w:tcBorders>
              <w:top w:val="single" w:sz="4" w:space="0" w:color="auto"/>
              <w:left w:val="single" w:sz="4" w:space="0" w:color="auto"/>
              <w:bottom w:val="nil"/>
              <w:right w:val="single" w:sz="4" w:space="0" w:color="auto"/>
            </w:tcBorders>
            <w:hideMark/>
          </w:tcPr>
          <w:p w14:paraId="686EAED4" w14:textId="77777777" w:rsidR="0049223D" w:rsidRDefault="0049223D">
            <w:pPr>
              <w:pStyle w:val="TAL"/>
              <w:rPr>
                <w:rFonts w:eastAsia="Malgun Gothic"/>
              </w:rPr>
            </w:pPr>
            <w:r>
              <w:rPr>
                <w:rFonts w:eastAsia="Malgun Gothic"/>
              </w:rPr>
              <w:t>When present, indicates, per S-NSSAI and per DNN, the identity of the NEF to anchor Unstructured PDU Session. When not present for the S-NSSAI and DNN, the PDU session terminates in UPF (see NOTE 8).</w:t>
            </w:r>
          </w:p>
        </w:tc>
      </w:tr>
      <w:tr w:rsidR="0049223D" w14:paraId="6ADDD333" w14:textId="77777777" w:rsidTr="0049223D">
        <w:trPr>
          <w:cantSplit/>
          <w:tblHeader/>
          <w:jc w:val="center"/>
        </w:trPr>
        <w:tc>
          <w:tcPr>
            <w:tcW w:w="1980" w:type="dxa"/>
            <w:tcBorders>
              <w:top w:val="nil"/>
              <w:left w:val="single" w:sz="4" w:space="0" w:color="auto"/>
              <w:bottom w:val="nil"/>
              <w:right w:val="single" w:sz="4" w:space="0" w:color="auto"/>
            </w:tcBorders>
          </w:tcPr>
          <w:p w14:paraId="26EAC568"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A3E640" w14:textId="77777777" w:rsidR="0049223D" w:rsidRDefault="0049223D">
            <w:pPr>
              <w:pStyle w:val="TAL"/>
              <w:rPr>
                <w:rFonts w:eastAsia="Malgun Gothic"/>
              </w:rPr>
            </w:pPr>
            <w:r>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hideMark/>
          </w:tcPr>
          <w:p w14:paraId="05C4D2F6" w14:textId="77777777" w:rsidR="0049223D" w:rsidRDefault="0049223D">
            <w:pPr>
              <w:pStyle w:val="TAL"/>
              <w:rPr>
                <w:rFonts w:eastAsia="Malgun Gothic"/>
              </w:rPr>
            </w:pPr>
            <w:r>
              <w:rPr>
                <w:rFonts w:eastAsia="Malgun Gothic"/>
              </w:rPr>
              <w:t>Information such as External Group Identifier, External Identifier, MSISDN, or AF Identifier used for SMF-NEF Connection.</w:t>
            </w:r>
          </w:p>
        </w:tc>
      </w:tr>
      <w:tr w:rsidR="0049223D" w14:paraId="056B1168" w14:textId="77777777" w:rsidTr="0049223D">
        <w:trPr>
          <w:cantSplit/>
          <w:tblHeader/>
          <w:jc w:val="center"/>
        </w:trPr>
        <w:tc>
          <w:tcPr>
            <w:tcW w:w="1980" w:type="dxa"/>
            <w:tcBorders>
              <w:top w:val="nil"/>
              <w:left w:val="single" w:sz="4" w:space="0" w:color="auto"/>
              <w:bottom w:val="nil"/>
              <w:right w:val="single" w:sz="4" w:space="0" w:color="auto"/>
            </w:tcBorders>
          </w:tcPr>
          <w:p w14:paraId="5AFC2F5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B0A79F" w14:textId="77777777" w:rsidR="0049223D" w:rsidRDefault="0049223D">
            <w:pPr>
              <w:pStyle w:val="TAL"/>
              <w:rPr>
                <w:rFonts w:eastAsia="Malgun Gothic"/>
              </w:rPr>
            </w:pPr>
            <w:r>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hideMark/>
          </w:tcPr>
          <w:p w14:paraId="6F1B4D22" w14:textId="77777777" w:rsidR="0049223D" w:rsidRDefault="0049223D">
            <w:pPr>
              <w:pStyle w:val="TAL"/>
              <w:rPr>
                <w:rFonts w:eastAsia="Malgun Gothic"/>
              </w:rPr>
            </w:pPr>
            <w:r>
              <w:rPr>
                <w:rFonts w:eastAsia="Malgun Gothic"/>
              </w:rPr>
              <w:t>Parameters on expected characteristics of a PDU Session their corresponding validity times as specified in clause 4.15.6.3.</w:t>
            </w:r>
          </w:p>
        </w:tc>
      </w:tr>
      <w:tr w:rsidR="0049223D" w14:paraId="5F986717" w14:textId="77777777" w:rsidTr="0049223D">
        <w:trPr>
          <w:cantSplit/>
          <w:tblHeader/>
          <w:jc w:val="center"/>
        </w:trPr>
        <w:tc>
          <w:tcPr>
            <w:tcW w:w="1980" w:type="dxa"/>
            <w:tcBorders>
              <w:top w:val="nil"/>
              <w:left w:val="single" w:sz="4" w:space="0" w:color="auto"/>
              <w:bottom w:val="nil"/>
              <w:right w:val="single" w:sz="4" w:space="0" w:color="auto"/>
            </w:tcBorders>
          </w:tcPr>
          <w:p w14:paraId="77878697"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5433775" w14:textId="77777777" w:rsidR="0049223D" w:rsidRDefault="0049223D">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hideMark/>
          </w:tcPr>
          <w:p w14:paraId="1EB34CDC" w14:textId="77777777" w:rsidR="0049223D" w:rsidRDefault="0049223D">
            <w:pPr>
              <w:pStyle w:val="TAL"/>
              <w:rPr>
                <w:rFonts w:eastAsia="Malgun Gothic"/>
              </w:rPr>
            </w:pPr>
            <w:r>
              <w:rPr>
                <w:rFonts w:eastAsia="Malgun Gothic"/>
              </w:rPr>
              <w:t>Parameters on expected PDU session characteristics as specified in clauses 4.15.3.2.3b and 4.15.6.3a.</w:t>
            </w:r>
          </w:p>
        </w:tc>
      </w:tr>
      <w:tr w:rsidR="0049223D" w14:paraId="13E4800F" w14:textId="77777777" w:rsidTr="0049223D">
        <w:trPr>
          <w:cantSplit/>
          <w:tblHeader/>
          <w:jc w:val="center"/>
        </w:trPr>
        <w:tc>
          <w:tcPr>
            <w:tcW w:w="1980" w:type="dxa"/>
            <w:tcBorders>
              <w:top w:val="nil"/>
              <w:left w:val="single" w:sz="4" w:space="0" w:color="auto"/>
              <w:bottom w:val="nil"/>
              <w:right w:val="single" w:sz="4" w:space="0" w:color="auto"/>
            </w:tcBorders>
          </w:tcPr>
          <w:p w14:paraId="74B7CF0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A8DE1B6" w14:textId="77777777" w:rsidR="0049223D" w:rsidRDefault="0049223D">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hideMark/>
          </w:tcPr>
          <w:p w14:paraId="4018D65D" w14:textId="77777777" w:rsidR="0049223D" w:rsidRDefault="0049223D">
            <w:pPr>
              <w:pStyle w:val="TAL"/>
              <w:rPr>
                <w:rFonts w:eastAsia="Malgun Gothic"/>
              </w:rPr>
            </w:pPr>
            <w:r>
              <w:rPr>
                <w:rFonts w:eastAsia="Malgun Gothic"/>
              </w:rPr>
              <w:t>Indicates whether MA PDU session establishment is allowed.</w:t>
            </w:r>
          </w:p>
        </w:tc>
      </w:tr>
      <w:tr w:rsidR="0049223D" w14:paraId="77037020" w14:textId="77777777" w:rsidTr="0049223D">
        <w:trPr>
          <w:cantSplit/>
          <w:tblHeader/>
          <w:jc w:val="center"/>
        </w:trPr>
        <w:tc>
          <w:tcPr>
            <w:tcW w:w="1980" w:type="dxa"/>
            <w:tcBorders>
              <w:top w:val="nil"/>
              <w:left w:val="single" w:sz="4" w:space="0" w:color="auto"/>
              <w:bottom w:val="nil"/>
              <w:right w:val="single" w:sz="4" w:space="0" w:color="auto"/>
            </w:tcBorders>
          </w:tcPr>
          <w:p w14:paraId="401183D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AFC628A" w14:textId="77777777" w:rsidR="0049223D" w:rsidRDefault="0049223D">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3F5D3D3F" w14:textId="77777777" w:rsidR="0049223D" w:rsidRDefault="0049223D">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49223D" w14:paraId="105A119F" w14:textId="77777777" w:rsidTr="0049223D">
        <w:trPr>
          <w:cantSplit/>
          <w:tblHeader/>
          <w:jc w:val="center"/>
        </w:trPr>
        <w:tc>
          <w:tcPr>
            <w:tcW w:w="1980" w:type="dxa"/>
            <w:tcBorders>
              <w:top w:val="nil"/>
              <w:left w:val="single" w:sz="4" w:space="0" w:color="auto"/>
              <w:bottom w:val="nil"/>
              <w:right w:val="single" w:sz="4" w:space="0" w:color="auto"/>
            </w:tcBorders>
          </w:tcPr>
          <w:p w14:paraId="59F17E73"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08CE150" w14:textId="77777777" w:rsidR="0049223D" w:rsidRDefault="0049223D">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hideMark/>
          </w:tcPr>
          <w:p w14:paraId="57AC843E" w14:textId="77777777" w:rsidR="0049223D" w:rsidRDefault="0049223D">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49223D" w14:paraId="5743E66A" w14:textId="77777777" w:rsidTr="0049223D">
        <w:trPr>
          <w:cantSplit/>
          <w:tblHeader/>
          <w:jc w:val="center"/>
        </w:trPr>
        <w:tc>
          <w:tcPr>
            <w:tcW w:w="1980" w:type="dxa"/>
            <w:tcBorders>
              <w:top w:val="nil"/>
              <w:left w:val="single" w:sz="4" w:space="0" w:color="auto"/>
              <w:bottom w:val="nil"/>
              <w:right w:val="single" w:sz="4" w:space="0" w:color="auto"/>
            </w:tcBorders>
          </w:tcPr>
          <w:p w14:paraId="6A62C518"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A301CBB" w14:textId="77777777" w:rsidR="0049223D" w:rsidRDefault="0049223D">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hideMark/>
          </w:tcPr>
          <w:p w14:paraId="52CB2B2B" w14:textId="77777777" w:rsidR="0049223D" w:rsidRDefault="0049223D">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49223D" w14:paraId="65EEC541" w14:textId="77777777" w:rsidTr="0049223D">
        <w:trPr>
          <w:cantSplit/>
          <w:tblHeader/>
          <w:jc w:val="center"/>
        </w:trPr>
        <w:tc>
          <w:tcPr>
            <w:tcW w:w="1980" w:type="dxa"/>
            <w:tcBorders>
              <w:top w:val="nil"/>
              <w:left w:val="single" w:sz="4" w:space="0" w:color="auto"/>
              <w:bottom w:val="nil"/>
              <w:right w:val="single" w:sz="4" w:space="0" w:color="auto"/>
            </w:tcBorders>
          </w:tcPr>
          <w:p w14:paraId="62EB498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7706B6C" w14:textId="77777777" w:rsidR="0049223D" w:rsidRDefault="0049223D">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hideMark/>
          </w:tcPr>
          <w:p w14:paraId="2ED614F5" w14:textId="77777777" w:rsidR="0049223D" w:rsidRDefault="0049223D">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49223D" w14:paraId="5443FE4A" w14:textId="77777777" w:rsidTr="0049223D">
        <w:trPr>
          <w:cantSplit/>
          <w:tblHeader/>
          <w:jc w:val="center"/>
        </w:trPr>
        <w:tc>
          <w:tcPr>
            <w:tcW w:w="1980" w:type="dxa"/>
            <w:tcBorders>
              <w:top w:val="nil"/>
              <w:left w:val="single" w:sz="4" w:space="0" w:color="auto"/>
              <w:bottom w:val="nil"/>
              <w:right w:val="single" w:sz="4" w:space="0" w:color="auto"/>
            </w:tcBorders>
          </w:tcPr>
          <w:p w14:paraId="14124F0B"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D6F1936" w14:textId="77777777" w:rsidR="0049223D" w:rsidRDefault="0049223D">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hideMark/>
          </w:tcPr>
          <w:p w14:paraId="4A26F9A5" w14:textId="77777777" w:rsidR="0049223D" w:rsidRDefault="0049223D">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49223D" w14:paraId="68722A51" w14:textId="77777777" w:rsidTr="0049223D">
        <w:trPr>
          <w:cantSplit/>
          <w:tblHeader/>
          <w:jc w:val="center"/>
        </w:trPr>
        <w:tc>
          <w:tcPr>
            <w:tcW w:w="1980" w:type="dxa"/>
            <w:tcBorders>
              <w:top w:val="nil"/>
              <w:left w:val="single" w:sz="4" w:space="0" w:color="auto"/>
              <w:bottom w:val="nil"/>
              <w:right w:val="single" w:sz="4" w:space="0" w:color="auto"/>
            </w:tcBorders>
          </w:tcPr>
          <w:p w14:paraId="4F7F446F"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0713136" w14:textId="77777777" w:rsidR="0049223D" w:rsidRDefault="0049223D">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hideMark/>
          </w:tcPr>
          <w:p w14:paraId="7179CB1E" w14:textId="77777777" w:rsidR="0049223D" w:rsidRDefault="0049223D">
            <w:pPr>
              <w:pStyle w:val="TAL"/>
              <w:rPr>
                <w:rFonts w:eastAsia="Malgun Gothic"/>
              </w:rPr>
            </w:pPr>
            <w:r>
              <w:rPr>
                <w:rFonts w:eastAsia="Malgun Gothic"/>
              </w:rPr>
              <w:t>Indicates whether the UE is authorized to use 5GC assisted EAS discovery via EASDF (as defined in TS 23.548 [74]).</w:t>
            </w:r>
          </w:p>
        </w:tc>
      </w:tr>
      <w:tr w:rsidR="0049223D" w14:paraId="4A496E74"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7ECE5F55"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4E2C2E06" w14:textId="77777777" w:rsidR="0049223D" w:rsidRDefault="0049223D">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hideMark/>
          </w:tcPr>
          <w:p w14:paraId="0FEE769F" w14:textId="5CE5929F" w:rsidR="0049223D" w:rsidRDefault="0049223D">
            <w:pPr>
              <w:pStyle w:val="TAL"/>
              <w:rPr>
                <w:rFonts w:eastAsia="Malgun Gothic"/>
              </w:rPr>
            </w:pPr>
            <w:r>
              <w:rPr>
                <w:rFonts w:eastAsia="Malgun Gothic"/>
              </w:rPr>
              <w:t>Indicates whether the VPLMN is authorized for Home Routed Session Breakout (HR-SBO)</w:t>
            </w:r>
            <w:ins w:id="32" w:author="Lyu Huazhang - 4-2-a" w:date="2023-04-07T11:19:00Z">
              <w:r>
                <w:rPr>
                  <w:rFonts w:eastAsia="Malgun Gothic"/>
                </w:rPr>
                <w:t xml:space="preserve"> </w:t>
              </w:r>
              <w:del w:id="33" w:author="LTHM0" w:date="2023-04-19T14:56:00Z">
                <w:r w:rsidDel="00917869">
                  <w:rPr>
                    <w:rFonts w:eastAsia="Malgun Gothic"/>
                  </w:rPr>
                  <w:delText>and AF traffic influence in roaming</w:delText>
                </w:r>
              </w:del>
            </w:ins>
            <w:del w:id="34" w:author="LTHM0" w:date="2023-04-19T14:56:00Z">
              <w:r w:rsidDel="00917869">
                <w:rPr>
                  <w:rFonts w:eastAsia="Malgun Gothic"/>
                </w:rPr>
                <w:delText xml:space="preserve"> </w:delText>
              </w:r>
            </w:del>
            <w:r>
              <w:rPr>
                <w:rFonts w:eastAsia="Malgun Gothic"/>
              </w:rPr>
              <w:t>(see NOTE 17 and NOTE 18).</w:t>
            </w:r>
          </w:p>
        </w:tc>
      </w:tr>
      <w:tr w:rsidR="0049223D" w14:paraId="7B62FAE2"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7E1F36EC" w14:textId="77777777" w:rsidR="0049223D" w:rsidRDefault="0049223D">
            <w:pPr>
              <w:pStyle w:val="TAL"/>
              <w:rPr>
                <w:rFonts w:eastAsia="宋体"/>
                <w:lang w:eastAsia="zh-CN"/>
              </w:rPr>
            </w:pPr>
            <w:r>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0E8AF353" w14:textId="77777777" w:rsidR="0049223D" w:rsidRDefault="0049223D">
            <w:pPr>
              <w:pStyle w:val="TAL"/>
              <w:rPr>
                <w:rFonts w:eastAsia="Malgun Gothic"/>
                <w:lang w:eastAsia="en-GB"/>
              </w:rPr>
            </w:pPr>
            <w:r>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hideMark/>
          </w:tcPr>
          <w:p w14:paraId="03A566BC" w14:textId="77777777" w:rsidR="0049223D" w:rsidRDefault="0049223D">
            <w:pPr>
              <w:pStyle w:val="TAL"/>
              <w:rPr>
                <w:rFonts w:eastAsia="Malgun Gothic"/>
              </w:rPr>
            </w:pPr>
            <w:r>
              <w:rPr>
                <w:rFonts w:eastAsia="Malgun Gothic"/>
              </w:rPr>
              <w:t>Corresponding SUPI for input GPSI.</w:t>
            </w:r>
          </w:p>
        </w:tc>
      </w:tr>
      <w:tr w:rsidR="0049223D" w14:paraId="4BBCBAD0" w14:textId="77777777" w:rsidTr="0049223D">
        <w:trPr>
          <w:cantSplit/>
          <w:tblHeader/>
          <w:jc w:val="center"/>
        </w:trPr>
        <w:tc>
          <w:tcPr>
            <w:tcW w:w="1980" w:type="dxa"/>
            <w:tcBorders>
              <w:top w:val="nil"/>
              <w:left w:val="single" w:sz="4" w:space="0" w:color="auto"/>
              <w:bottom w:val="nil"/>
              <w:right w:val="single" w:sz="4" w:space="0" w:color="auto"/>
            </w:tcBorders>
          </w:tcPr>
          <w:p w14:paraId="1F3F9FF9"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6E8CE46" w14:textId="77777777" w:rsidR="0049223D" w:rsidRDefault="0049223D">
            <w:pPr>
              <w:pStyle w:val="TAL"/>
              <w:rPr>
                <w:rFonts w:eastAsia="Malgun Gothic"/>
              </w:rPr>
            </w:pPr>
            <w:r>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hideMark/>
          </w:tcPr>
          <w:p w14:paraId="0C3E43D3" w14:textId="77777777" w:rsidR="0049223D" w:rsidRDefault="0049223D">
            <w:pPr>
              <w:pStyle w:val="TAL"/>
              <w:rPr>
                <w:rFonts w:eastAsia="Malgun Gothic"/>
              </w:rPr>
            </w:pPr>
            <w:r>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49223D" w14:paraId="464D34B9"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22578A24"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35B52FC" w14:textId="77777777" w:rsidR="0049223D" w:rsidRDefault="0049223D">
            <w:pPr>
              <w:pStyle w:val="TAL"/>
              <w:rPr>
                <w:rFonts w:eastAsia="Malgun Gothic"/>
              </w:rPr>
            </w:pPr>
            <w:r>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hideMark/>
          </w:tcPr>
          <w:p w14:paraId="318B4119" w14:textId="77777777" w:rsidR="0049223D" w:rsidRDefault="0049223D">
            <w:pPr>
              <w:pStyle w:val="TAL"/>
              <w:rPr>
                <w:rFonts w:eastAsia="Malgun Gothic"/>
              </w:rPr>
            </w:pPr>
            <w:r>
              <w:rPr>
                <w:rFonts w:eastAsia="Malgun Gothic"/>
              </w:rPr>
              <w:t>Corresponding GPSI for input SUPI and associated application information (e.g. Application Port ID) (NOTE 15).</w:t>
            </w:r>
          </w:p>
        </w:tc>
      </w:tr>
      <w:tr w:rsidR="0049223D" w14:paraId="7F81D276"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AEC727A" w14:textId="77777777" w:rsidR="0049223D" w:rsidRDefault="0049223D">
            <w:pPr>
              <w:pStyle w:val="TAL"/>
              <w:rPr>
                <w:rFonts w:eastAsia="宋体"/>
                <w:lang w:eastAsia="zh-CN"/>
              </w:rPr>
            </w:pPr>
            <w:r>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hideMark/>
          </w:tcPr>
          <w:p w14:paraId="7BF080EB" w14:textId="77777777" w:rsidR="0049223D" w:rsidRDefault="0049223D">
            <w:pPr>
              <w:pStyle w:val="TAL"/>
              <w:rPr>
                <w:rFonts w:eastAsia="Malgun Gothic"/>
                <w:lang w:eastAsia="en-GB"/>
              </w:rPr>
            </w:pPr>
            <w:r>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hideMark/>
          </w:tcPr>
          <w:p w14:paraId="548EA5F7" w14:textId="77777777" w:rsidR="0049223D" w:rsidRDefault="0049223D">
            <w:pPr>
              <w:pStyle w:val="TAL"/>
              <w:rPr>
                <w:rFonts w:eastAsia="Malgun Gothic"/>
              </w:rPr>
            </w:pPr>
            <w:r>
              <w:rPr>
                <w:rFonts w:eastAsia="Malgun Gothic"/>
              </w:rPr>
              <w:t>For each DNN, indicates the SMF+PGW-C which support interworking with EPC.</w:t>
            </w:r>
          </w:p>
        </w:tc>
      </w:tr>
      <w:tr w:rsidR="0049223D" w14:paraId="70D5A1B5"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27401FD" w14:textId="77777777" w:rsidR="0049223D" w:rsidRDefault="0049223D">
            <w:pPr>
              <w:pStyle w:val="TAL"/>
              <w:rPr>
                <w:rFonts w:eastAsia="宋体"/>
                <w:lang w:eastAsia="zh-CN"/>
              </w:rPr>
            </w:pPr>
            <w:r>
              <w:rPr>
                <w:rFonts w:eastAsia="宋体"/>
                <w:lang w:eastAsia="zh-CN"/>
              </w:rPr>
              <w:t>LCS privacy</w:t>
            </w:r>
          </w:p>
          <w:p w14:paraId="277D09F9" w14:textId="77777777" w:rsidR="0049223D" w:rsidRDefault="0049223D">
            <w:pPr>
              <w:pStyle w:val="TAL"/>
              <w:rPr>
                <w:rFonts w:eastAsia="宋体"/>
                <w:lang w:eastAsia="zh-CN"/>
              </w:rPr>
            </w:pPr>
            <w:r>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hideMark/>
          </w:tcPr>
          <w:p w14:paraId="02F45EBE" w14:textId="77777777" w:rsidR="0049223D" w:rsidRDefault="0049223D">
            <w:pPr>
              <w:pStyle w:val="TAL"/>
              <w:rPr>
                <w:rFonts w:eastAsia="Malgun Gothic"/>
                <w:lang w:eastAsia="en-GB"/>
              </w:rPr>
            </w:pPr>
            <w:r>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hideMark/>
          </w:tcPr>
          <w:p w14:paraId="73E344DC" w14:textId="77777777" w:rsidR="0049223D" w:rsidRDefault="0049223D">
            <w:pPr>
              <w:pStyle w:val="TAL"/>
              <w:rPr>
                <w:rFonts w:eastAsia="Malgun Gothic"/>
              </w:rPr>
            </w:pPr>
            <w:r>
              <w:rPr>
                <w:rFonts w:eastAsia="Malgun Gothic"/>
              </w:rPr>
              <w:t>Provides information for LCS privacy classes and Location Privacy Indication (LPI) as defined in clause 5.4.2 in TS 23.273 [51]</w:t>
            </w:r>
          </w:p>
        </w:tc>
      </w:tr>
      <w:tr w:rsidR="0049223D" w14:paraId="089CE87E"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4EA9A25A" w14:textId="77777777" w:rsidR="0049223D" w:rsidRDefault="0049223D">
            <w:pPr>
              <w:pStyle w:val="TAL"/>
              <w:rPr>
                <w:rFonts w:eastAsia="宋体"/>
                <w:lang w:eastAsia="zh-CN"/>
              </w:rPr>
            </w:pPr>
            <w:r>
              <w:rPr>
                <w:rFonts w:eastAsia="宋体"/>
                <w:lang w:eastAsia="zh-CN"/>
              </w:rPr>
              <w:t>LCS mobile origination</w:t>
            </w:r>
          </w:p>
          <w:p w14:paraId="5CC62B70" w14:textId="77777777" w:rsidR="0049223D" w:rsidRDefault="0049223D">
            <w:pPr>
              <w:pStyle w:val="TAL"/>
              <w:rPr>
                <w:rFonts w:eastAsia="宋体"/>
                <w:lang w:eastAsia="zh-CN"/>
              </w:rPr>
            </w:pPr>
            <w:r>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hideMark/>
          </w:tcPr>
          <w:p w14:paraId="397D523C" w14:textId="77777777" w:rsidR="0049223D" w:rsidRDefault="0049223D">
            <w:pPr>
              <w:pStyle w:val="TAL"/>
              <w:rPr>
                <w:rFonts w:eastAsia="Malgun Gothic"/>
                <w:lang w:eastAsia="en-GB"/>
              </w:rPr>
            </w:pPr>
            <w:r>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hideMark/>
          </w:tcPr>
          <w:p w14:paraId="17C8ACE1" w14:textId="77777777" w:rsidR="0049223D" w:rsidRDefault="0049223D">
            <w:pPr>
              <w:pStyle w:val="TAL"/>
              <w:rPr>
                <w:rFonts w:eastAsia="Malgun Gothic"/>
              </w:rPr>
            </w:pPr>
            <w:r>
              <w:rPr>
                <w:rFonts w:eastAsia="Malgun Gothic"/>
              </w:rPr>
              <w:t>When present, indicates to the serving AMF which LCS mobile originated services are subscribed as defined in clause 7.1 in TS 23.273 [51].</w:t>
            </w:r>
          </w:p>
        </w:tc>
      </w:tr>
      <w:tr w:rsidR="0049223D" w14:paraId="648280DF"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068FD875" w14:textId="77777777" w:rsidR="0049223D" w:rsidRDefault="0049223D">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hideMark/>
          </w:tcPr>
          <w:p w14:paraId="576FBA33" w14:textId="77777777" w:rsidR="0049223D" w:rsidRDefault="0049223D">
            <w:pPr>
              <w:pStyle w:val="TAL"/>
              <w:rPr>
                <w:rFonts w:eastAsia="Malgun Gothic"/>
                <w:lang w:eastAsia="en-GB"/>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hideMark/>
          </w:tcPr>
          <w:p w14:paraId="74470B1E" w14:textId="77777777" w:rsidR="0049223D" w:rsidRDefault="0049223D">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49223D" w14:paraId="651E9851"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7D96D854" w14:textId="77777777" w:rsidR="0049223D" w:rsidRDefault="0049223D">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hideMark/>
          </w:tcPr>
          <w:p w14:paraId="1EF60F3F" w14:textId="77777777" w:rsidR="0049223D" w:rsidRDefault="0049223D">
            <w:pPr>
              <w:pStyle w:val="TAL"/>
              <w:rPr>
                <w:rFonts w:eastAsia="Malgun Gothic"/>
                <w:lang w:eastAsia="en-GB"/>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hideMark/>
          </w:tcPr>
          <w:p w14:paraId="60B399C2" w14:textId="77777777" w:rsidR="0049223D" w:rsidRDefault="0049223D">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49223D" w14:paraId="51C5BF1C"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61C64A65" w14:textId="77777777" w:rsidR="0049223D" w:rsidRDefault="0049223D">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hideMark/>
          </w:tcPr>
          <w:p w14:paraId="0F20DEE9" w14:textId="77777777" w:rsidR="0049223D" w:rsidRDefault="0049223D">
            <w:pPr>
              <w:pStyle w:val="TAL"/>
              <w:rPr>
                <w:rFonts w:eastAsia="Malgun Gothic"/>
                <w:lang w:eastAsia="en-GB"/>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7B14386E" w14:textId="77777777" w:rsidR="0049223D" w:rsidRDefault="0049223D">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49223D" w14:paraId="457FA4B4" w14:textId="77777777" w:rsidTr="0049223D">
        <w:trPr>
          <w:cantSplit/>
          <w:tblHeader/>
          <w:jc w:val="center"/>
        </w:trPr>
        <w:tc>
          <w:tcPr>
            <w:tcW w:w="1980" w:type="dxa"/>
            <w:tcBorders>
              <w:top w:val="nil"/>
              <w:left w:val="single" w:sz="4" w:space="0" w:color="auto"/>
              <w:bottom w:val="nil"/>
              <w:right w:val="single" w:sz="4" w:space="0" w:color="auto"/>
            </w:tcBorders>
          </w:tcPr>
          <w:p w14:paraId="2A41656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29DCA851" w14:textId="77777777" w:rsidR="0049223D" w:rsidRDefault="0049223D">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1131FB3A" w14:textId="77777777" w:rsidR="0049223D" w:rsidRDefault="0049223D">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49223D" w14:paraId="7739BF7E" w14:textId="77777777" w:rsidTr="0049223D">
        <w:trPr>
          <w:cantSplit/>
          <w:tblHeader/>
          <w:jc w:val="center"/>
        </w:trPr>
        <w:tc>
          <w:tcPr>
            <w:tcW w:w="1980" w:type="dxa"/>
            <w:tcBorders>
              <w:top w:val="nil"/>
              <w:left w:val="single" w:sz="4" w:space="0" w:color="auto"/>
              <w:bottom w:val="nil"/>
              <w:right w:val="single" w:sz="4" w:space="0" w:color="auto"/>
            </w:tcBorders>
          </w:tcPr>
          <w:p w14:paraId="4CDE75EA"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0D5E7AC3" w14:textId="77777777" w:rsidR="0049223D" w:rsidRDefault="0049223D">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hideMark/>
          </w:tcPr>
          <w:p w14:paraId="7C983BC4" w14:textId="77777777" w:rsidR="0049223D" w:rsidRDefault="0049223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49223D" w14:paraId="40D38903"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7D74372F"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E76145C" w14:textId="77777777" w:rsidR="0049223D" w:rsidRDefault="0049223D">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hideMark/>
          </w:tcPr>
          <w:p w14:paraId="42F80B3A" w14:textId="77777777" w:rsidR="0049223D" w:rsidRDefault="0049223D">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49223D" w14:paraId="639A8C7E" w14:textId="77777777" w:rsidTr="0049223D">
        <w:trPr>
          <w:cantSplit/>
          <w:tblHeader/>
          <w:jc w:val="center"/>
        </w:trPr>
        <w:tc>
          <w:tcPr>
            <w:tcW w:w="1980" w:type="dxa"/>
            <w:tcBorders>
              <w:top w:val="single" w:sz="4" w:space="0" w:color="auto"/>
              <w:left w:val="single" w:sz="4" w:space="0" w:color="auto"/>
              <w:bottom w:val="nil"/>
              <w:right w:val="single" w:sz="4" w:space="0" w:color="auto"/>
            </w:tcBorders>
            <w:hideMark/>
          </w:tcPr>
          <w:p w14:paraId="0E3C02DF" w14:textId="77777777" w:rsidR="0049223D" w:rsidRDefault="0049223D">
            <w:pPr>
              <w:pStyle w:val="TAL"/>
              <w:rPr>
                <w:rFonts w:eastAsia="宋体"/>
                <w:lang w:eastAsia="zh-CN"/>
              </w:rPr>
            </w:pPr>
            <w:r>
              <w:rPr>
                <w:rFonts w:eastAsia="宋体"/>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hideMark/>
          </w:tcPr>
          <w:p w14:paraId="2F46E321" w14:textId="77777777" w:rsidR="0049223D" w:rsidRDefault="0049223D">
            <w:pPr>
              <w:pStyle w:val="TAL"/>
              <w:rPr>
                <w:rFonts w:eastAsia="Malgun Gothic"/>
                <w:lang w:eastAsia="en-GB"/>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4D8432B8" w14:textId="77777777" w:rsidR="0049223D" w:rsidRDefault="0049223D">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49223D" w14:paraId="34175263" w14:textId="77777777" w:rsidTr="0049223D">
        <w:trPr>
          <w:cantSplit/>
          <w:tblHeader/>
          <w:jc w:val="center"/>
        </w:trPr>
        <w:tc>
          <w:tcPr>
            <w:tcW w:w="1980" w:type="dxa"/>
            <w:tcBorders>
              <w:top w:val="nil"/>
              <w:left w:val="single" w:sz="4" w:space="0" w:color="auto"/>
              <w:bottom w:val="nil"/>
              <w:right w:val="single" w:sz="4" w:space="0" w:color="auto"/>
            </w:tcBorders>
          </w:tcPr>
          <w:p w14:paraId="3B0C9AD6"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6D9CCE25" w14:textId="77777777" w:rsidR="0049223D" w:rsidRDefault="0049223D">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hideMark/>
          </w:tcPr>
          <w:p w14:paraId="339D4971" w14:textId="77777777" w:rsidR="0049223D" w:rsidRDefault="0049223D">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49223D" w14:paraId="23E6FBDA" w14:textId="77777777" w:rsidTr="0049223D">
        <w:trPr>
          <w:cantSplit/>
          <w:tblHeader/>
          <w:jc w:val="center"/>
        </w:trPr>
        <w:tc>
          <w:tcPr>
            <w:tcW w:w="1980" w:type="dxa"/>
            <w:tcBorders>
              <w:top w:val="nil"/>
              <w:left w:val="single" w:sz="4" w:space="0" w:color="auto"/>
              <w:bottom w:val="nil"/>
              <w:right w:val="single" w:sz="4" w:space="0" w:color="auto"/>
            </w:tcBorders>
          </w:tcPr>
          <w:p w14:paraId="7DC06DBD"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5A3EDA54" w14:textId="77777777" w:rsidR="0049223D" w:rsidRDefault="0049223D">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hideMark/>
          </w:tcPr>
          <w:p w14:paraId="384AAD4C" w14:textId="77777777" w:rsidR="0049223D" w:rsidRDefault="0049223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49223D" w14:paraId="08E0FF56"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6F58995B"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5003CFB" w14:textId="77777777" w:rsidR="0049223D" w:rsidRDefault="0049223D">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hideMark/>
          </w:tcPr>
          <w:p w14:paraId="65304C03" w14:textId="77777777" w:rsidR="0049223D" w:rsidRDefault="0049223D">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49223D" w14:paraId="0045C656" w14:textId="77777777" w:rsidTr="0049223D">
        <w:trPr>
          <w:cantSplit/>
          <w:tblHeader/>
          <w:jc w:val="center"/>
        </w:trPr>
        <w:tc>
          <w:tcPr>
            <w:tcW w:w="1980" w:type="dxa"/>
            <w:tcBorders>
              <w:top w:val="nil"/>
              <w:left w:val="single" w:sz="4" w:space="0" w:color="auto"/>
              <w:bottom w:val="nil"/>
              <w:right w:val="single" w:sz="4" w:space="0" w:color="auto"/>
            </w:tcBorders>
            <w:hideMark/>
          </w:tcPr>
          <w:p w14:paraId="3AB03D77" w14:textId="77777777" w:rsidR="0049223D" w:rsidRDefault="0049223D">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hideMark/>
          </w:tcPr>
          <w:p w14:paraId="1632D30D" w14:textId="77777777" w:rsidR="0049223D" w:rsidRDefault="0049223D">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36D764E0" w14:textId="77777777" w:rsidR="0049223D" w:rsidRDefault="0049223D">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use </w:t>
            </w:r>
            <w:proofErr w:type="spellStart"/>
            <w:r>
              <w:rPr>
                <w:rFonts w:eastAsia="Malgun Gothic"/>
              </w:rPr>
              <w:t>ProSe</w:t>
            </w:r>
            <w:proofErr w:type="spellEnd"/>
            <w:r>
              <w:rPr>
                <w:rFonts w:eastAsia="Malgun Gothic"/>
              </w:rPr>
              <w:t xml:space="preserve"> Direct Communication, 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 use or serve as a </w:t>
            </w:r>
            <w:proofErr w:type="spellStart"/>
            <w:r>
              <w:rPr>
                <w:rFonts w:eastAsia="Malgun Gothic"/>
              </w:rPr>
              <w:t>ProSe</w:t>
            </w:r>
            <w:proofErr w:type="spellEnd"/>
            <w:r>
              <w:rPr>
                <w:rFonts w:eastAsia="Malgun Gothic"/>
              </w:rPr>
              <w:t xml:space="preserve"> UE-to-Network Relay and use multiple-path transmission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tc>
      </w:tr>
      <w:tr w:rsidR="0049223D" w14:paraId="0B6BA6E1"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0FD6865F"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3ED95AC" w14:textId="77777777" w:rsidR="0049223D" w:rsidRDefault="0049223D">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hideMark/>
          </w:tcPr>
          <w:p w14:paraId="3C93C14E" w14:textId="77777777" w:rsidR="0049223D" w:rsidRDefault="0049223D">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49223D" w14:paraId="5D1787F5" w14:textId="77777777" w:rsidTr="0049223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3BEDBB8A" w14:textId="77777777" w:rsidR="0049223D" w:rsidRDefault="0049223D">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hideMark/>
          </w:tcPr>
          <w:p w14:paraId="2A4060A5" w14:textId="77777777" w:rsidR="0049223D" w:rsidRDefault="0049223D">
            <w:pPr>
              <w:pStyle w:val="TAL"/>
              <w:rPr>
                <w:rFonts w:eastAsia="Malgun Gothic"/>
                <w:lang w:eastAsia="en-GB"/>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hideMark/>
          </w:tcPr>
          <w:p w14:paraId="02C866AC" w14:textId="77777777" w:rsidR="0049223D" w:rsidRDefault="0049223D">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49223D" w14:paraId="7F47758C" w14:textId="77777777" w:rsidTr="0049223D">
        <w:trPr>
          <w:cantSplit/>
          <w:tblHeader/>
          <w:jc w:val="center"/>
        </w:trPr>
        <w:tc>
          <w:tcPr>
            <w:tcW w:w="1980" w:type="dxa"/>
            <w:tcBorders>
              <w:top w:val="nil"/>
              <w:left w:val="single" w:sz="4" w:space="0" w:color="auto"/>
              <w:bottom w:val="nil"/>
              <w:right w:val="single" w:sz="4" w:space="0" w:color="auto"/>
            </w:tcBorders>
            <w:hideMark/>
          </w:tcPr>
          <w:p w14:paraId="6AC7BA0A" w14:textId="77777777" w:rsidR="0049223D" w:rsidRDefault="0049223D">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hideMark/>
          </w:tcPr>
          <w:p w14:paraId="0B390207" w14:textId="77777777" w:rsidR="0049223D" w:rsidRDefault="0049223D">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250F8BB4" w14:textId="77777777" w:rsidR="0049223D" w:rsidRDefault="0049223D">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606F44F7" w14:textId="77777777" w:rsidR="0049223D" w:rsidRDefault="0049223D">
            <w:pPr>
              <w:pStyle w:val="TAL"/>
              <w:rPr>
                <w:rFonts w:eastAsia="Malgun Gothic"/>
              </w:rPr>
            </w:pPr>
          </w:p>
          <w:p w14:paraId="27B5A9FF" w14:textId="77777777" w:rsidR="0049223D" w:rsidRDefault="0049223D">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49223D" w14:paraId="44FD5661" w14:textId="77777777" w:rsidTr="0049223D">
        <w:trPr>
          <w:cantSplit/>
          <w:tblHeader/>
          <w:jc w:val="center"/>
        </w:trPr>
        <w:tc>
          <w:tcPr>
            <w:tcW w:w="1980" w:type="dxa"/>
            <w:tcBorders>
              <w:top w:val="nil"/>
              <w:left w:val="single" w:sz="4" w:space="0" w:color="auto"/>
              <w:bottom w:val="single" w:sz="4" w:space="0" w:color="auto"/>
              <w:right w:val="single" w:sz="4" w:space="0" w:color="auto"/>
            </w:tcBorders>
          </w:tcPr>
          <w:p w14:paraId="73757ADC" w14:textId="77777777" w:rsidR="0049223D" w:rsidRDefault="0049223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7CF745A0" w14:textId="77777777" w:rsidR="0049223D" w:rsidRDefault="0049223D">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35370722" w14:textId="77777777" w:rsidR="0049223D" w:rsidRDefault="0049223D">
            <w:pPr>
              <w:pStyle w:val="TAL"/>
              <w:rPr>
                <w:rFonts w:eastAsia="Malgun Gothic"/>
              </w:rPr>
            </w:pPr>
            <w:r>
              <w:rPr>
                <w:rFonts w:eastAsia="Malgun Gothic"/>
              </w:rPr>
              <w:t>Each containing the DNN/S-NSSAI and a reference to a PTP instance configuration pre-configured at the TSCTSF.</w:t>
            </w:r>
          </w:p>
          <w:p w14:paraId="1B196E82" w14:textId="77777777" w:rsidR="0049223D" w:rsidRDefault="0049223D">
            <w:pPr>
              <w:pStyle w:val="TAL"/>
              <w:rPr>
                <w:rFonts w:eastAsia="Malgun Gothic"/>
              </w:rPr>
            </w:pPr>
          </w:p>
          <w:p w14:paraId="39B12BD2" w14:textId="77777777" w:rsidR="0049223D" w:rsidRDefault="0049223D">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5CEAF2C6" w14:textId="77777777" w:rsidR="0049223D" w:rsidRDefault="0049223D">
            <w:pPr>
              <w:pStyle w:val="TAL"/>
              <w:rPr>
                <w:rFonts w:eastAsia="Malgun Gothic"/>
              </w:rPr>
            </w:pPr>
          </w:p>
          <w:p w14:paraId="3C708DD1" w14:textId="77777777" w:rsidR="0049223D" w:rsidRDefault="0049223D">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49223D" w14:paraId="7021105A" w14:textId="77777777" w:rsidTr="0049223D">
        <w:trPr>
          <w:cantSplit/>
          <w:tblHeader/>
          <w:jc w:val="center"/>
        </w:trPr>
        <w:tc>
          <w:tcPr>
            <w:tcW w:w="9016" w:type="dxa"/>
            <w:gridSpan w:val="3"/>
            <w:tcBorders>
              <w:top w:val="single" w:sz="4" w:space="0" w:color="auto"/>
              <w:left w:val="single" w:sz="4" w:space="0" w:color="auto"/>
              <w:bottom w:val="single" w:sz="4" w:space="0" w:color="auto"/>
              <w:right w:val="single" w:sz="4" w:space="0" w:color="auto"/>
            </w:tcBorders>
            <w:hideMark/>
          </w:tcPr>
          <w:p w14:paraId="45E79DB5" w14:textId="77777777" w:rsidR="0049223D" w:rsidRDefault="0049223D">
            <w:pPr>
              <w:pStyle w:val="TAN"/>
              <w:rPr>
                <w:rFonts w:eastAsia="Malgun Gothic"/>
              </w:rPr>
            </w:pPr>
            <w:r>
              <w:rPr>
                <w:rFonts w:eastAsia="Malgun Gothic"/>
              </w:rPr>
              <w:lastRenderedPageBreak/>
              <w:t>NOTE 1:</w:t>
            </w:r>
            <w:r>
              <w:rPr>
                <w:rFonts w:eastAsia="Malgun Gothic"/>
              </w:rPr>
              <w:tab/>
              <w:t>The Subscribed DNN list can include a wildcard DNN.</w:t>
            </w:r>
          </w:p>
          <w:p w14:paraId="6199F3C1" w14:textId="77777777" w:rsidR="0049223D" w:rsidRDefault="0049223D">
            <w:pPr>
              <w:pStyle w:val="TAN"/>
              <w:rPr>
                <w:rFonts w:eastAsia="Malgun Gothic"/>
              </w:rPr>
            </w:pPr>
            <w:r>
              <w:rPr>
                <w:rFonts w:eastAsia="Malgun Gothic"/>
              </w:rPr>
              <w:t>NOTE 2:</w:t>
            </w:r>
            <w:r>
              <w:rPr>
                <w:rFonts w:eastAsia="Malgun Gothic"/>
              </w:rPr>
              <w:tab/>
              <w:t>The default DNN shall not be a wildcard DNN.</w:t>
            </w:r>
          </w:p>
          <w:p w14:paraId="6A292C7F" w14:textId="77777777" w:rsidR="0049223D" w:rsidRDefault="0049223D">
            <w:pPr>
              <w:pStyle w:val="TAN"/>
              <w:rPr>
                <w:rFonts w:eastAsia="Malgun Gothic"/>
              </w:rPr>
            </w:pPr>
            <w:r>
              <w:rPr>
                <w:rFonts w:eastAsia="Malgun Gothic"/>
              </w:rPr>
              <w:t>NOTE 3:</w:t>
            </w:r>
            <w:r>
              <w:rPr>
                <w:rFonts w:eastAsia="Malgun Gothic"/>
              </w:rPr>
              <w:tab/>
              <w:t>The Steering of Roaming information and UDM Update Data are protected using the mechanisms defined in TS 33.501 [15].</w:t>
            </w:r>
          </w:p>
          <w:p w14:paraId="489CE7DE" w14:textId="77777777" w:rsidR="0049223D" w:rsidRDefault="0049223D">
            <w:pPr>
              <w:pStyle w:val="TAN"/>
              <w:rPr>
                <w:rFonts w:eastAsia="Malgun Gothic"/>
              </w:rPr>
            </w:pPr>
            <w:r>
              <w:rPr>
                <w:rFonts w:eastAsia="Malgun Gothic"/>
              </w:rPr>
              <w:t>NOTE 4:</w:t>
            </w:r>
            <w:r>
              <w:rPr>
                <w:rFonts w:eastAsia="Malgun Gothic"/>
              </w:rPr>
              <w:tab/>
              <w:t>Framed Route information and Framed Route(s) are defined in TS 23.501 [2].</w:t>
            </w:r>
          </w:p>
          <w:p w14:paraId="4678006C" w14:textId="77777777" w:rsidR="0049223D" w:rsidRDefault="0049223D">
            <w:pPr>
              <w:pStyle w:val="TAN"/>
              <w:rPr>
                <w:rFonts w:eastAsia="Malgun Gothic"/>
              </w:rPr>
            </w:pPr>
            <w:r>
              <w:rPr>
                <w:rFonts w:eastAsia="Malgun Gothic"/>
              </w:rPr>
              <w:t>NOTE 5:</w:t>
            </w:r>
            <w:r>
              <w:rPr>
                <w:rFonts w:eastAsia="Malgun Gothic"/>
              </w:rPr>
              <w:tab/>
              <w:t>Depending on the scenario PGW-C FQDN may be for S5/S8, or for S2b (</w:t>
            </w:r>
            <w:proofErr w:type="spellStart"/>
            <w:r>
              <w:rPr>
                <w:rFonts w:eastAsia="Malgun Gothic"/>
              </w:rPr>
              <w:t>ePDG</w:t>
            </w:r>
            <w:proofErr w:type="spellEnd"/>
            <w:r>
              <w:rPr>
                <w:rFonts w:eastAsia="Malgun Gothic"/>
              </w:rPr>
              <w:t xml:space="preserve"> case).</w:t>
            </w:r>
          </w:p>
          <w:p w14:paraId="04B501BC" w14:textId="77777777" w:rsidR="0049223D" w:rsidRDefault="0049223D">
            <w:pPr>
              <w:pStyle w:val="TAN"/>
              <w:rPr>
                <w:rFonts w:eastAsia="Malgun Gothic"/>
              </w:rPr>
            </w:pPr>
            <w:r>
              <w:rPr>
                <w:rFonts w:eastAsia="Malgun Gothic"/>
              </w:rPr>
              <w:t>NOTE 6:</w:t>
            </w:r>
            <w:r>
              <w:rPr>
                <w:rFonts w:eastAsia="Malgun Gothic"/>
              </w:rPr>
              <w:tab/>
              <w:t>The Allowed PDU Session Types configured for a DNN which supports interworking with EPC should contain only the PDU Session Type corresponding to the PDN Type configured in the APN that corresponds to the DNN.</w:t>
            </w:r>
          </w:p>
          <w:p w14:paraId="2F103C40" w14:textId="77777777" w:rsidR="0049223D" w:rsidRDefault="0049223D">
            <w:pPr>
              <w:pStyle w:val="TAN"/>
              <w:rPr>
                <w:rFonts w:eastAsia="Malgun Gothic"/>
              </w:rPr>
            </w:pPr>
            <w:r>
              <w:rPr>
                <w:rFonts w:eastAsia="Malgun Gothic"/>
              </w:rPr>
              <w:t>NOTE 7:</w:t>
            </w:r>
            <w:r>
              <w:rPr>
                <w:rFonts w:eastAsia="Malgun Gothic"/>
              </w:rPr>
              <w:tab/>
              <w:t>Providing a list of NF types or a list of NF sets may be more appropriate for some deployments, e.g. in highly dynamic NF lifecycle management deployments.</w:t>
            </w:r>
          </w:p>
          <w:p w14:paraId="1CE42A82" w14:textId="77777777" w:rsidR="0049223D" w:rsidRDefault="0049223D">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83F8D19" w14:textId="77777777" w:rsidR="0049223D" w:rsidRDefault="0049223D">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3914EA0C" w14:textId="77777777" w:rsidR="0049223D" w:rsidRDefault="0049223D">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7263B2D6" w14:textId="77777777" w:rsidR="0049223D" w:rsidRDefault="0049223D">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75D0ABD5" w14:textId="77777777" w:rsidR="0049223D" w:rsidRDefault="0049223D">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615D0064" w14:textId="77777777" w:rsidR="0049223D" w:rsidRDefault="0049223D">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7E4D977" w14:textId="77777777" w:rsidR="0049223D" w:rsidRDefault="0049223D">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31777B9B" w14:textId="77777777" w:rsidR="0049223D" w:rsidRDefault="0049223D">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4FCDA6D3" w14:textId="77777777" w:rsidR="0049223D" w:rsidRDefault="0049223D">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1F85CB5D" w14:textId="77777777" w:rsidR="0049223D" w:rsidRDefault="0049223D">
            <w:pPr>
              <w:pStyle w:val="TAN"/>
              <w:rPr>
                <w:rFonts w:eastAsia="Malgun Gothic"/>
              </w:rPr>
            </w:pPr>
            <w:r>
              <w:rPr>
                <w:rFonts w:eastAsia="Malgun Gothic"/>
              </w:rPr>
              <w:t>NOTE 17:</w:t>
            </w:r>
            <w:r>
              <w:rPr>
                <w:rFonts w:eastAsia="Malgun Gothic"/>
              </w:rPr>
              <w:tab/>
              <w:t>This information applies only for HR PDU Session.</w:t>
            </w:r>
          </w:p>
          <w:p w14:paraId="6AD77909" w14:textId="3434D531" w:rsidR="0049223D" w:rsidRDefault="0049223D">
            <w:pPr>
              <w:pStyle w:val="TAN"/>
              <w:rPr>
                <w:rFonts w:eastAsia="Malgun Gothic"/>
              </w:rPr>
            </w:pPr>
            <w:r>
              <w:rPr>
                <w:rFonts w:eastAsia="Malgun Gothic"/>
              </w:rPr>
              <w:t>NOTE 18:</w:t>
            </w:r>
            <w:r>
              <w:rPr>
                <w:rFonts w:eastAsia="Malgun Gothic"/>
              </w:rPr>
              <w:tab/>
              <w:t>This information is only valid for the current serving network.</w:t>
            </w:r>
            <w:ins w:id="35" w:author="LTHM0" w:date="2023-04-19T14:48:00Z">
              <w:r w:rsidR="0086643E">
                <w:rPr>
                  <w:rFonts w:eastAsia="Malgun Gothic"/>
                </w:rPr>
                <w:t xml:space="preserve"> </w:t>
              </w:r>
            </w:ins>
            <w:ins w:id="36" w:author="LTHM0" w:date="2023-04-19T14:52:00Z">
              <w:r w:rsidR="00804379" w:rsidRPr="00804379">
                <w:rPr>
                  <w:rFonts w:eastAsia="Malgun Gothic"/>
                  <w:highlight w:val="yellow"/>
                </w:rPr>
                <w:t>When Session Breakout for HR Session is authorized</w:t>
              </w:r>
              <w:del w:id="37" w:author="Lyu Huazhang - 4-18-b" w:date="2023-04-19T22:32:00Z">
                <w:r w:rsidR="00804379" w:rsidRPr="00804379" w:rsidDel="00616670">
                  <w:rPr>
                    <w:rFonts w:eastAsia="Malgun Gothic"/>
                    <w:highlight w:val="yellow"/>
                  </w:rPr>
                  <w:delText xml:space="preserve"> for FQDN</w:delText>
                </w:r>
                <w:r w:rsidR="00804379" w:rsidDel="00616670">
                  <w:rPr>
                    <w:rFonts w:eastAsia="Malgun Gothic"/>
                    <w:highlight w:val="yellow"/>
                  </w:rPr>
                  <w:delText xml:space="preserve"> range</w:delText>
                </w:r>
              </w:del>
            </w:ins>
            <w:ins w:id="38" w:author="LTHM0" w:date="2023-04-19T14:57:00Z">
              <w:del w:id="39" w:author="Lyu Huazhang - 4-18-b" w:date="2023-04-19T22:32:00Z">
                <w:r w:rsidR="00917869" w:rsidDel="00616670">
                  <w:rPr>
                    <w:rFonts w:eastAsia="Malgun Gothic"/>
                    <w:highlight w:val="yellow"/>
                  </w:rPr>
                  <w:delText>s</w:delText>
                </w:r>
              </w:del>
            </w:ins>
            <w:ins w:id="40" w:author="LTHM0" w:date="2023-04-19T14:52:00Z">
              <w:del w:id="41" w:author="Lyu Huazhang - 4-18-b" w:date="2023-04-19T22:32:00Z">
                <w:r w:rsidR="00804379" w:rsidRPr="00804379" w:rsidDel="00616670">
                  <w:rPr>
                    <w:rFonts w:eastAsia="Malgun Gothic"/>
                    <w:highlight w:val="yellow"/>
                  </w:rPr>
                  <w:delText xml:space="preserve">  and/or IP address  range</w:delText>
                </w:r>
              </w:del>
            </w:ins>
            <w:ins w:id="42" w:author="LTHM0" w:date="2023-04-19T14:57:00Z">
              <w:del w:id="43" w:author="Lyu Huazhang - 4-18-b" w:date="2023-04-19T22:32:00Z">
                <w:r w:rsidR="00917869" w:rsidDel="00616670">
                  <w:rPr>
                    <w:rFonts w:eastAsia="Malgun Gothic"/>
                    <w:highlight w:val="yellow"/>
                  </w:rPr>
                  <w:delText>s</w:delText>
                </w:r>
              </w:del>
              <w:r w:rsidR="00917869">
                <w:rPr>
                  <w:rFonts w:eastAsia="Malgun Gothic"/>
                  <w:highlight w:val="yellow"/>
                </w:rPr>
                <w:t xml:space="preserve">, </w:t>
              </w:r>
            </w:ins>
            <w:ins w:id="44" w:author="LTHM0" w:date="2023-04-19T14:52:00Z">
              <w:r w:rsidR="00804379" w:rsidRPr="00804379">
                <w:rPr>
                  <w:rFonts w:eastAsia="Malgun Gothic"/>
                  <w:highlight w:val="yellow"/>
                </w:rPr>
                <w:t xml:space="preserve"> usage of correspondin</w:t>
              </w:r>
              <w:r w:rsidR="00804379">
                <w:rPr>
                  <w:rFonts w:eastAsia="Malgun Gothic"/>
                  <w:highlight w:val="yellow"/>
                </w:rPr>
                <w:t>g</w:t>
              </w:r>
              <w:r w:rsidR="00804379" w:rsidRPr="00804379">
                <w:rPr>
                  <w:rFonts w:eastAsia="Malgun Gothic"/>
                  <w:highlight w:val="yellow"/>
                </w:rPr>
                <w:t xml:space="preserve"> E</w:t>
              </w:r>
              <w:r w:rsidR="00804379">
                <w:rPr>
                  <w:rFonts w:eastAsia="Malgun Gothic"/>
                  <w:highlight w:val="yellow"/>
                </w:rPr>
                <w:t xml:space="preserve">AS </w:t>
              </w:r>
              <w:r w:rsidR="00804379" w:rsidRPr="00804379">
                <w:rPr>
                  <w:rFonts w:eastAsia="Malgun Gothic"/>
                  <w:highlight w:val="yellow"/>
                </w:rPr>
                <w:t>D</w:t>
              </w:r>
              <w:r w:rsidR="00804379">
                <w:rPr>
                  <w:rFonts w:eastAsia="Malgun Gothic"/>
                  <w:highlight w:val="yellow"/>
                </w:rPr>
                <w:t xml:space="preserve">eployment </w:t>
              </w:r>
              <w:r w:rsidR="00804379" w:rsidRPr="00804379">
                <w:rPr>
                  <w:rFonts w:eastAsia="Malgun Gothic"/>
                  <w:highlight w:val="yellow"/>
                </w:rPr>
                <w:t>I</w:t>
              </w:r>
              <w:r w:rsidR="00804379">
                <w:rPr>
                  <w:rFonts w:eastAsia="Malgun Gothic"/>
                  <w:highlight w:val="yellow"/>
                </w:rPr>
                <w:t>nformation</w:t>
              </w:r>
              <w:r w:rsidR="00804379" w:rsidRPr="00804379">
                <w:rPr>
                  <w:rFonts w:eastAsia="Malgun Gothic"/>
                  <w:highlight w:val="yellow"/>
                </w:rPr>
                <w:t xml:space="preserve"> and  AF traffic influence in VPLMN is also authorize</w:t>
              </w:r>
            </w:ins>
            <w:ins w:id="45" w:author="LTHM0" w:date="2023-04-19T14:50:00Z">
              <w:r w:rsidR="0086643E" w:rsidRPr="0086643E">
                <w:rPr>
                  <w:rFonts w:eastAsia="Malgun Gothic"/>
                  <w:highlight w:val="yellow"/>
                  <w:rPrChange w:id="46" w:author="LTHM0" w:date="2023-04-19T14:50:00Z">
                    <w:rPr>
                      <w:rFonts w:eastAsia="Malgun Gothic"/>
                    </w:rPr>
                  </w:rPrChange>
                </w:rPr>
                <w:t>d</w:t>
              </w:r>
            </w:ins>
            <w:bookmarkStart w:id="47" w:name="_GoBack"/>
            <w:bookmarkEnd w:id="47"/>
          </w:p>
          <w:p w14:paraId="674B4EB2" w14:textId="77777777" w:rsidR="0049223D" w:rsidRDefault="0049223D">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4F16E964" w14:textId="77777777" w:rsidR="0049223D" w:rsidRDefault="0049223D">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3D047C4B" w14:textId="77777777" w:rsidR="0049223D" w:rsidRDefault="0049223D">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3F7D34FF" w14:textId="77777777" w:rsidR="0049223D" w:rsidRDefault="0049223D" w:rsidP="0049223D">
      <w:pPr>
        <w:pStyle w:val="FP"/>
        <w:rPr>
          <w:rFonts w:eastAsia="Malgun Gothic"/>
          <w:lang w:eastAsia="zh-CN"/>
        </w:rPr>
      </w:pPr>
    </w:p>
    <w:p w14:paraId="4166EE7B" w14:textId="77777777" w:rsidR="0049223D" w:rsidRDefault="0049223D" w:rsidP="0049223D">
      <w:pPr>
        <w:pStyle w:val="EditorsNote"/>
        <w:rPr>
          <w:rFonts w:eastAsia="Malgun Gothic"/>
          <w:lang w:eastAsia="en-GB"/>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24D7C857" w14:textId="77777777" w:rsidR="0049223D" w:rsidRDefault="0049223D" w:rsidP="0049223D">
      <w:pPr>
        <w:pStyle w:val="TH"/>
        <w:rPr>
          <w:rFonts w:eastAsia="Malgun Gothic"/>
        </w:rPr>
      </w:pPr>
      <w:r>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49223D" w14:paraId="0A2CF970" w14:textId="77777777" w:rsidTr="0049223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052D7B6A" w14:textId="77777777" w:rsidR="0049223D" w:rsidRDefault="0049223D">
            <w:pPr>
              <w:pStyle w:val="TAH"/>
              <w:rPr>
                <w:rFonts w:eastAsia="Malgun Gothic"/>
              </w:rPr>
            </w:pPr>
            <w:r>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CE441C3" w14:textId="77777777" w:rsidR="0049223D" w:rsidRDefault="0049223D">
            <w:pPr>
              <w:pStyle w:val="TAH"/>
              <w:rPr>
                <w:rFonts w:eastAsia="Malgun Gothic"/>
              </w:rPr>
            </w:pPr>
            <w:r>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BBBAEC8" w14:textId="77777777" w:rsidR="0049223D" w:rsidRDefault="0049223D">
            <w:pPr>
              <w:pStyle w:val="TAH"/>
              <w:rPr>
                <w:rFonts w:eastAsia="Malgun Gothic"/>
              </w:rPr>
            </w:pPr>
            <w:r>
              <w:rPr>
                <w:rFonts w:eastAsia="Malgun Gothic"/>
              </w:rPr>
              <w:t>Description</w:t>
            </w:r>
          </w:p>
        </w:tc>
      </w:tr>
      <w:tr w:rsidR="0049223D" w14:paraId="08518E63" w14:textId="77777777" w:rsidTr="0049223D">
        <w:trPr>
          <w:cantSplit/>
          <w:jc w:val="center"/>
        </w:trPr>
        <w:tc>
          <w:tcPr>
            <w:tcW w:w="2297" w:type="dxa"/>
            <w:tcBorders>
              <w:top w:val="single" w:sz="4" w:space="0" w:color="auto"/>
              <w:left w:val="single" w:sz="4" w:space="0" w:color="auto"/>
              <w:bottom w:val="nil"/>
              <w:right w:val="single" w:sz="4" w:space="0" w:color="auto"/>
            </w:tcBorders>
          </w:tcPr>
          <w:p w14:paraId="7A69FBCD" w14:textId="77777777" w:rsidR="0049223D" w:rsidRDefault="0049223D">
            <w:pPr>
              <w:pStyle w:val="TAL"/>
              <w:rPr>
                <w:lang w:eastAsia="zh-CN"/>
              </w:rPr>
            </w:pPr>
          </w:p>
          <w:p w14:paraId="4EEDD791" w14:textId="77777777" w:rsidR="0049223D" w:rsidRDefault="0049223D">
            <w:pPr>
              <w:pStyle w:val="TAL"/>
              <w:rPr>
                <w:lang w:eastAsia="zh-CN"/>
              </w:rPr>
            </w:pPr>
            <w:r>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1573A554" w14:textId="77777777" w:rsidR="0049223D" w:rsidRDefault="0049223D">
            <w:pPr>
              <w:pStyle w:val="TAL"/>
              <w:rPr>
                <w:rFonts w:eastAsia="Malgun Gothic"/>
                <w:lang w:eastAsia="en-GB"/>
              </w:rPr>
            </w:pPr>
            <w:r>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109A3E37" w14:textId="77777777" w:rsidR="0049223D" w:rsidRDefault="0049223D">
            <w:pPr>
              <w:pStyle w:val="TAL"/>
              <w:rPr>
                <w:rFonts w:eastAsia="Malgun Gothic"/>
              </w:rPr>
            </w:pPr>
            <w:r>
              <w:t>Identifies external group of UEs</w:t>
            </w:r>
            <w:r>
              <w:rPr>
                <w:lang w:eastAsia="zh-CN"/>
              </w:rPr>
              <w:t xml:space="preserve"> that the UE belongs to as defined in TS 23.682 [23].</w:t>
            </w:r>
          </w:p>
        </w:tc>
      </w:tr>
      <w:tr w:rsidR="0049223D" w14:paraId="3F485721" w14:textId="77777777" w:rsidTr="0049223D">
        <w:trPr>
          <w:cantSplit/>
          <w:jc w:val="center"/>
        </w:trPr>
        <w:tc>
          <w:tcPr>
            <w:tcW w:w="0" w:type="auto"/>
            <w:tcBorders>
              <w:top w:val="nil"/>
              <w:left w:val="single" w:sz="4" w:space="0" w:color="auto"/>
              <w:bottom w:val="nil"/>
              <w:right w:val="single" w:sz="4" w:space="0" w:color="auto"/>
            </w:tcBorders>
            <w:vAlign w:val="center"/>
            <w:hideMark/>
          </w:tcPr>
          <w:p w14:paraId="3BD02D9A" w14:textId="77777777" w:rsidR="0049223D" w:rsidRDefault="0049223D">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3C724B48" w14:textId="77777777" w:rsidR="0049223D" w:rsidRDefault="0049223D">
            <w:pPr>
              <w:pStyle w:val="TAL"/>
              <w:rPr>
                <w:rFonts w:eastAsia="Malgun Gothic"/>
                <w:lang w:eastAsia="en-GB"/>
              </w:rPr>
            </w:pPr>
            <w:r>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7BED6F0" w14:textId="77777777" w:rsidR="0049223D" w:rsidRDefault="0049223D">
            <w:pPr>
              <w:pStyle w:val="TAL"/>
              <w:rPr>
                <w:rFonts w:eastAsia="Malgun Gothic"/>
              </w:rPr>
            </w:pPr>
            <w:r>
              <w:t>Identifies internal group of UEs</w:t>
            </w:r>
            <w:r>
              <w:rPr>
                <w:lang w:eastAsia="zh-CN"/>
              </w:rPr>
              <w:t xml:space="preserve"> that the UE belongs to as defined in TS 23.501 [2].</w:t>
            </w:r>
          </w:p>
        </w:tc>
      </w:tr>
      <w:tr w:rsidR="0049223D" w14:paraId="37C94B25" w14:textId="77777777" w:rsidTr="0049223D">
        <w:trPr>
          <w:cantSplit/>
          <w:jc w:val="center"/>
        </w:trPr>
        <w:tc>
          <w:tcPr>
            <w:tcW w:w="0" w:type="auto"/>
            <w:tcBorders>
              <w:top w:val="nil"/>
              <w:left w:val="single" w:sz="4" w:space="0" w:color="auto"/>
              <w:bottom w:val="single" w:sz="4" w:space="0" w:color="auto"/>
              <w:right w:val="single" w:sz="4" w:space="0" w:color="auto"/>
            </w:tcBorders>
            <w:vAlign w:val="center"/>
            <w:hideMark/>
          </w:tcPr>
          <w:p w14:paraId="554371B1" w14:textId="77777777" w:rsidR="0049223D" w:rsidRDefault="0049223D">
            <w:pPr>
              <w:rPr>
                <w:rFonts w:eastAsia="Malgun Gothic"/>
              </w:rPr>
            </w:pPr>
          </w:p>
        </w:tc>
        <w:tc>
          <w:tcPr>
            <w:tcW w:w="2811" w:type="dxa"/>
            <w:tcBorders>
              <w:top w:val="single" w:sz="4" w:space="0" w:color="auto"/>
              <w:left w:val="single" w:sz="4" w:space="0" w:color="auto"/>
              <w:bottom w:val="single" w:sz="4" w:space="0" w:color="auto"/>
              <w:right w:val="single" w:sz="4" w:space="0" w:color="auto"/>
            </w:tcBorders>
            <w:hideMark/>
          </w:tcPr>
          <w:p w14:paraId="176D71F0" w14:textId="77777777" w:rsidR="0049223D" w:rsidRDefault="0049223D">
            <w:pPr>
              <w:pStyle w:val="TAL"/>
              <w:rPr>
                <w:rFonts w:eastAsia="Malgun Gothic"/>
                <w:lang w:eastAsia="en-GB"/>
              </w:rPr>
            </w:pPr>
            <w:r>
              <w:rPr>
                <w:lang w:eastAsia="zh-CN"/>
              </w:rPr>
              <w:t>SUPI list</w:t>
            </w:r>
          </w:p>
        </w:tc>
        <w:tc>
          <w:tcPr>
            <w:tcW w:w="4225" w:type="dxa"/>
            <w:tcBorders>
              <w:top w:val="single" w:sz="4" w:space="0" w:color="auto"/>
              <w:left w:val="single" w:sz="4" w:space="0" w:color="auto"/>
              <w:bottom w:val="single" w:sz="4" w:space="0" w:color="auto"/>
              <w:right w:val="single" w:sz="4" w:space="0" w:color="auto"/>
            </w:tcBorders>
            <w:hideMark/>
          </w:tcPr>
          <w:p w14:paraId="5CB8C779" w14:textId="77777777" w:rsidR="0049223D" w:rsidRDefault="0049223D">
            <w:pPr>
              <w:pStyle w:val="TAL"/>
              <w:rPr>
                <w:rFonts w:eastAsia="Malgun Gothic"/>
              </w:rPr>
            </w:pPr>
            <w:r>
              <w:rPr>
                <w:rFonts w:eastAsia="Malgun Gothic"/>
              </w:rPr>
              <w:t>Corresponding SUPI list for input External Group Identifier.</w:t>
            </w:r>
          </w:p>
        </w:tc>
      </w:tr>
      <w:tr w:rsidR="0049223D" w14:paraId="62B03B20" w14:textId="77777777" w:rsidTr="0049223D">
        <w:trPr>
          <w:cantSplit/>
          <w:jc w:val="center"/>
        </w:trPr>
        <w:tc>
          <w:tcPr>
            <w:tcW w:w="2297" w:type="dxa"/>
            <w:tcBorders>
              <w:top w:val="single" w:sz="4" w:space="0" w:color="auto"/>
              <w:left w:val="single" w:sz="4" w:space="0" w:color="auto"/>
              <w:bottom w:val="nil"/>
              <w:right w:val="single" w:sz="4" w:space="0" w:color="auto"/>
            </w:tcBorders>
          </w:tcPr>
          <w:p w14:paraId="40548A48" w14:textId="77777777" w:rsidR="0049223D" w:rsidRDefault="0049223D">
            <w:pPr>
              <w:pStyle w:val="TAL"/>
              <w:rPr>
                <w:lang w:eastAsia="zh-CN"/>
              </w:rPr>
            </w:pPr>
          </w:p>
          <w:p w14:paraId="0649BCB5" w14:textId="77777777" w:rsidR="0049223D" w:rsidRDefault="0049223D">
            <w:pPr>
              <w:pStyle w:val="TAL"/>
              <w:rPr>
                <w:lang w:eastAsia="zh-CN"/>
              </w:rPr>
            </w:pPr>
            <w:r>
              <w:rPr>
                <w:lang w:eastAsia="zh-CN"/>
              </w:rPr>
              <w:t>Group Data</w:t>
            </w:r>
          </w:p>
          <w:p w14:paraId="55D92958" w14:textId="77777777" w:rsidR="0049223D" w:rsidRDefault="0049223D">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hideMark/>
          </w:tcPr>
          <w:p w14:paraId="0713FAA6" w14:textId="77777777" w:rsidR="0049223D" w:rsidRDefault="0049223D">
            <w:pPr>
              <w:pStyle w:val="TAL"/>
              <w:rPr>
                <w:rFonts w:eastAsia="Malgun Gothic"/>
                <w:lang w:eastAsia="en-GB"/>
              </w:rPr>
            </w:pPr>
            <w:r>
              <w:rPr>
                <w:rFonts w:eastAsia="Malgun Gothic"/>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4837871" w14:textId="77777777" w:rsidR="0049223D" w:rsidRDefault="0049223D">
            <w:pPr>
              <w:pStyle w:val="TAL"/>
              <w:rPr>
                <w:rFonts w:eastAsia="Malgun Gothic"/>
              </w:rPr>
            </w:pPr>
            <w:r>
              <w:rPr>
                <w:rFonts w:eastAsia="Malgun Gothic"/>
              </w:rPr>
              <w:t>Internal identifiers of the group of UEs that the Group Data belongs to.</w:t>
            </w:r>
          </w:p>
        </w:tc>
      </w:tr>
      <w:tr w:rsidR="0049223D" w14:paraId="0B2722DE" w14:textId="77777777" w:rsidTr="0049223D">
        <w:trPr>
          <w:cantSplit/>
          <w:jc w:val="center"/>
        </w:trPr>
        <w:tc>
          <w:tcPr>
            <w:tcW w:w="0" w:type="auto"/>
            <w:tcBorders>
              <w:top w:val="nil"/>
              <w:left w:val="single" w:sz="4" w:space="0" w:color="auto"/>
              <w:bottom w:val="single" w:sz="4" w:space="0" w:color="auto"/>
              <w:right w:val="single" w:sz="4" w:space="0" w:color="auto"/>
            </w:tcBorders>
            <w:vAlign w:val="center"/>
          </w:tcPr>
          <w:p w14:paraId="1DD91DAF" w14:textId="77777777" w:rsidR="0049223D" w:rsidRDefault="0049223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2D547AFF" w14:textId="77777777" w:rsidR="0049223D" w:rsidRDefault="0049223D">
            <w:pPr>
              <w:pStyle w:val="TAL"/>
              <w:rPr>
                <w:rFonts w:eastAsia="Malgun Gothic"/>
                <w:lang w:eastAsia="en-GB"/>
              </w:rPr>
            </w:pPr>
            <w:r>
              <w:rPr>
                <w:rFonts w:eastAsia="Malgun Gothic"/>
              </w:rPr>
              <w:t>Group data</w:t>
            </w:r>
          </w:p>
        </w:tc>
        <w:tc>
          <w:tcPr>
            <w:tcW w:w="4225" w:type="dxa"/>
            <w:tcBorders>
              <w:top w:val="single" w:sz="4" w:space="0" w:color="auto"/>
              <w:left w:val="single" w:sz="4" w:space="0" w:color="auto"/>
              <w:bottom w:val="single" w:sz="4" w:space="0" w:color="auto"/>
              <w:right w:val="single" w:sz="4" w:space="0" w:color="auto"/>
            </w:tcBorders>
            <w:hideMark/>
          </w:tcPr>
          <w:p w14:paraId="1CFF59DD" w14:textId="77777777" w:rsidR="0049223D" w:rsidRDefault="0049223D">
            <w:pPr>
              <w:pStyle w:val="TAL"/>
              <w:rPr>
                <w:rFonts w:eastAsia="Malgun Gothic"/>
              </w:rPr>
            </w:pPr>
            <w:r>
              <w:rPr>
                <w:rFonts w:eastAsia="Malgun Gothic"/>
              </w:rPr>
              <w:t>In the case of 5G VN related groups the content of this information is defined in clause 4.15.6.3b.</w:t>
            </w:r>
          </w:p>
        </w:tc>
      </w:tr>
      <w:tr w:rsidR="0049223D" w14:paraId="535F70AA" w14:textId="77777777" w:rsidTr="0049223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hideMark/>
          </w:tcPr>
          <w:p w14:paraId="77715F3C" w14:textId="77777777" w:rsidR="0049223D" w:rsidRDefault="0049223D">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0F720AF1" w14:textId="77777777" w:rsidR="0049223D" w:rsidRDefault="0049223D" w:rsidP="0049223D">
      <w:pPr>
        <w:pStyle w:val="FP"/>
        <w:rPr>
          <w:rFonts w:eastAsia="Malgun Gothic"/>
          <w:lang w:eastAsia="en-GB"/>
        </w:rPr>
      </w:pPr>
    </w:p>
    <w:p w14:paraId="251A8995" w14:textId="77777777" w:rsidR="0049223D" w:rsidRDefault="0049223D" w:rsidP="0049223D">
      <w:pPr>
        <w:rPr>
          <w:lang w:eastAsia="zh-CN"/>
        </w:rPr>
      </w:pPr>
      <w:r>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61CDE4B" w14:textId="77777777" w:rsidR="0049223D" w:rsidRDefault="0049223D" w:rsidP="0049223D">
      <w:pPr>
        <w:pStyle w:val="TH"/>
        <w:rPr>
          <w:lang w:eastAsia="zh-CN"/>
        </w:rPr>
      </w:pPr>
      <w:r>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9223D" w14:paraId="39504153" w14:textId="77777777" w:rsidTr="0049223D">
        <w:tc>
          <w:tcPr>
            <w:tcW w:w="3827" w:type="dxa"/>
            <w:tcBorders>
              <w:top w:val="single" w:sz="4" w:space="0" w:color="auto"/>
              <w:left w:val="single" w:sz="4" w:space="0" w:color="auto"/>
              <w:bottom w:val="single" w:sz="4" w:space="0" w:color="auto"/>
              <w:right w:val="single" w:sz="4" w:space="0" w:color="auto"/>
            </w:tcBorders>
            <w:hideMark/>
          </w:tcPr>
          <w:p w14:paraId="1C888976" w14:textId="77777777" w:rsidR="0049223D" w:rsidRDefault="0049223D">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3D0E3FC5" w14:textId="77777777" w:rsidR="0049223D" w:rsidRDefault="0049223D">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66B1427A" w14:textId="77777777" w:rsidR="0049223D" w:rsidRDefault="0049223D">
            <w:pPr>
              <w:pStyle w:val="TAH"/>
              <w:rPr>
                <w:lang w:eastAsia="zh-CN"/>
              </w:rPr>
            </w:pPr>
            <w:r>
              <w:rPr>
                <w:lang w:eastAsia="zh-CN"/>
              </w:rPr>
              <w:t>Data Sub Key</w:t>
            </w:r>
          </w:p>
        </w:tc>
      </w:tr>
      <w:tr w:rsidR="0049223D" w14:paraId="6F511231" w14:textId="77777777" w:rsidTr="0049223D">
        <w:tc>
          <w:tcPr>
            <w:tcW w:w="3827" w:type="dxa"/>
            <w:tcBorders>
              <w:top w:val="single" w:sz="4" w:space="0" w:color="auto"/>
              <w:left w:val="single" w:sz="4" w:space="0" w:color="auto"/>
              <w:bottom w:val="single" w:sz="4" w:space="0" w:color="auto"/>
              <w:right w:val="single" w:sz="4" w:space="0" w:color="auto"/>
            </w:tcBorders>
            <w:hideMark/>
          </w:tcPr>
          <w:p w14:paraId="56E6E26B" w14:textId="77777777" w:rsidR="0049223D" w:rsidRDefault="0049223D">
            <w:pPr>
              <w:pStyle w:val="TAL"/>
              <w:rPr>
                <w:lang w:eastAsia="zh-CN"/>
              </w:rPr>
            </w:pPr>
            <w:r>
              <w:t>Access and Mobility Subscription data</w:t>
            </w:r>
          </w:p>
        </w:tc>
        <w:tc>
          <w:tcPr>
            <w:tcW w:w="1218" w:type="dxa"/>
            <w:tcBorders>
              <w:top w:val="single" w:sz="4" w:space="0" w:color="auto"/>
              <w:left w:val="single" w:sz="4" w:space="0" w:color="auto"/>
              <w:bottom w:val="single" w:sz="4" w:space="0" w:color="auto"/>
              <w:right w:val="single" w:sz="4" w:space="0" w:color="auto"/>
            </w:tcBorders>
            <w:hideMark/>
          </w:tcPr>
          <w:p w14:paraId="728917D5" w14:textId="77777777" w:rsidR="0049223D" w:rsidRDefault="0049223D">
            <w:pPr>
              <w:pStyle w:val="TAL"/>
              <w:rPr>
                <w:lang w:eastAsia="zh-CN"/>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06434FA" w14:textId="77777777" w:rsidR="0049223D" w:rsidRDefault="0049223D">
            <w:pPr>
              <w:pStyle w:val="TAL"/>
              <w:rPr>
                <w:lang w:eastAsia="zh-CN"/>
              </w:rPr>
            </w:pPr>
            <w:r>
              <w:rPr>
                <w:rFonts w:eastAsia="Malgun Gothic"/>
              </w:rPr>
              <w:t>Serving PLMN ID and optionally NID</w:t>
            </w:r>
          </w:p>
        </w:tc>
      </w:tr>
      <w:tr w:rsidR="0049223D" w14:paraId="62FA21B6"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1433C48F" w14:textId="77777777" w:rsidR="0049223D" w:rsidRDefault="0049223D">
            <w:pPr>
              <w:pStyle w:val="TAL"/>
              <w:rPr>
                <w:lang w:eastAsia="en-GB"/>
              </w:rPr>
            </w:pPr>
            <w:r>
              <w:t xml:space="preserve">SMF Selection Subscription data </w:t>
            </w:r>
          </w:p>
        </w:tc>
        <w:tc>
          <w:tcPr>
            <w:tcW w:w="1218" w:type="dxa"/>
            <w:tcBorders>
              <w:top w:val="single" w:sz="4" w:space="0" w:color="auto"/>
              <w:left w:val="single" w:sz="4" w:space="0" w:color="auto"/>
              <w:bottom w:val="single" w:sz="4" w:space="0" w:color="auto"/>
              <w:right w:val="single" w:sz="4" w:space="0" w:color="auto"/>
            </w:tcBorders>
            <w:hideMark/>
          </w:tcPr>
          <w:p w14:paraId="21086503"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5A17ED5E" w14:textId="77777777" w:rsidR="0049223D" w:rsidRDefault="0049223D">
            <w:pPr>
              <w:pStyle w:val="TAL"/>
              <w:rPr>
                <w:rFonts w:eastAsia="Malgun Gothic"/>
              </w:rPr>
            </w:pPr>
            <w:r>
              <w:rPr>
                <w:rFonts w:eastAsia="Malgun Gothic"/>
              </w:rPr>
              <w:t>Serving PLMN ID and optionally NID</w:t>
            </w:r>
          </w:p>
        </w:tc>
      </w:tr>
      <w:tr w:rsidR="0049223D" w14:paraId="6989102A"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30EC38E8" w14:textId="77777777" w:rsidR="0049223D" w:rsidRDefault="0049223D">
            <w:pPr>
              <w:pStyle w:val="TAL"/>
            </w:pPr>
            <w:r>
              <w:t>UE context in SMF data</w:t>
            </w:r>
          </w:p>
        </w:tc>
        <w:tc>
          <w:tcPr>
            <w:tcW w:w="1218" w:type="dxa"/>
            <w:tcBorders>
              <w:top w:val="single" w:sz="4" w:space="0" w:color="auto"/>
              <w:left w:val="single" w:sz="4" w:space="0" w:color="auto"/>
              <w:bottom w:val="single" w:sz="4" w:space="0" w:color="auto"/>
              <w:right w:val="single" w:sz="4" w:space="0" w:color="auto"/>
            </w:tcBorders>
            <w:hideMark/>
          </w:tcPr>
          <w:p w14:paraId="714FE46F"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0FB7375" w14:textId="77777777" w:rsidR="0049223D" w:rsidRDefault="0049223D">
            <w:pPr>
              <w:pStyle w:val="TAL"/>
              <w:rPr>
                <w:rFonts w:eastAsia="Malgun Gothic"/>
              </w:rPr>
            </w:pPr>
            <w:r>
              <w:rPr>
                <w:rFonts w:eastAsia="Malgun Gothic"/>
              </w:rPr>
              <w:t>S-NSSAI</w:t>
            </w:r>
          </w:p>
        </w:tc>
      </w:tr>
      <w:tr w:rsidR="0049223D" w14:paraId="5CD6CB8F" w14:textId="77777777" w:rsidTr="0049223D">
        <w:tc>
          <w:tcPr>
            <w:tcW w:w="3827" w:type="dxa"/>
            <w:tcBorders>
              <w:top w:val="single" w:sz="4" w:space="0" w:color="auto"/>
              <w:left w:val="single" w:sz="4" w:space="0" w:color="auto"/>
              <w:bottom w:val="single" w:sz="4" w:space="0" w:color="auto"/>
              <w:right w:val="single" w:sz="4" w:space="0" w:color="auto"/>
            </w:tcBorders>
            <w:hideMark/>
          </w:tcPr>
          <w:p w14:paraId="4A3E1218" w14:textId="77777777" w:rsidR="0049223D" w:rsidRDefault="0049223D">
            <w:pPr>
              <w:pStyle w:val="TAL"/>
            </w:pPr>
            <w:r>
              <w:t xml:space="preserve">SMS Management Subscription data </w:t>
            </w:r>
          </w:p>
        </w:tc>
        <w:tc>
          <w:tcPr>
            <w:tcW w:w="1218" w:type="dxa"/>
            <w:tcBorders>
              <w:top w:val="single" w:sz="4" w:space="0" w:color="auto"/>
              <w:left w:val="single" w:sz="4" w:space="0" w:color="auto"/>
              <w:bottom w:val="single" w:sz="4" w:space="0" w:color="auto"/>
              <w:right w:val="single" w:sz="4" w:space="0" w:color="auto"/>
            </w:tcBorders>
            <w:hideMark/>
          </w:tcPr>
          <w:p w14:paraId="4A48FFB4"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D868630" w14:textId="77777777" w:rsidR="0049223D" w:rsidRDefault="0049223D">
            <w:pPr>
              <w:pStyle w:val="TAL"/>
              <w:rPr>
                <w:rFonts w:eastAsia="Malgun Gothic"/>
              </w:rPr>
            </w:pPr>
            <w:r>
              <w:rPr>
                <w:rFonts w:eastAsia="Malgun Gothic"/>
              </w:rPr>
              <w:t>Serving PLMN ID and optionally NID</w:t>
            </w:r>
          </w:p>
        </w:tc>
      </w:tr>
      <w:tr w:rsidR="0049223D" w14:paraId="1926B8FA"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374C0AFC" w14:textId="77777777" w:rsidR="0049223D" w:rsidRDefault="0049223D">
            <w:pPr>
              <w:pStyle w:val="TAL"/>
            </w:pPr>
            <w:r>
              <w:t>SMS Subscription data</w:t>
            </w:r>
          </w:p>
        </w:tc>
        <w:tc>
          <w:tcPr>
            <w:tcW w:w="1218" w:type="dxa"/>
            <w:tcBorders>
              <w:top w:val="single" w:sz="4" w:space="0" w:color="auto"/>
              <w:left w:val="single" w:sz="4" w:space="0" w:color="auto"/>
              <w:bottom w:val="single" w:sz="4" w:space="0" w:color="auto"/>
              <w:right w:val="single" w:sz="4" w:space="0" w:color="auto"/>
            </w:tcBorders>
            <w:hideMark/>
          </w:tcPr>
          <w:p w14:paraId="7B4E3DCF"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3A62D5B" w14:textId="77777777" w:rsidR="0049223D" w:rsidRDefault="0049223D">
            <w:pPr>
              <w:pStyle w:val="TAL"/>
              <w:rPr>
                <w:rFonts w:eastAsia="Malgun Gothic"/>
              </w:rPr>
            </w:pPr>
            <w:r>
              <w:rPr>
                <w:rFonts w:eastAsia="Malgun Gothic"/>
              </w:rPr>
              <w:t>Serving PLMN ID and optionally NID</w:t>
            </w:r>
          </w:p>
        </w:tc>
      </w:tr>
      <w:tr w:rsidR="0049223D" w14:paraId="0A569CEA"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7D931C25" w14:textId="77777777" w:rsidR="0049223D" w:rsidRDefault="0049223D">
            <w:pPr>
              <w:pStyle w:val="TAL"/>
            </w:pPr>
            <w:r>
              <w:t>UE Context in SMSF data</w:t>
            </w:r>
          </w:p>
        </w:tc>
        <w:tc>
          <w:tcPr>
            <w:tcW w:w="1218" w:type="dxa"/>
            <w:tcBorders>
              <w:top w:val="single" w:sz="4" w:space="0" w:color="auto"/>
              <w:left w:val="single" w:sz="4" w:space="0" w:color="auto"/>
              <w:bottom w:val="single" w:sz="4" w:space="0" w:color="auto"/>
              <w:right w:val="single" w:sz="4" w:space="0" w:color="auto"/>
            </w:tcBorders>
            <w:hideMark/>
          </w:tcPr>
          <w:p w14:paraId="0FABA2AB"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68C2AE6" w14:textId="77777777" w:rsidR="0049223D" w:rsidRDefault="0049223D">
            <w:pPr>
              <w:pStyle w:val="TAL"/>
              <w:rPr>
                <w:rFonts w:eastAsia="Malgun Gothic"/>
              </w:rPr>
            </w:pPr>
            <w:r>
              <w:rPr>
                <w:rFonts w:eastAsia="Malgun Gothic"/>
              </w:rPr>
              <w:t>-</w:t>
            </w:r>
          </w:p>
        </w:tc>
      </w:tr>
      <w:tr w:rsidR="0049223D" w14:paraId="473B1F04" w14:textId="77777777" w:rsidTr="0049223D">
        <w:tc>
          <w:tcPr>
            <w:tcW w:w="3827" w:type="dxa"/>
            <w:tcBorders>
              <w:top w:val="single" w:sz="4" w:space="0" w:color="auto"/>
              <w:left w:val="single" w:sz="4" w:space="0" w:color="auto"/>
              <w:bottom w:val="nil"/>
              <w:right w:val="single" w:sz="4" w:space="0" w:color="auto"/>
            </w:tcBorders>
            <w:vAlign w:val="center"/>
            <w:hideMark/>
          </w:tcPr>
          <w:p w14:paraId="37CE6AF1" w14:textId="77777777" w:rsidR="0049223D" w:rsidRDefault="0049223D">
            <w:pPr>
              <w:pStyle w:val="TAL"/>
            </w:pPr>
            <w:r>
              <w:t>Session Management Subscription data</w:t>
            </w:r>
          </w:p>
        </w:tc>
        <w:tc>
          <w:tcPr>
            <w:tcW w:w="1218" w:type="dxa"/>
            <w:tcBorders>
              <w:top w:val="single" w:sz="4" w:space="0" w:color="auto"/>
              <w:left w:val="single" w:sz="4" w:space="0" w:color="auto"/>
              <w:bottom w:val="nil"/>
              <w:right w:val="single" w:sz="4" w:space="0" w:color="auto"/>
            </w:tcBorders>
            <w:hideMark/>
          </w:tcPr>
          <w:p w14:paraId="04E9604B"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81FCE54" w14:textId="77777777" w:rsidR="0049223D" w:rsidRDefault="0049223D">
            <w:pPr>
              <w:pStyle w:val="TAL"/>
              <w:rPr>
                <w:rFonts w:eastAsia="Malgun Gothic"/>
              </w:rPr>
            </w:pPr>
            <w:r>
              <w:rPr>
                <w:rFonts w:eastAsia="Malgun Gothic"/>
              </w:rPr>
              <w:t>S-NSSAI</w:t>
            </w:r>
          </w:p>
        </w:tc>
      </w:tr>
      <w:tr w:rsidR="0049223D" w14:paraId="0A0DAF46" w14:textId="77777777" w:rsidTr="0049223D">
        <w:tc>
          <w:tcPr>
            <w:tcW w:w="3827" w:type="dxa"/>
            <w:tcBorders>
              <w:top w:val="nil"/>
              <w:left w:val="single" w:sz="4" w:space="0" w:color="auto"/>
              <w:bottom w:val="nil"/>
              <w:right w:val="single" w:sz="4" w:space="0" w:color="auto"/>
            </w:tcBorders>
            <w:vAlign w:val="center"/>
          </w:tcPr>
          <w:p w14:paraId="4221C6A0" w14:textId="77777777" w:rsidR="0049223D" w:rsidRDefault="0049223D">
            <w:pPr>
              <w:pStyle w:val="TAL"/>
            </w:pPr>
          </w:p>
        </w:tc>
        <w:tc>
          <w:tcPr>
            <w:tcW w:w="1218" w:type="dxa"/>
            <w:tcBorders>
              <w:top w:val="nil"/>
              <w:left w:val="single" w:sz="4" w:space="0" w:color="auto"/>
              <w:bottom w:val="nil"/>
              <w:right w:val="single" w:sz="4" w:space="0" w:color="auto"/>
            </w:tcBorders>
          </w:tcPr>
          <w:p w14:paraId="24CDD0BA" w14:textId="77777777" w:rsidR="0049223D" w:rsidRDefault="0049223D">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06CD38EE" w14:textId="77777777" w:rsidR="0049223D" w:rsidRDefault="0049223D">
            <w:pPr>
              <w:pStyle w:val="TAL"/>
              <w:rPr>
                <w:rFonts w:eastAsia="Malgun Gothic"/>
              </w:rPr>
            </w:pPr>
            <w:r>
              <w:rPr>
                <w:rFonts w:eastAsia="Malgun Gothic"/>
              </w:rPr>
              <w:t>DNN</w:t>
            </w:r>
          </w:p>
        </w:tc>
      </w:tr>
      <w:tr w:rsidR="0049223D" w14:paraId="41CE87DF" w14:textId="77777777" w:rsidTr="0049223D">
        <w:tc>
          <w:tcPr>
            <w:tcW w:w="3827" w:type="dxa"/>
            <w:tcBorders>
              <w:top w:val="nil"/>
              <w:left w:val="single" w:sz="4" w:space="0" w:color="auto"/>
              <w:bottom w:val="single" w:sz="4" w:space="0" w:color="auto"/>
              <w:right w:val="single" w:sz="4" w:space="0" w:color="auto"/>
            </w:tcBorders>
            <w:vAlign w:val="center"/>
          </w:tcPr>
          <w:p w14:paraId="4A09B55E" w14:textId="77777777" w:rsidR="0049223D" w:rsidRDefault="0049223D">
            <w:pPr>
              <w:pStyle w:val="TAL"/>
            </w:pPr>
          </w:p>
        </w:tc>
        <w:tc>
          <w:tcPr>
            <w:tcW w:w="1218" w:type="dxa"/>
            <w:tcBorders>
              <w:top w:val="nil"/>
              <w:left w:val="single" w:sz="4" w:space="0" w:color="auto"/>
              <w:bottom w:val="single" w:sz="4" w:space="0" w:color="auto"/>
              <w:right w:val="single" w:sz="4" w:space="0" w:color="auto"/>
            </w:tcBorders>
          </w:tcPr>
          <w:p w14:paraId="717FC60A" w14:textId="77777777" w:rsidR="0049223D" w:rsidRDefault="0049223D">
            <w:pPr>
              <w:pStyle w:val="TAL"/>
              <w:rPr>
                <w:rFonts w:eastAsia="Malgun Gothic"/>
              </w:rPr>
            </w:pPr>
          </w:p>
        </w:tc>
        <w:tc>
          <w:tcPr>
            <w:tcW w:w="2326" w:type="dxa"/>
            <w:tcBorders>
              <w:top w:val="single" w:sz="4" w:space="0" w:color="auto"/>
              <w:left w:val="single" w:sz="4" w:space="0" w:color="auto"/>
              <w:bottom w:val="single" w:sz="4" w:space="0" w:color="auto"/>
              <w:right w:val="single" w:sz="4" w:space="0" w:color="auto"/>
            </w:tcBorders>
            <w:hideMark/>
          </w:tcPr>
          <w:p w14:paraId="4DDD673E" w14:textId="77777777" w:rsidR="0049223D" w:rsidRDefault="0049223D">
            <w:pPr>
              <w:pStyle w:val="TAL"/>
              <w:rPr>
                <w:rFonts w:eastAsia="Malgun Gothic"/>
              </w:rPr>
            </w:pPr>
            <w:r>
              <w:rPr>
                <w:rFonts w:eastAsia="Malgun Gothic"/>
              </w:rPr>
              <w:t>Serving PLMN ID and optionally NID</w:t>
            </w:r>
          </w:p>
        </w:tc>
      </w:tr>
      <w:tr w:rsidR="0049223D" w14:paraId="30F1A3BA" w14:textId="77777777" w:rsidTr="0049223D">
        <w:tc>
          <w:tcPr>
            <w:tcW w:w="3827" w:type="dxa"/>
            <w:tcBorders>
              <w:top w:val="single" w:sz="4" w:space="0" w:color="auto"/>
              <w:left w:val="single" w:sz="4" w:space="0" w:color="auto"/>
              <w:bottom w:val="nil"/>
              <w:right w:val="single" w:sz="4" w:space="0" w:color="auto"/>
            </w:tcBorders>
            <w:vAlign w:val="center"/>
            <w:hideMark/>
          </w:tcPr>
          <w:p w14:paraId="2B3F4164" w14:textId="77777777" w:rsidR="0049223D" w:rsidRDefault="0049223D">
            <w:pPr>
              <w:pStyle w:val="TAL"/>
            </w:pPr>
            <w:r>
              <w:t>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34BC68D4" w14:textId="77777777" w:rsidR="0049223D" w:rsidRDefault="0049223D">
            <w:pPr>
              <w:pStyle w:val="TAL"/>
              <w:rPr>
                <w:rFonts w:eastAsia="Malgun Gothic"/>
              </w:rPr>
            </w:pPr>
            <w:r>
              <w:rPr>
                <w:rFonts w:eastAsia="Malgun Gothic"/>
              </w:rPr>
              <w:t>GPSI</w:t>
            </w:r>
          </w:p>
        </w:tc>
        <w:tc>
          <w:tcPr>
            <w:tcW w:w="2326" w:type="dxa"/>
            <w:tcBorders>
              <w:top w:val="single" w:sz="4" w:space="0" w:color="auto"/>
              <w:left w:val="single" w:sz="4" w:space="0" w:color="auto"/>
              <w:bottom w:val="single" w:sz="4" w:space="0" w:color="auto"/>
              <w:right w:val="single" w:sz="4" w:space="0" w:color="auto"/>
            </w:tcBorders>
            <w:hideMark/>
          </w:tcPr>
          <w:p w14:paraId="3B0E5C24" w14:textId="77777777" w:rsidR="0049223D" w:rsidRDefault="0049223D">
            <w:pPr>
              <w:pStyle w:val="TAL"/>
              <w:rPr>
                <w:rFonts w:eastAsia="Malgun Gothic"/>
              </w:rPr>
            </w:pPr>
            <w:r>
              <w:rPr>
                <w:rFonts w:eastAsia="Malgun Gothic"/>
              </w:rPr>
              <w:t>-</w:t>
            </w:r>
          </w:p>
        </w:tc>
      </w:tr>
      <w:tr w:rsidR="0049223D" w:rsidRPr="00917869" w14:paraId="2FF4A222" w14:textId="77777777" w:rsidTr="0049223D">
        <w:tc>
          <w:tcPr>
            <w:tcW w:w="3827" w:type="dxa"/>
            <w:tcBorders>
              <w:top w:val="nil"/>
              <w:left w:val="single" w:sz="4" w:space="0" w:color="auto"/>
              <w:bottom w:val="single" w:sz="4" w:space="0" w:color="auto"/>
              <w:right w:val="single" w:sz="4" w:space="0" w:color="auto"/>
            </w:tcBorders>
            <w:vAlign w:val="center"/>
          </w:tcPr>
          <w:p w14:paraId="4122D775" w14:textId="77777777" w:rsidR="0049223D" w:rsidRDefault="0049223D">
            <w:pPr>
              <w:pStyle w:val="TAL"/>
            </w:pPr>
          </w:p>
        </w:tc>
        <w:tc>
          <w:tcPr>
            <w:tcW w:w="1218" w:type="dxa"/>
            <w:tcBorders>
              <w:top w:val="single" w:sz="4" w:space="0" w:color="auto"/>
              <w:left w:val="single" w:sz="4" w:space="0" w:color="auto"/>
              <w:bottom w:val="single" w:sz="4" w:space="0" w:color="auto"/>
              <w:right w:val="single" w:sz="4" w:space="0" w:color="auto"/>
            </w:tcBorders>
            <w:hideMark/>
          </w:tcPr>
          <w:p w14:paraId="70B088E1"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F8016BA" w14:textId="77777777" w:rsidR="0049223D" w:rsidRDefault="0049223D">
            <w:pPr>
              <w:pStyle w:val="TAL"/>
              <w:rPr>
                <w:rFonts w:eastAsia="Malgun Gothic"/>
                <w:lang w:val="fr-FR"/>
              </w:rPr>
            </w:pPr>
            <w:r>
              <w:rPr>
                <w:rFonts w:eastAsia="Malgun Gothic"/>
                <w:lang w:val="fr-FR"/>
              </w:rPr>
              <w:t>Application Port ID, MTC Provider Information, AF Identifier</w:t>
            </w:r>
          </w:p>
        </w:tc>
      </w:tr>
      <w:tr w:rsidR="0049223D" w14:paraId="5C1A5DA0"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56FCAD8B" w14:textId="77777777" w:rsidR="0049223D" w:rsidRDefault="0049223D">
            <w:pPr>
              <w:pStyle w:val="TAL"/>
            </w:pPr>
            <w:r>
              <w:t>Slice Selection Subscription data</w:t>
            </w:r>
          </w:p>
        </w:tc>
        <w:tc>
          <w:tcPr>
            <w:tcW w:w="1218" w:type="dxa"/>
            <w:tcBorders>
              <w:top w:val="single" w:sz="4" w:space="0" w:color="auto"/>
              <w:left w:val="single" w:sz="4" w:space="0" w:color="auto"/>
              <w:bottom w:val="single" w:sz="4" w:space="0" w:color="auto"/>
              <w:right w:val="single" w:sz="4" w:space="0" w:color="auto"/>
            </w:tcBorders>
            <w:hideMark/>
          </w:tcPr>
          <w:p w14:paraId="369A9A5E"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420DF10" w14:textId="77777777" w:rsidR="0049223D" w:rsidRDefault="0049223D">
            <w:pPr>
              <w:pStyle w:val="TAL"/>
              <w:rPr>
                <w:rFonts w:eastAsia="Malgun Gothic"/>
              </w:rPr>
            </w:pPr>
            <w:r>
              <w:rPr>
                <w:rFonts w:eastAsia="Malgun Gothic"/>
              </w:rPr>
              <w:t>Serving PLMN ID and optionally NID</w:t>
            </w:r>
          </w:p>
        </w:tc>
      </w:tr>
      <w:tr w:rsidR="0049223D" w14:paraId="0527A6C0"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7A86A3C7" w14:textId="77777777" w:rsidR="0049223D" w:rsidRDefault="0049223D">
            <w:pPr>
              <w:pStyle w:val="TAL"/>
            </w:pPr>
            <w:r>
              <w:t>Intersystem continuity Context</w:t>
            </w:r>
          </w:p>
        </w:tc>
        <w:tc>
          <w:tcPr>
            <w:tcW w:w="1218" w:type="dxa"/>
            <w:tcBorders>
              <w:top w:val="single" w:sz="4" w:space="0" w:color="auto"/>
              <w:left w:val="single" w:sz="4" w:space="0" w:color="auto"/>
              <w:bottom w:val="single" w:sz="4" w:space="0" w:color="auto"/>
              <w:right w:val="single" w:sz="4" w:space="0" w:color="auto"/>
            </w:tcBorders>
            <w:hideMark/>
          </w:tcPr>
          <w:p w14:paraId="1A4615A3"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0DB8C9F0" w14:textId="77777777" w:rsidR="0049223D" w:rsidRDefault="0049223D">
            <w:pPr>
              <w:pStyle w:val="TAL"/>
              <w:rPr>
                <w:rFonts w:eastAsia="Malgun Gothic"/>
              </w:rPr>
            </w:pPr>
            <w:r>
              <w:rPr>
                <w:rFonts w:eastAsia="Malgun Gothic"/>
              </w:rPr>
              <w:t>DNN</w:t>
            </w:r>
          </w:p>
        </w:tc>
      </w:tr>
      <w:tr w:rsidR="0049223D" w14:paraId="72E40193"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5D34CDD1" w14:textId="77777777" w:rsidR="0049223D" w:rsidRDefault="0049223D">
            <w:pPr>
              <w:pStyle w:val="TAL"/>
            </w:pPr>
            <w:r>
              <w:t>LCS privacy</w:t>
            </w:r>
          </w:p>
        </w:tc>
        <w:tc>
          <w:tcPr>
            <w:tcW w:w="1218" w:type="dxa"/>
            <w:tcBorders>
              <w:top w:val="single" w:sz="4" w:space="0" w:color="auto"/>
              <w:left w:val="single" w:sz="4" w:space="0" w:color="auto"/>
              <w:bottom w:val="single" w:sz="4" w:space="0" w:color="auto"/>
              <w:right w:val="single" w:sz="4" w:space="0" w:color="auto"/>
            </w:tcBorders>
            <w:hideMark/>
          </w:tcPr>
          <w:p w14:paraId="4DC8C25C"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29D531CB" w14:textId="77777777" w:rsidR="0049223D" w:rsidRDefault="0049223D">
            <w:pPr>
              <w:pStyle w:val="TAL"/>
              <w:rPr>
                <w:rFonts w:eastAsia="Malgun Gothic"/>
              </w:rPr>
            </w:pPr>
            <w:r>
              <w:rPr>
                <w:rFonts w:eastAsia="Malgun Gothic"/>
              </w:rPr>
              <w:t>-</w:t>
            </w:r>
          </w:p>
        </w:tc>
      </w:tr>
      <w:tr w:rsidR="0049223D" w14:paraId="6B69466F"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301D5386" w14:textId="77777777" w:rsidR="0049223D" w:rsidRDefault="0049223D">
            <w:pPr>
              <w:pStyle w:val="TAL"/>
            </w:pPr>
            <w:r>
              <w:t>LCS mobile origination</w:t>
            </w:r>
          </w:p>
        </w:tc>
        <w:tc>
          <w:tcPr>
            <w:tcW w:w="1218" w:type="dxa"/>
            <w:tcBorders>
              <w:top w:val="single" w:sz="4" w:space="0" w:color="auto"/>
              <w:left w:val="single" w:sz="4" w:space="0" w:color="auto"/>
              <w:bottom w:val="single" w:sz="4" w:space="0" w:color="auto"/>
              <w:right w:val="single" w:sz="4" w:space="0" w:color="auto"/>
            </w:tcBorders>
            <w:hideMark/>
          </w:tcPr>
          <w:p w14:paraId="7019FD8A"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0208A60" w14:textId="77777777" w:rsidR="0049223D" w:rsidRDefault="0049223D">
            <w:pPr>
              <w:pStyle w:val="TAL"/>
              <w:rPr>
                <w:rFonts w:eastAsia="Malgun Gothic"/>
              </w:rPr>
            </w:pPr>
            <w:r>
              <w:rPr>
                <w:rFonts w:eastAsia="Malgun Gothic"/>
              </w:rPr>
              <w:t>-</w:t>
            </w:r>
          </w:p>
        </w:tc>
      </w:tr>
      <w:tr w:rsidR="0049223D" w14:paraId="09D28355"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40C00E0E" w14:textId="77777777" w:rsidR="0049223D" w:rsidRDefault="0049223D">
            <w:pPr>
              <w:pStyle w:val="TAL"/>
            </w:pPr>
            <w:r>
              <w:t>User consent</w:t>
            </w:r>
          </w:p>
        </w:tc>
        <w:tc>
          <w:tcPr>
            <w:tcW w:w="1218" w:type="dxa"/>
            <w:tcBorders>
              <w:top w:val="single" w:sz="4" w:space="0" w:color="auto"/>
              <w:left w:val="single" w:sz="4" w:space="0" w:color="auto"/>
              <w:bottom w:val="single" w:sz="4" w:space="0" w:color="auto"/>
              <w:right w:val="single" w:sz="4" w:space="0" w:color="auto"/>
            </w:tcBorders>
            <w:hideMark/>
          </w:tcPr>
          <w:p w14:paraId="22E80122"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9804B38" w14:textId="77777777" w:rsidR="0049223D" w:rsidRDefault="0049223D">
            <w:pPr>
              <w:pStyle w:val="TAL"/>
              <w:rPr>
                <w:rFonts w:eastAsia="Malgun Gothic"/>
              </w:rPr>
            </w:pPr>
            <w:r>
              <w:rPr>
                <w:rFonts w:eastAsia="Malgun Gothic"/>
              </w:rPr>
              <w:t>Purpose</w:t>
            </w:r>
          </w:p>
        </w:tc>
      </w:tr>
      <w:tr w:rsidR="0049223D" w14:paraId="1A724733"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6C04FB24" w14:textId="77777777" w:rsidR="0049223D" w:rsidRDefault="0049223D">
            <w:pPr>
              <w:pStyle w:val="TAL"/>
            </w:pPr>
            <w:r>
              <w:t>UE reachability</w:t>
            </w:r>
          </w:p>
        </w:tc>
        <w:tc>
          <w:tcPr>
            <w:tcW w:w="1218" w:type="dxa"/>
            <w:tcBorders>
              <w:top w:val="single" w:sz="4" w:space="0" w:color="auto"/>
              <w:left w:val="single" w:sz="4" w:space="0" w:color="auto"/>
              <w:bottom w:val="single" w:sz="4" w:space="0" w:color="auto"/>
              <w:right w:val="single" w:sz="4" w:space="0" w:color="auto"/>
            </w:tcBorders>
            <w:hideMark/>
          </w:tcPr>
          <w:p w14:paraId="162374D0"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69451638" w14:textId="77777777" w:rsidR="0049223D" w:rsidRDefault="0049223D">
            <w:pPr>
              <w:pStyle w:val="TAL"/>
              <w:rPr>
                <w:rFonts w:eastAsia="Malgun Gothic"/>
              </w:rPr>
            </w:pPr>
            <w:r>
              <w:rPr>
                <w:rFonts w:eastAsia="Malgun Gothic"/>
              </w:rPr>
              <w:t>-</w:t>
            </w:r>
          </w:p>
        </w:tc>
      </w:tr>
      <w:tr w:rsidR="0049223D" w14:paraId="018A0551"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2D2235BD" w14:textId="77777777" w:rsidR="0049223D" w:rsidRDefault="0049223D">
            <w:pPr>
              <w:pStyle w:val="TAL"/>
            </w:pPr>
            <w:r>
              <w:t>V2X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14744EB5"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4CFC2E53" w14:textId="77777777" w:rsidR="0049223D" w:rsidRDefault="0049223D">
            <w:pPr>
              <w:pStyle w:val="TAL"/>
              <w:rPr>
                <w:rFonts w:eastAsia="Malgun Gothic"/>
              </w:rPr>
            </w:pPr>
            <w:r>
              <w:rPr>
                <w:rFonts w:eastAsia="Malgun Gothic"/>
              </w:rPr>
              <w:t>-</w:t>
            </w:r>
          </w:p>
        </w:tc>
      </w:tr>
      <w:tr w:rsidR="0049223D" w14:paraId="0F127687"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26FA9BC4" w14:textId="77777777" w:rsidR="0049223D" w:rsidRDefault="0049223D">
            <w:pPr>
              <w:pStyle w:val="TAL"/>
            </w:pPr>
            <w:proofErr w:type="spellStart"/>
            <w:r>
              <w:t>ProSe</w:t>
            </w:r>
            <w:proofErr w:type="spellEnd"/>
            <w:r>
              <w:t xml:space="preserve"> Subscription data</w:t>
            </w:r>
          </w:p>
        </w:tc>
        <w:tc>
          <w:tcPr>
            <w:tcW w:w="1218" w:type="dxa"/>
            <w:tcBorders>
              <w:top w:val="single" w:sz="4" w:space="0" w:color="auto"/>
              <w:left w:val="single" w:sz="4" w:space="0" w:color="auto"/>
              <w:bottom w:val="single" w:sz="4" w:space="0" w:color="auto"/>
              <w:right w:val="single" w:sz="4" w:space="0" w:color="auto"/>
            </w:tcBorders>
            <w:hideMark/>
          </w:tcPr>
          <w:p w14:paraId="77366F8A"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7E61F575" w14:textId="77777777" w:rsidR="0049223D" w:rsidRDefault="0049223D">
            <w:pPr>
              <w:pStyle w:val="TAL"/>
              <w:rPr>
                <w:rFonts w:eastAsia="Malgun Gothic"/>
              </w:rPr>
            </w:pPr>
            <w:r>
              <w:rPr>
                <w:rFonts w:eastAsia="Malgun Gothic"/>
              </w:rPr>
              <w:t>-</w:t>
            </w:r>
          </w:p>
        </w:tc>
      </w:tr>
      <w:tr w:rsidR="0049223D" w14:paraId="4F738035"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5259D79B" w14:textId="77777777" w:rsidR="0049223D" w:rsidRDefault="0049223D">
            <w:pPr>
              <w:pStyle w:val="TAL"/>
            </w:pPr>
            <w:r>
              <w:t>MBS Subscription data</w:t>
            </w:r>
          </w:p>
        </w:tc>
        <w:tc>
          <w:tcPr>
            <w:tcW w:w="1218" w:type="dxa"/>
            <w:tcBorders>
              <w:top w:val="single" w:sz="4" w:space="0" w:color="auto"/>
              <w:left w:val="single" w:sz="4" w:space="0" w:color="auto"/>
              <w:bottom w:val="single" w:sz="4" w:space="0" w:color="auto"/>
              <w:right w:val="single" w:sz="4" w:space="0" w:color="auto"/>
            </w:tcBorders>
            <w:hideMark/>
          </w:tcPr>
          <w:p w14:paraId="5BB148D9"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3B448A1E" w14:textId="77777777" w:rsidR="0049223D" w:rsidRDefault="0049223D">
            <w:pPr>
              <w:pStyle w:val="TAL"/>
              <w:rPr>
                <w:rFonts w:eastAsia="Malgun Gothic"/>
              </w:rPr>
            </w:pPr>
            <w:r>
              <w:rPr>
                <w:rFonts w:eastAsia="Malgun Gothic"/>
              </w:rPr>
              <w:t>-</w:t>
            </w:r>
          </w:p>
        </w:tc>
      </w:tr>
      <w:tr w:rsidR="0049223D" w14:paraId="45FAF7EF"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1D0A4CE5" w14:textId="77777777" w:rsidR="0049223D" w:rsidRDefault="0049223D">
            <w:pPr>
              <w:pStyle w:val="TAL"/>
            </w:pPr>
            <w:r>
              <w:t>A2X Subscription data</w:t>
            </w:r>
          </w:p>
        </w:tc>
        <w:tc>
          <w:tcPr>
            <w:tcW w:w="1218" w:type="dxa"/>
            <w:tcBorders>
              <w:top w:val="single" w:sz="4" w:space="0" w:color="auto"/>
              <w:left w:val="single" w:sz="4" w:space="0" w:color="auto"/>
              <w:bottom w:val="single" w:sz="4" w:space="0" w:color="auto"/>
              <w:right w:val="single" w:sz="4" w:space="0" w:color="auto"/>
            </w:tcBorders>
            <w:hideMark/>
          </w:tcPr>
          <w:p w14:paraId="2F34A64A" w14:textId="77777777" w:rsidR="0049223D" w:rsidRDefault="0049223D">
            <w:pPr>
              <w:pStyle w:val="TAL"/>
              <w:rPr>
                <w:rFonts w:eastAsia="Malgun Gothic"/>
              </w:rPr>
            </w:pPr>
            <w:r>
              <w:rPr>
                <w:rFonts w:eastAsia="Malgun Gothic"/>
              </w:rPr>
              <w:t>SUPI</w:t>
            </w:r>
          </w:p>
        </w:tc>
        <w:tc>
          <w:tcPr>
            <w:tcW w:w="2326" w:type="dxa"/>
            <w:tcBorders>
              <w:top w:val="single" w:sz="4" w:space="0" w:color="auto"/>
              <w:left w:val="single" w:sz="4" w:space="0" w:color="auto"/>
              <w:bottom w:val="single" w:sz="4" w:space="0" w:color="auto"/>
              <w:right w:val="single" w:sz="4" w:space="0" w:color="auto"/>
            </w:tcBorders>
            <w:hideMark/>
          </w:tcPr>
          <w:p w14:paraId="11DC2819" w14:textId="77777777" w:rsidR="0049223D" w:rsidRDefault="0049223D">
            <w:pPr>
              <w:pStyle w:val="TAL"/>
              <w:rPr>
                <w:rFonts w:eastAsia="Malgun Gothic"/>
              </w:rPr>
            </w:pPr>
            <w:r>
              <w:rPr>
                <w:rFonts w:eastAsia="Malgun Gothic"/>
              </w:rPr>
              <w:t>-</w:t>
            </w:r>
          </w:p>
        </w:tc>
      </w:tr>
    </w:tbl>
    <w:p w14:paraId="48067626" w14:textId="77777777" w:rsidR="0049223D" w:rsidRDefault="0049223D" w:rsidP="0049223D">
      <w:pPr>
        <w:pStyle w:val="FP"/>
        <w:rPr>
          <w:lang w:eastAsia="zh-CN"/>
        </w:rPr>
      </w:pPr>
    </w:p>
    <w:p w14:paraId="3AEF5FFB" w14:textId="77777777" w:rsidR="0049223D" w:rsidRDefault="0049223D" w:rsidP="0049223D">
      <w:pPr>
        <w:pStyle w:val="TH"/>
        <w:rPr>
          <w:lang w:eastAsia="zh-CN"/>
        </w:rPr>
      </w:pPr>
      <w:r>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49223D" w14:paraId="395E6ACE" w14:textId="77777777" w:rsidTr="0049223D">
        <w:tc>
          <w:tcPr>
            <w:tcW w:w="3827" w:type="dxa"/>
            <w:tcBorders>
              <w:top w:val="single" w:sz="4" w:space="0" w:color="auto"/>
              <w:left w:val="single" w:sz="4" w:space="0" w:color="auto"/>
              <w:bottom w:val="single" w:sz="4" w:space="0" w:color="auto"/>
              <w:right w:val="single" w:sz="4" w:space="0" w:color="auto"/>
            </w:tcBorders>
            <w:hideMark/>
          </w:tcPr>
          <w:p w14:paraId="0C41E14D" w14:textId="77777777" w:rsidR="0049223D" w:rsidRDefault="0049223D">
            <w:pPr>
              <w:pStyle w:val="TAH"/>
              <w:rPr>
                <w:lang w:eastAsia="zh-CN"/>
              </w:rPr>
            </w:pPr>
            <w:r>
              <w:rPr>
                <w:lang w:eastAsia="zh-CN"/>
              </w:rPr>
              <w:t>Subscription Data Types</w:t>
            </w:r>
          </w:p>
        </w:tc>
        <w:tc>
          <w:tcPr>
            <w:tcW w:w="1218" w:type="dxa"/>
            <w:tcBorders>
              <w:top w:val="single" w:sz="4" w:space="0" w:color="auto"/>
              <w:left w:val="single" w:sz="4" w:space="0" w:color="auto"/>
              <w:bottom w:val="single" w:sz="4" w:space="0" w:color="auto"/>
              <w:right w:val="single" w:sz="4" w:space="0" w:color="auto"/>
            </w:tcBorders>
            <w:hideMark/>
          </w:tcPr>
          <w:p w14:paraId="566CF487" w14:textId="77777777" w:rsidR="0049223D" w:rsidRDefault="0049223D">
            <w:pPr>
              <w:pStyle w:val="TAH"/>
              <w:rPr>
                <w:lang w:eastAsia="zh-CN"/>
              </w:rPr>
            </w:pPr>
            <w:r>
              <w:rPr>
                <w:lang w:eastAsia="zh-CN"/>
              </w:rPr>
              <w:t>Data Key</w:t>
            </w:r>
          </w:p>
        </w:tc>
        <w:tc>
          <w:tcPr>
            <w:tcW w:w="2326" w:type="dxa"/>
            <w:tcBorders>
              <w:top w:val="single" w:sz="4" w:space="0" w:color="auto"/>
              <w:left w:val="single" w:sz="4" w:space="0" w:color="auto"/>
              <w:bottom w:val="single" w:sz="4" w:space="0" w:color="auto"/>
              <w:right w:val="single" w:sz="4" w:space="0" w:color="auto"/>
            </w:tcBorders>
            <w:hideMark/>
          </w:tcPr>
          <w:p w14:paraId="2CEDC9AB" w14:textId="77777777" w:rsidR="0049223D" w:rsidRDefault="0049223D">
            <w:pPr>
              <w:pStyle w:val="TAH"/>
              <w:rPr>
                <w:lang w:eastAsia="zh-CN"/>
              </w:rPr>
            </w:pPr>
            <w:r>
              <w:rPr>
                <w:lang w:eastAsia="zh-CN"/>
              </w:rPr>
              <w:t>Data Sub Key</w:t>
            </w:r>
          </w:p>
        </w:tc>
      </w:tr>
      <w:tr w:rsidR="0049223D" w14:paraId="6E4CA145" w14:textId="77777777" w:rsidTr="0049223D">
        <w:tc>
          <w:tcPr>
            <w:tcW w:w="3827" w:type="dxa"/>
            <w:tcBorders>
              <w:top w:val="single" w:sz="4" w:space="0" w:color="auto"/>
              <w:left w:val="single" w:sz="4" w:space="0" w:color="auto"/>
              <w:bottom w:val="nil"/>
              <w:right w:val="single" w:sz="4" w:space="0" w:color="auto"/>
            </w:tcBorders>
            <w:vAlign w:val="center"/>
            <w:hideMark/>
          </w:tcPr>
          <w:p w14:paraId="763437D3" w14:textId="77777777" w:rsidR="0049223D" w:rsidRDefault="0049223D">
            <w:pPr>
              <w:pStyle w:val="TAL"/>
              <w:rPr>
                <w:lang w:eastAsia="zh-CN"/>
              </w:rPr>
            </w:pPr>
            <w:r>
              <w:t>Group Identifier translation</w:t>
            </w:r>
          </w:p>
        </w:tc>
        <w:tc>
          <w:tcPr>
            <w:tcW w:w="1218" w:type="dxa"/>
            <w:tcBorders>
              <w:top w:val="single" w:sz="4" w:space="0" w:color="auto"/>
              <w:left w:val="single" w:sz="4" w:space="0" w:color="auto"/>
              <w:bottom w:val="single" w:sz="4" w:space="0" w:color="auto"/>
              <w:right w:val="single" w:sz="4" w:space="0" w:color="auto"/>
            </w:tcBorders>
            <w:hideMark/>
          </w:tcPr>
          <w:p w14:paraId="4C4E956F" w14:textId="77777777" w:rsidR="0049223D" w:rsidRDefault="0049223D">
            <w:pPr>
              <w:pStyle w:val="TAL"/>
              <w:rPr>
                <w:lang w:eastAsia="zh-CN"/>
              </w:rPr>
            </w:pPr>
            <w:r>
              <w:rPr>
                <w:lang w:eastAsia="zh-CN"/>
              </w:rPr>
              <w:t>External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7DC79FDB" w14:textId="77777777" w:rsidR="0049223D" w:rsidRDefault="0049223D">
            <w:pPr>
              <w:pStyle w:val="TAL"/>
              <w:rPr>
                <w:lang w:eastAsia="zh-CN"/>
              </w:rPr>
            </w:pPr>
            <w:r>
              <w:rPr>
                <w:lang w:eastAsia="zh-CN"/>
              </w:rPr>
              <w:t>-</w:t>
            </w:r>
          </w:p>
        </w:tc>
      </w:tr>
      <w:tr w:rsidR="0049223D" w14:paraId="065FBFD2" w14:textId="77777777" w:rsidTr="0049223D">
        <w:tc>
          <w:tcPr>
            <w:tcW w:w="3827" w:type="dxa"/>
            <w:tcBorders>
              <w:top w:val="nil"/>
              <w:left w:val="single" w:sz="4" w:space="0" w:color="auto"/>
              <w:bottom w:val="single" w:sz="4" w:space="0" w:color="auto"/>
              <w:right w:val="single" w:sz="4" w:space="0" w:color="auto"/>
            </w:tcBorders>
            <w:vAlign w:val="center"/>
          </w:tcPr>
          <w:p w14:paraId="0CD3D911" w14:textId="77777777" w:rsidR="0049223D" w:rsidRDefault="0049223D">
            <w:pPr>
              <w:pStyle w:val="TAL"/>
              <w:rPr>
                <w:lang w:eastAsia="en-GB"/>
              </w:rPr>
            </w:pPr>
          </w:p>
        </w:tc>
        <w:tc>
          <w:tcPr>
            <w:tcW w:w="1218" w:type="dxa"/>
            <w:tcBorders>
              <w:top w:val="single" w:sz="4" w:space="0" w:color="auto"/>
              <w:left w:val="single" w:sz="4" w:space="0" w:color="auto"/>
              <w:bottom w:val="single" w:sz="4" w:space="0" w:color="auto"/>
              <w:right w:val="single" w:sz="4" w:space="0" w:color="auto"/>
            </w:tcBorders>
            <w:hideMark/>
          </w:tcPr>
          <w:p w14:paraId="363B248A" w14:textId="77777777" w:rsidR="0049223D" w:rsidRDefault="0049223D">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15F580ED" w14:textId="77777777" w:rsidR="0049223D" w:rsidRDefault="0049223D">
            <w:pPr>
              <w:pStyle w:val="TAL"/>
              <w:rPr>
                <w:lang w:eastAsia="zh-CN"/>
              </w:rPr>
            </w:pPr>
            <w:r>
              <w:rPr>
                <w:lang w:eastAsia="zh-CN"/>
              </w:rPr>
              <w:t>-</w:t>
            </w:r>
          </w:p>
        </w:tc>
      </w:tr>
      <w:tr w:rsidR="0049223D" w14:paraId="3451DD4D" w14:textId="77777777" w:rsidTr="0049223D">
        <w:tc>
          <w:tcPr>
            <w:tcW w:w="3827" w:type="dxa"/>
            <w:tcBorders>
              <w:top w:val="single" w:sz="4" w:space="0" w:color="auto"/>
              <w:left w:val="single" w:sz="4" w:space="0" w:color="auto"/>
              <w:bottom w:val="single" w:sz="4" w:space="0" w:color="auto"/>
              <w:right w:val="single" w:sz="4" w:space="0" w:color="auto"/>
            </w:tcBorders>
            <w:vAlign w:val="center"/>
            <w:hideMark/>
          </w:tcPr>
          <w:p w14:paraId="224E85DA" w14:textId="77777777" w:rsidR="0049223D" w:rsidRDefault="0049223D">
            <w:pPr>
              <w:pStyle w:val="TAL"/>
              <w:rPr>
                <w:lang w:eastAsia="en-GB"/>
              </w:rPr>
            </w:pPr>
            <w:r>
              <w:t>Group Data</w:t>
            </w:r>
          </w:p>
        </w:tc>
        <w:tc>
          <w:tcPr>
            <w:tcW w:w="1218" w:type="dxa"/>
            <w:tcBorders>
              <w:top w:val="single" w:sz="4" w:space="0" w:color="auto"/>
              <w:left w:val="single" w:sz="4" w:space="0" w:color="auto"/>
              <w:bottom w:val="single" w:sz="4" w:space="0" w:color="auto"/>
              <w:right w:val="single" w:sz="4" w:space="0" w:color="auto"/>
            </w:tcBorders>
            <w:hideMark/>
          </w:tcPr>
          <w:p w14:paraId="3971B644" w14:textId="77777777" w:rsidR="0049223D" w:rsidRDefault="0049223D">
            <w:pPr>
              <w:pStyle w:val="TAL"/>
              <w:rPr>
                <w:lang w:eastAsia="zh-CN"/>
              </w:rPr>
            </w:pPr>
            <w:r>
              <w:rPr>
                <w:lang w:eastAsia="zh-CN"/>
              </w:rPr>
              <w:t>Internal Group Identifier</w:t>
            </w:r>
          </w:p>
        </w:tc>
        <w:tc>
          <w:tcPr>
            <w:tcW w:w="2326" w:type="dxa"/>
            <w:tcBorders>
              <w:top w:val="single" w:sz="4" w:space="0" w:color="auto"/>
              <w:left w:val="single" w:sz="4" w:space="0" w:color="auto"/>
              <w:bottom w:val="single" w:sz="4" w:space="0" w:color="auto"/>
              <w:right w:val="single" w:sz="4" w:space="0" w:color="auto"/>
            </w:tcBorders>
            <w:hideMark/>
          </w:tcPr>
          <w:p w14:paraId="5A6A1FC6" w14:textId="77777777" w:rsidR="0049223D" w:rsidRDefault="0049223D">
            <w:pPr>
              <w:pStyle w:val="TAL"/>
              <w:rPr>
                <w:lang w:eastAsia="zh-CN"/>
              </w:rPr>
            </w:pPr>
            <w:r>
              <w:rPr>
                <w:lang w:eastAsia="zh-CN"/>
              </w:rPr>
              <w:t>-</w:t>
            </w:r>
          </w:p>
        </w:tc>
      </w:tr>
    </w:tbl>
    <w:p w14:paraId="43A39BCE" w14:textId="77777777" w:rsidR="0049223D" w:rsidRDefault="0049223D" w:rsidP="0049223D">
      <w:pPr>
        <w:pStyle w:val="FP"/>
        <w:rPr>
          <w:lang w:eastAsia="zh-CN"/>
        </w:rPr>
      </w:pPr>
    </w:p>
    <w:p w14:paraId="769CF697" w14:textId="77777777" w:rsidR="0049223D" w:rsidRDefault="0049223D" w:rsidP="0049223D">
      <w:pPr>
        <w:rPr>
          <w:lang w:eastAsia="zh-CN"/>
        </w:rPr>
      </w:pPr>
      <w:r>
        <w:rPr>
          <w:lang w:eastAsia="zh-CN"/>
        </w:rPr>
        <w:t>Wireline access specific subscription data parameters are specified in TS 23.316 [53].</w:t>
      </w:r>
    </w:p>
    <w:p w14:paraId="0938DA7B" w14:textId="652259C7" w:rsidR="008D4574" w:rsidRPr="0049223D" w:rsidRDefault="008D4574">
      <w:pPr>
        <w:rPr>
          <w:noProof/>
        </w:rPr>
      </w:pPr>
    </w:p>
    <w:p w14:paraId="71DB10DD" w14:textId="7C22EBDD" w:rsidR="008D4574" w:rsidRDefault="008D4574">
      <w:pPr>
        <w:rPr>
          <w:noProof/>
        </w:rPr>
      </w:pPr>
    </w:p>
    <w:p w14:paraId="2E154774" w14:textId="77777777" w:rsidR="0049223D" w:rsidRPr="008F6220" w:rsidRDefault="0049223D" w:rsidP="0049223D">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lastRenderedPageBreak/>
        <w:t xml:space="preserve">* * * </w:t>
      </w:r>
      <w:r>
        <w:rPr>
          <w:rFonts w:ascii="Arial" w:hAnsi="Arial" w:cs="Arial"/>
          <w:color w:val="FF0000"/>
          <w:sz w:val="28"/>
          <w:szCs w:val="28"/>
          <w:lang w:val="en-US"/>
        </w:rPr>
        <w:t>End</w:t>
      </w:r>
      <w:r w:rsidRPr="00DA71DF">
        <w:rPr>
          <w:rFonts w:ascii="Arial" w:hAnsi="Arial" w:cs="Arial"/>
          <w:color w:val="FF0000"/>
          <w:sz w:val="28"/>
          <w:szCs w:val="28"/>
          <w:lang w:val="en-US"/>
        </w:rPr>
        <w:t xml:space="preserve"> of Change * * *</w:t>
      </w:r>
    </w:p>
    <w:p w14:paraId="62BF679B" w14:textId="63F69BEB" w:rsidR="008D4574" w:rsidRDefault="008D4574">
      <w:pPr>
        <w:rPr>
          <w:noProof/>
        </w:rPr>
      </w:pPr>
    </w:p>
    <w:p w14:paraId="06C874D2" w14:textId="77777777" w:rsidR="008D4574" w:rsidRDefault="008D4574">
      <w:pPr>
        <w:rPr>
          <w:noProof/>
        </w:rPr>
      </w:pPr>
    </w:p>
    <w:sectPr w:rsidR="008D4574"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1D4AD3" w14:textId="77777777" w:rsidR="00CE356D" w:rsidRDefault="00CE356D">
      <w:r>
        <w:separator/>
      </w:r>
    </w:p>
  </w:endnote>
  <w:endnote w:type="continuationSeparator" w:id="0">
    <w:p w14:paraId="76D1963D" w14:textId="77777777" w:rsidR="00CE356D" w:rsidRDefault="00CE3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C6D175" w14:textId="77777777" w:rsidR="00CE356D" w:rsidRDefault="00CE356D">
      <w:r>
        <w:separator/>
      </w:r>
    </w:p>
  </w:footnote>
  <w:footnote w:type="continuationSeparator" w:id="0">
    <w:p w14:paraId="74393316" w14:textId="77777777" w:rsidR="00CE356D" w:rsidRDefault="00CE35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D3D9B" w:rsidRDefault="00FD3D9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Lyu Huazhang - 4-18-b">
    <w15:presenceInfo w15:providerId="None" w15:userId="Lyu Huazhang - 4-18-b"/>
  </w15:person>
  <w15:person w15:author="Lyu Huazhang - 4-2-a">
    <w15:presenceInfo w15:providerId="None" w15:userId="Lyu Huazhang - 4-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657E"/>
    <w:rsid w:val="00016C34"/>
    <w:rsid w:val="0001736B"/>
    <w:rsid w:val="00017E23"/>
    <w:rsid w:val="00021630"/>
    <w:rsid w:val="00022E4A"/>
    <w:rsid w:val="00023B20"/>
    <w:rsid w:val="00026E05"/>
    <w:rsid w:val="00031E21"/>
    <w:rsid w:val="00035541"/>
    <w:rsid w:val="000432B8"/>
    <w:rsid w:val="00045F82"/>
    <w:rsid w:val="0004770E"/>
    <w:rsid w:val="000547BB"/>
    <w:rsid w:val="00055F00"/>
    <w:rsid w:val="00057487"/>
    <w:rsid w:val="00063A78"/>
    <w:rsid w:val="00064ED1"/>
    <w:rsid w:val="000725CA"/>
    <w:rsid w:val="00076475"/>
    <w:rsid w:val="00082A39"/>
    <w:rsid w:val="000A490C"/>
    <w:rsid w:val="000A4BD3"/>
    <w:rsid w:val="000A5221"/>
    <w:rsid w:val="000A6394"/>
    <w:rsid w:val="000B0200"/>
    <w:rsid w:val="000B7FED"/>
    <w:rsid w:val="000C038A"/>
    <w:rsid w:val="000C370B"/>
    <w:rsid w:val="000C489E"/>
    <w:rsid w:val="000C6598"/>
    <w:rsid w:val="000D31ED"/>
    <w:rsid w:val="000D44B3"/>
    <w:rsid w:val="000E1C43"/>
    <w:rsid w:val="000E4ABC"/>
    <w:rsid w:val="000E5D4F"/>
    <w:rsid w:val="000F2C51"/>
    <w:rsid w:val="000F7B84"/>
    <w:rsid w:val="001012F4"/>
    <w:rsid w:val="00101DC6"/>
    <w:rsid w:val="00104BEE"/>
    <w:rsid w:val="00105CFF"/>
    <w:rsid w:val="00110EA4"/>
    <w:rsid w:val="001145C7"/>
    <w:rsid w:val="001201CA"/>
    <w:rsid w:val="0012092C"/>
    <w:rsid w:val="00120C39"/>
    <w:rsid w:val="001239D5"/>
    <w:rsid w:val="00124D44"/>
    <w:rsid w:val="0012620C"/>
    <w:rsid w:val="001301CB"/>
    <w:rsid w:val="001317C3"/>
    <w:rsid w:val="00134754"/>
    <w:rsid w:val="00140DC8"/>
    <w:rsid w:val="00141BFE"/>
    <w:rsid w:val="00145D43"/>
    <w:rsid w:val="001465A4"/>
    <w:rsid w:val="00150E68"/>
    <w:rsid w:val="0015137E"/>
    <w:rsid w:val="0015148C"/>
    <w:rsid w:val="001544F4"/>
    <w:rsid w:val="00156403"/>
    <w:rsid w:val="00156686"/>
    <w:rsid w:val="001674A0"/>
    <w:rsid w:val="0017499F"/>
    <w:rsid w:val="00174AAA"/>
    <w:rsid w:val="00175682"/>
    <w:rsid w:val="001779F7"/>
    <w:rsid w:val="001863A9"/>
    <w:rsid w:val="00192C46"/>
    <w:rsid w:val="001A08B3"/>
    <w:rsid w:val="001A1AE2"/>
    <w:rsid w:val="001A4638"/>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407DE"/>
    <w:rsid w:val="0024109F"/>
    <w:rsid w:val="00241931"/>
    <w:rsid w:val="00245FC8"/>
    <w:rsid w:val="00255B88"/>
    <w:rsid w:val="0026004D"/>
    <w:rsid w:val="00260A40"/>
    <w:rsid w:val="00263146"/>
    <w:rsid w:val="002640DD"/>
    <w:rsid w:val="00264743"/>
    <w:rsid w:val="00272243"/>
    <w:rsid w:val="00275D12"/>
    <w:rsid w:val="00281238"/>
    <w:rsid w:val="0028166A"/>
    <w:rsid w:val="00284545"/>
    <w:rsid w:val="00284FEB"/>
    <w:rsid w:val="002860C4"/>
    <w:rsid w:val="00291C6C"/>
    <w:rsid w:val="0029327E"/>
    <w:rsid w:val="002A574D"/>
    <w:rsid w:val="002B2FC5"/>
    <w:rsid w:val="002B39C4"/>
    <w:rsid w:val="002B3ACA"/>
    <w:rsid w:val="002B5741"/>
    <w:rsid w:val="002B62B3"/>
    <w:rsid w:val="002C4E61"/>
    <w:rsid w:val="002C5302"/>
    <w:rsid w:val="002C59D3"/>
    <w:rsid w:val="002C6486"/>
    <w:rsid w:val="002D2013"/>
    <w:rsid w:val="002D4A99"/>
    <w:rsid w:val="002D5639"/>
    <w:rsid w:val="002D664E"/>
    <w:rsid w:val="002D788D"/>
    <w:rsid w:val="002E472E"/>
    <w:rsid w:val="002E4E72"/>
    <w:rsid w:val="002E4EDE"/>
    <w:rsid w:val="002F0531"/>
    <w:rsid w:val="002F0C5C"/>
    <w:rsid w:val="002F0F54"/>
    <w:rsid w:val="002F37BF"/>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A0D11"/>
    <w:rsid w:val="003A3669"/>
    <w:rsid w:val="003A6400"/>
    <w:rsid w:val="003A7865"/>
    <w:rsid w:val="003B0017"/>
    <w:rsid w:val="003B0BE7"/>
    <w:rsid w:val="003B562A"/>
    <w:rsid w:val="003B77A9"/>
    <w:rsid w:val="003D4DDB"/>
    <w:rsid w:val="003E1A36"/>
    <w:rsid w:val="003E2EFD"/>
    <w:rsid w:val="003F43FD"/>
    <w:rsid w:val="004057CD"/>
    <w:rsid w:val="00405E0D"/>
    <w:rsid w:val="00407C3C"/>
    <w:rsid w:val="00410371"/>
    <w:rsid w:val="004115F8"/>
    <w:rsid w:val="00412FAC"/>
    <w:rsid w:val="004208E0"/>
    <w:rsid w:val="004242F1"/>
    <w:rsid w:val="00424730"/>
    <w:rsid w:val="004313B4"/>
    <w:rsid w:val="00433E6C"/>
    <w:rsid w:val="004414F2"/>
    <w:rsid w:val="0044267D"/>
    <w:rsid w:val="00444662"/>
    <w:rsid w:val="00451411"/>
    <w:rsid w:val="00452BE0"/>
    <w:rsid w:val="00456D95"/>
    <w:rsid w:val="00462A54"/>
    <w:rsid w:val="00462C59"/>
    <w:rsid w:val="00463D29"/>
    <w:rsid w:val="00466799"/>
    <w:rsid w:val="004705E4"/>
    <w:rsid w:val="00481C9A"/>
    <w:rsid w:val="00482B6B"/>
    <w:rsid w:val="00484E18"/>
    <w:rsid w:val="004864B6"/>
    <w:rsid w:val="0049223D"/>
    <w:rsid w:val="00492788"/>
    <w:rsid w:val="004968AA"/>
    <w:rsid w:val="0049705B"/>
    <w:rsid w:val="004A1B7C"/>
    <w:rsid w:val="004A4951"/>
    <w:rsid w:val="004B75B7"/>
    <w:rsid w:val="004C1130"/>
    <w:rsid w:val="004C51B9"/>
    <w:rsid w:val="004C6F9A"/>
    <w:rsid w:val="004D5FA5"/>
    <w:rsid w:val="004D661A"/>
    <w:rsid w:val="004D6E4D"/>
    <w:rsid w:val="004E1033"/>
    <w:rsid w:val="004E14F3"/>
    <w:rsid w:val="004E346E"/>
    <w:rsid w:val="004E5C02"/>
    <w:rsid w:val="004E5D07"/>
    <w:rsid w:val="004E6E3D"/>
    <w:rsid w:val="004F0078"/>
    <w:rsid w:val="004F647B"/>
    <w:rsid w:val="004F6B02"/>
    <w:rsid w:val="00511984"/>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6568D"/>
    <w:rsid w:val="00576DDE"/>
    <w:rsid w:val="005829D0"/>
    <w:rsid w:val="00585980"/>
    <w:rsid w:val="00592D74"/>
    <w:rsid w:val="005A1D6C"/>
    <w:rsid w:val="005A592D"/>
    <w:rsid w:val="005A67CB"/>
    <w:rsid w:val="005A7499"/>
    <w:rsid w:val="005B095B"/>
    <w:rsid w:val="005B118C"/>
    <w:rsid w:val="005B6FEB"/>
    <w:rsid w:val="005C5EB3"/>
    <w:rsid w:val="005C6882"/>
    <w:rsid w:val="005D1CB1"/>
    <w:rsid w:val="005E2524"/>
    <w:rsid w:val="005E2C44"/>
    <w:rsid w:val="005E5518"/>
    <w:rsid w:val="005E676F"/>
    <w:rsid w:val="005F01E4"/>
    <w:rsid w:val="005F03EB"/>
    <w:rsid w:val="005F0635"/>
    <w:rsid w:val="005F0C06"/>
    <w:rsid w:val="005F2E00"/>
    <w:rsid w:val="005F5591"/>
    <w:rsid w:val="005F5E5E"/>
    <w:rsid w:val="00603374"/>
    <w:rsid w:val="00611891"/>
    <w:rsid w:val="006130B9"/>
    <w:rsid w:val="00616670"/>
    <w:rsid w:val="00621188"/>
    <w:rsid w:val="006257ED"/>
    <w:rsid w:val="0062617E"/>
    <w:rsid w:val="00627835"/>
    <w:rsid w:val="00630CA3"/>
    <w:rsid w:val="00632932"/>
    <w:rsid w:val="006354DB"/>
    <w:rsid w:val="00636E92"/>
    <w:rsid w:val="00641203"/>
    <w:rsid w:val="006461F7"/>
    <w:rsid w:val="00646F48"/>
    <w:rsid w:val="0065380A"/>
    <w:rsid w:val="0065571D"/>
    <w:rsid w:val="00656021"/>
    <w:rsid w:val="00660165"/>
    <w:rsid w:val="0066150E"/>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D7BC9"/>
    <w:rsid w:val="006E151A"/>
    <w:rsid w:val="006E21FB"/>
    <w:rsid w:val="006F7300"/>
    <w:rsid w:val="0070178C"/>
    <w:rsid w:val="007108B1"/>
    <w:rsid w:val="00710A6B"/>
    <w:rsid w:val="00724847"/>
    <w:rsid w:val="00734C06"/>
    <w:rsid w:val="00737F3C"/>
    <w:rsid w:val="00740342"/>
    <w:rsid w:val="00751C6E"/>
    <w:rsid w:val="007542E7"/>
    <w:rsid w:val="007553C1"/>
    <w:rsid w:val="00765DED"/>
    <w:rsid w:val="00766C52"/>
    <w:rsid w:val="00774837"/>
    <w:rsid w:val="007767B9"/>
    <w:rsid w:val="007815DC"/>
    <w:rsid w:val="00784964"/>
    <w:rsid w:val="00792342"/>
    <w:rsid w:val="00792D3F"/>
    <w:rsid w:val="00794BF6"/>
    <w:rsid w:val="00796EBB"/>
    <w:rsid w:val="007977A8"/>
    <w:rsid w:val="007A57CC"/>
    <w:rsid w:val="007B011B"/>
    <w:rsid w:val="007B28EC"/>
    <w:rsid w:val="007B512A"/>
    <w:rsid w:val="007C1C1C"/>
    <w:rsid w:val="007C2097"/>
    <w:rsid w:val="007C5CB4"/>
    <w:rsid w:val="007D346B"/>
    <w:rsid w:val="007D537F"/>
    <w:rsid w:val="007D6709"/>
    <w:rsid w:val="007D6A07"/>
    <w:rsid w:val="007E148F"/>
    <w:rsid w:val="007E5AA4"/>
    <w:rsid w:val="007E64B9"/>
    <w:rsid w:val="007F65D0"/>
    <w:rsid w:val="007F7259"/>
    <w:rsid w:val="007F78E4"/>
    <w:rsid w:val="00802FB4"/>
    <w:rsid w:val="008040A8"/>
    <w:rsid w:val="00804379"/>
    <w:rsid w:val="0081141C"/>
    <w:rsid w:val="008157C6"/>
    <w:rsid w:val="008279FA"/>
    <w:rsid w:val="0083252E"/>
    <w:rsid w:val="00833878"/>
    <w:rsid w:val="00833E32"/>
    <w:rsid w:val="00837FE6"/>
    <w:rsid w:val="00843BC7"/>
    <w:rsid w:val="00850FD9"/>
    <w:rsid w:val="008519DD"/>
    <w:rsid w:val="00852F33"/>
    <w:rsid w:val="0085317E"/>
    <w:rsid w:val="00855AE3"/>
    <w:rsid w:val="008626E7"/>
    <w:rsid w:val="008634F4"/>
    <w:rsid w:val="0086643E"/>
    <w:rsid w:val="00870EE7"/>
    <w:rsid w:val="008777D6"/>
    <w:rsid w:val="0088109B"/>
    <w:rsid w:val="008863B9"/>
    <w:rsid w:val="00886B68"/>
    <w:rsid w:val="00887236"/>
    <w:rsid w:val="008928B9"/>
    <w:rsid w:val="00892DA4"/>
    <w:rsid w:val="00897784"/>
    <w:rsid w:val="008A2B01"/>
    <w:rsid w:val="008A45A6"/>
    <w:rsid w:val="008B1A6C"/>
    <w:rsid w:val="008B1F2D"/>
    <w:rsid w:val="008B24ED"/>
    <w:rsid w:val="008B38EA"/>
    <w:rsid w:val="008B4CEB"/>
    <w:rsid w:val="008C14E7"/>
    <w:rsid w:val="008C4F1E"/>
    <w:rsid w:val="008C6BD4"/>
    <w:rsid w:val="008D4574"/>
    <w:rsid w:val="008E13CB"/>
    <w:rsid w:val="008E5E1D"/>
    <w:rsid w:val="008E6256"/>
    <w:rsid w:val="008F3789"/>
    <w:rsid w:val="008F3FD6"/>
    <w:rsid w:val="008F686C"/>
    <w:rsid w:val="008F7B80"/>
    <w:rsid w:val="00902B0C"/>
    <w:rsid w:val="00904044"/>
    <w:rsid w:val="00905E82"/>
    <w:rsid w:val="0091329B"/>
    <w:rsid w:val="009148DE"/>
    <w:rsid w:val="00915881"/>
    <w:rsid w:val="00915AC4"/>
    <w:rsid w:val="00915B6B"/>
    <w:rsid w:val="00916EF6"/>
    <w:rsid w:val="00917869"/>
    <w:rsid w:val="00920630"/>
    <w:rsid w:val="009212E5"/>
    <w:rsid w:val="0092146E"/>
    <w:rsid w:val="00921BD7"/>
    <w:rsid w:val="009269D1"/>
    <w:rsid w:val="00934105"/>
    <w:rsid w:val="00941E30"/>
    <w:rsid w:val="0094555B"/>
    <w:rsid w:val="00951F3D"/>
    <w:rsid w:val="00953C5B"/>
    <w:rsid w:val="009571BA"/>
    <w:rsid w:val="0096004C"/>
    <w:rsid w:val="00964E69"/>
    <w:rsid w:val="00964F93"/>
    <w:rsid w:val="009658BE"/>
    <w:rsid w:val="0096631E"/>
    <w:rsid w:val="00973D36"/>
    <w:rsid w:val="009776C6"/>
    <w:rsid w:val="009777D9"/>
    <w:rsid w:val="009838E1"/>
    <w:rsid w:val="00983D9A"/>
    <w:rsid w:val="00991B88"/>
    <w:rsid w:val="009927AD"/>
    <w:rsid w:val="009A0F98"/>
    <w:rsid w:val="009A5753"/>
    <w:rsid w:val="009A579D"/>
    <w:rsid w:val="009A7D26"/>
    <w:rsid w:val="009B0DED"/>
    <w:rsid w:val="009B2DAE"/>
    <w:rsid w:val="009B51F5"/>
    <w:rsid w:val="009B5E74"/>
    <w:rsid w:val="009B7690"/>
    <w:rsid w:val="009C069F"/>
    <w:rsid w:val="009C3FD6"/>
    <w:rsid w:val="009D1CEA"/>
    <w:rsid w:val="009D325B"/>
    <w:rsid w:val="009D4757"/>
    <w:rsid w:val="009D7ECD"/>
    <w:rsid w:val="009E3297"/>
    <w:rsid w:val="009E5EFC"/>
    <w:rsid w:val="009F5638"/>
    <w:rsid w:val="009F734F"/>
    <w:rsid w:val="00A05FC4"/>
    <w:rsid w:val="00A06547"/>
    <w:rsid w:val="00A113CF"/>
    <w:rsid w:val="00A11BD8"/>
    <w:rsid w:val="00A15D15"/>
    <w:rsid w:val="00A21EE1"/>
    <w:rsid w:val="00A246B6"/>
    <w:rsid w:val="00A24BFE"/>
    <w:rsid w:val="00A25594"/>
    <w:rsid w:val="00A359BC"/>
    <w:rsid w:val="00A3680D"/>
    <w:rsid w:val="00A423D1"/>
    <w:rsid w:val="00A42C26"/>
    <w:rsid w:val="00A43814"/>
    <w:rsid w:val="00A47E70"/>
    <w:rsid w:val="00A50CF0"/>
    <w:rsid w:val="00A63703"/>
    <w:rsid w:val="00A64327"/>
    <w:rsid w:val="00A66EE1"/>
    <w:rsid w:val="00A73F0E"/>
    <w:rsid w:val="00A7671C"/>
    <w:rsid w:val="00A76857"/>
    <w:rsid w:val="00A943F7"/>
    <w:rsid w:val="00A97870"/>
    <w:rsid w:val="00AA2CBC"/>
    <w:rsid w:val="00AA3660"/>
    <w:rsid w:val="00AB332C"/>
    <w:rsid w:val="00AC06B6"/>
    <w:rsid w:val="00AC0996"/>
    <w:rsid w:val="00AC3512"/>
    <w:rsid w:val="00AC5820"/>
    <w:rsid w:val="00AD0E45"/>
    <w:rsid w:val="00AD18A7"/>
    <w:rsid w:val="00AD1CD8"/>
    <w:rsid w:val="00AD2836"/>
    <w:rsid w:val="00AE0B41"/>
    <w:rsid w:val="00AE252D"/>
    <w:rsid w:val="00AE420D"/>
    <w:rsid w:val="00AE46FE"/>
    <w:rsid w:val="00AE5270"/>
    <w:rsid w:val="00AE7911"/>
    <w:rsid w:val="00AF067B"/>
    <w:rsid w:val="00AF5644"/>
    <w:rsid w:val="00AF5D34"/>
    <w:rsid w:val="00B00E97"/>
    <w:rsid w:val="00B01296"/>
    <w:rsid w:val="00B02498"/>
    <w:rsid w:val="00B05C6C"/>
    <w:rsid w:val="00B122C1"/>
    <w:rsid w:val="00B12CD8"/>
    <w:rsid w:val="00B13E8C"/>
    <w:rsid w:val="00B2042E"/>
    <w:rsid w:val="00B21B61"/>
    <w:rsid w:val="00B258BB"/>
    <w:rsid w:val="00B305DF"/>
    <w:rsid w:val="00B4494A"/>
    <w:rsid w:val="00B4503D"/>
    <w:rsid w:val="00B50E98"/>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6BB8"/>
    <w:rsid w:val="00BD730F"/>
    <w:rsid w:val="00BE46CD"/>
    <w:rsid w:val="00BF25B4"/>
    <w:rsid w:val="00BF4D9D"/>
    <w:rsid w:val="00BF5658"/>
    <w:rsid w:val="00BF5C47"/>
    <w:rsid w:val="00C07DDB"/>
    <w:rsid w:val="00C07DF4"/>
    <w:rsid w:val="00C1162A"/>
    <w:rsid w:val="00C1178F"/>
    <w:rsid w:val="00C2162D"/>
    <w:rsid w:val="00C22B34"/>
    <w:rsid w:val="00C24E1D"/>
    <w:rsid w:val="00C33A92"/>
    <w:rsid w:val="00C3524D"/>
    <w:rsid w:val="00C5115F"/>
    <w:rsid w:val="00C53BC0"/>
    <w:rsid w:val="00C61576"/>
    <w:rsid w:val="00C66BA2"/>
    <w:rsid w:val="00C84349"/>
    <w:rsid w:val="00C8630B"/>
    <w:rsid w:val="00C95985"/>
    <w:rsid w:val="00C97BED"/>
    <w:rsid w:val="00CB0C90"/>
    <w:rsid w:val="00CB454B"/>
    <w:rsid w:val="00CB4898"/>
    <w:rsid w:val="00CC1903"/>
    <w:rsid w:val="00CC2666"/>
    <w:rsid w:val="00CC316E"/>
    <w:rsid w:val="00CC5026"/>
    <w:rsid w:val="00CC64A9"/>
    <w:rsid w:val="00CC68D0"/>
    <w:rsid w:val="00CC7EF9"/>
    <w:rsid w:val="00CD0962"/>
    <w:rsid w:val="00CD236D"/>
    <w:rsid w:val="00CE356D"/>
    <w:rsid w:val="00CF2E1B"/>
    <w:rsid w:val="00CF2F85"/>
    <w:rsid w:val="00CF403E"/>
    <w:rsid w:val="00D03F9A"/>
    <w:rsid w:val="00D05F94"/>
    <w:rsid w:val="00D06D51"/>
    <w:rsid w:val="00D11DC5"/>
    <w:rsid w:val="00D14C6E"/>
    <w:rsid w:val="00D14F47"/>
    <w:rsid w:val="00D212A2"/>
    <w:rsid w:val="00D230DF"/>
    <w:rsid w:val="00D24991"/>
    <w:rsid w:val="00D26563"/>
    <w:rsid w:val="00D30E8C"/>
    <w:rsid w:val="00D3166C"/>
    <w:rsid w:val="00D377F3"/>
    <w:rsid w:val="00D4492A"/>
    <w:rsid w:val="00D44D71"/>
    <w:rsid w:val="00D46F76"/>
    <w:rsid w:val="00D50255"/>
    <w:rsid w:val="00D525E0"/>
    <w:rsid w:val="00D54725"/>
    <w:rsid w:val="00D613C0"/>
    <w:rsid w:val="00D6210B"/>
    <w:rsid w:val="00D634AA"/>
    <w:rsid w:val="00D66520"/>
    <w:rsid w:val="00D76056"/>
    <w:rsid w:val="00D77968"/>
    <w:rsid w:val="00D812BC"/>
    <w:rsid w:val="00D83196"/>
    <w:rsid w:val="00D909F0"/>
    <w:rsid w:val="00D918E3"/>
    <w:rsid w:val="00D92B48"/>
    <w:rsid w:val="00D94076"/>
    <w:rsid w:val="00DA4C4C"/>
    <w:rsid w:val="00DA5C98"/>
    <w:rsid w:val="00DC32E7"/>
    <w:rsid w:val="00DC33C8"/>
    <w:rsid w:val="00DC36EB"/>
    <w:rsid w:val="00DD3018"/>
    <w:rsid w:val="00DD4B61"/>
    <w:rsid w:val="00DE34CF"/>
    <w:rsid w:val="00DE7437"/>
    <w:rsid w:val="00DF7240"/>
    <w:rsid w:val="00E07245"/>
    <w:rsid w:val="00E10A16"/>
    <w:rsid w:val="00E13F3D"/>
    <w:rsid w:val="00E15ACB"/>
    <w:rsid w:val="00E20BA8"/>
    <w:rsid w:val="00E26201"/>
    <w:rsid w:val="00E30783"/>
    <w:rsid w:val="00E34898"/>
    <w:rsid w:val="00E35757"/>
    <w:rsid w:val="00E3692E"/>
    <w:rsid w:val="00E52834"/>
    <w:rsid w:val="00E60ABC"/>
    <w:rsid w:val="00E61331"/>
    <w:rsid w:val="00E6570A"/>
    <w:rsid w:val="00E65775"/>
    <w:rsid w:val="00E67043"/>
    <w:rsid w:val="00E702BE"/>
    <w:rsid w:val="00E737CF"/>
    <w:rsid w:val="00E8145D"/>
    <w:rsid w:val="00E81D83"/>
    <w:rsid w:val="00E820DA"/>
    <w:rsid w:val="00EA17B1"/>
    <w:rsid w:val="00EA26FD"/>
    <w:rsid w:val="00EA3F77"/>
    <w:rsid w:val="00EA67C2"/>
    <w:rsid w:val="00EB06A4"/>
    <w:rsid w:val="00EB09B7"/>
    <w:rsid w:val="00EB176B"/>
    <w:rsid w:val="00EB5809"/>
    <w:rsid w:val="00EC1AAB"/>
    <w:rsid w:val="00EC48F7"/>
    <w:rsid w:val="00ED0A00"/>
    <w:rsid w:val="00ED0FAD"/>
    <w:rsid w:val="00ED1B1C"/>
    <w:rsid w:val="00ED2053"/>
    <w:rsid w:val="00ED215B"/>
    <w:rsid w:val="00ED73F8"/>
    <w:rsid w:val="00EE2A0A"/>
    <w:rsid w:val="00EE7D7C"/>
    <w:rsid w:val="00F04860"/>
    <w:rsid w:val="00F07E68"/>
    <w:rsid w:val="00F12150"/>
    <w:rsid w:val="00F13BB3"/>
    <w:rsid w:val="00F17EA2"/>
    <w:rsid w:val="00F20BBC"/>
    <w:rsid w:val="00F25D98"/>
    <w:rsid w:val="00F26D10"/>
    <w:rsid w:val="00F300FB"/>
    <w:rsid w:val="00F3691D"/>
    <w:rsid w:val="00F36FCD"/>
    <w:rsid w:val="00F37492"/>
    <w:rsid w:val="00F40105"/>
    <w:rsid w:val="00F41E0D"/>
    <w:rsid w:val="00F45B12"/>
    <w:rsid w:val="00F60793"/>
    <w:rsid w:val="00F6483F"/>
    <w:rsid w:val="00F64897"/>
    <w:rsid w:val="00F70A70"/>
    <w:rsid w:val="00F71B51"/>
    <w:rsid w:val="00F7767E"/>
    <w:rsid w:val="00F816F7"/>
    <w:rsid w:val="00F818A7"/>
    <w:rsid w:val="00F833B6"/>
    <w:rsid w:val="00F901C4"/>
    <w:rsid w:val="00F93E23"/>
    <w:rsid w:val="00FA297B"/>
    <w:rsid w:val="00FA4F23"/>
    <w:rsid w:val="00FB5E4D"/>
    <w:rsid w:val="00FB6386"/>
    <w:rsid w:val="00FB65A7"/>
    <w:rsid w:val="00FC52CF"/>
    <w:rsid w:val="00FD2779"/>
    <w:rsid w:val="00FD3D9B"/>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rsid w:val="00740342"/>
    <w:rPr>
      <w:rFonts w:ascii="Arial" w:hAnsi="Arial"/>
      <w:sz w:val="18"/>
      <w:lang w:val="en-GB" w:eastAsia="en-US"/>
    </w:rPr>
  </w:style>
  <w:style w:type="character" w:customStyle="1" w:styleId="TAHCar">
    <w:name w:val="TAH Car"/>
    <w:link w:val="TAH"/>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paragraph" w:styleId="af2">
    <w:name w:val="Revision"/>
    <w:hidden/>
    <w:uiPriority w:val="99"/>
    <w:semiHidden/>
    <w:rsid w:val="00101D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3240742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36596760">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2205544">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0879227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EB60AF48-B967-461E-8236-4F01B73A7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6127</Words>
  <Characters>34928</Characters>
  <Application>Microsoft Office Word</Application>
  <DocSecurity>0</DocSecurity>
  <Lines>291</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- 4-18-b</cp:lastModifiedBy>
  <cp:revision>3</cp:revision>
  <cp:lastPrinted>1900-01-01T08:00:00Z</cp:lastPrinted>
  <dcterms:created xsi:type="dcterms:W3CDTF">2023-04-19T14:31:00Z</dcterms:created>
  <dcterms:modified xsi:type="dcterms:W3CDTF">2023-04-19T14:32:00Z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