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B688A" w14:textId="2D374FF1" w:rsidR="00D915AB" w:rsidRPr="000147EF" w:rsidRDefault="00B50E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</w:t>
      </w:r>
      <w:r w:rsidR="00B468A5">
        <w:rPr>
          <w:b/>
          <w:noProof/>
          <w:sz w:val="24"/>
        </w:rPr>
        <w:t>5</w:t>
      </w:r>
      <w:r w:rsidRPr="000147EF" w:rsidDel="00B50EB5">
        <w:rPr>
          <w:b/>
          <w:noProof/>
          <w:sz w:val="24"/>
        </w:rPr>
        <w:t xml:space="preserve"> </w:t>
      </w:r>
      <w:r w:rsidR="001E41F3" w:rsidRPr="000147EF">
        <w:rPr>
          <w:b/>
          <w:i/>
          <w:noProof/>
          <w:sz w:val="28"/>
        </w:rPr>
        <w:tab/>
      </w:r>
      <w:r w:rsidR="004173F1">
        <w:rPr>
          <w:b/>
          <w:i/>
          <w:noProof/>
          <w:sz w:val="28"/>
        </w:rPr>
        <w:t>S2-2</w:t>
      </w:r>
      <w:r>
        <w:rPr>
          <w:rFonts w:eastAsia="ＭＳ 明朝" w:hint="eastAsia"/>
          <w:b/>
          <w:i/>
          <w:noProof/>
          <w:sz w:val="28"/>
          <w:lang w:eastAsia="ja-JP"/>
        </w:rPr>
        <w:t>3</w:t>
      </w:r>
      <w:r w:rsidR="006129F1" w:rsidRPr="006129F1">
        <w:rPr>
          <w:b/>
          <w:i/>
          <w:noProof/>
          <w:sz w:val="28"/>
        </w:rPr>
        <w:t>0</w:t>
      </w:r>
      <w:r w:rsidR="00830D86">
        <w:rPr>
          <w:b/>
          <w:i/>
          <w:noProof/>
          <w:sz w:val="28"/>
        </w:rPr>
        <w:t>25</w:t>
      </w:r>
      <w:r w:rsidR="008B12D0">
        <w:rPr>
          <w:b/>
          <w:i/>
          <w:noProof/>
          <w:sz w:val="28"/>
        </w:rPr>
        <w:t>65</w:t>
      </w:r>
    </w:p>
    <w:p w14:paraId="7CB45193" w14:textId="274BA9AA" w:rsidR="001E41F3" w:rsidRPr="000147EF" w:rsidRDefault="00B468A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20-24 February</w:t>
      </w:r>
      <w:r w:rsidR="00B50EB5" w:rsidRPr="009C7CBB">
        <w:rPr>
          <w:b/>
          <w:sz w:val="24"/>
        </w:rPr>
        <w:t>,</w:t>
      </w:r>
      <w:r>
        <w:rPr>
          <w:b/>
          <w:sz w:val="24"/>
        </w:rPr>
        <w:t xml:space="preserve"> 2023, Athens, Greece</w:t>
      </w:r>
      <w:r w:rsidR="00B50EB5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                       </w:t>
      </w:r>
      <w:r w:rsidR="00700818" w:rsidRPr="000147EF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8C84A6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173F1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F69F86" w:rsidR="001E41F3" w:rsidRPr="000147EF" w:rsidRDefault="00830D86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390</w:t>
            </w:r>
            <w:r w:rsidR="008B12D0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47E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F1FDD8" w:rsidR="001E41F3" w:rsidRPr="000147EF" w:rsidRDefault="00C071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50EB5">
              <w:rPr>
                <w:rFonts w:eastAsia="ＭＳ 明朝" w:hint="eastAsia"/>
                <w:b/>
                <w:noProof/>
                <w:sz w:val="28"/>
                <w:lang w:eastAsia="ja-JP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50EB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09"/>
        <w:gridCol w:w="326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83F6FC" w:rsidR="001E41F3" w:rsidRPr="000147EF" w:rsidRDefault="00503C8F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KI#1 </w:t>
            </w:r>
            <w:r w:rsidR="00F043F0" w:rsidRPr="00F043F0">
              <w:rPr>
                <w:noProof/>
              </w:rPr>
              <w:t>AMF triggered SSC</w:t>
            </w:r>
            <w:r w:rsidR="001B1F04">
              <w:rPr>
                <w:noProof/>
              </w:rPr>
              <w:t xml:space="preserve"> </w:t>
            </w:r>
            <w:r w:rsidR="00F043F0" w:rsidRPr="00F043F0">
              <w:rPr>
                <w:noProof/>
              </w:rPr>
              <w:t>mode 3 PDU Session Transfer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3D16A" w:rsidR="001E41F3" w:rsidRPr="00AE6BD2" w:rsidRDefault="009F043F" w:rsidP="00CC1B43">
            <w:pPr>
              <w:rPr>
                <w:rFonts w:eastAsia="ＭＳ 明朝"/>
                <w:noProof/>
                <w:lang w:val="en-US" w:eastAsia="ja-JP"/>
              </w:rPr>
            </w:pPr>
            <w:r w:rsidRPr="00AE6BD2">
              <w:rPr>
                <w:rFonts w:ascii="Arial" w:hAnsi="Arial" w:hint="eastAsia"/>
                <w:noProof/>
              </w:rPr>
              <w:t>K</w:t>
            </w:r>
            <w:r w:rsidRPr="00AE6BD2">
              <w:rPr>
                <w:rFonts w:ascii="Arial" w:hAnsi="Arial"/>
                <w:noProof/>
              </w:rPr>
              <w:t>DDI, NEC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5922B" w:rsidR="001E41F3" w:rsidRPr="000147EF" w:rsidRDefault="004173F1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A84C9F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482D3E">
              <w:t>3</w:t>
            </w:r>
            <w:r w:rsidRPr="000147EF">
              <w:t>-</w:t>
            </w:r>
            <w:r w:rsidR="009F043F">
              <w:t>0</w:t>
            </w:r>
            <w:r w:rsidR="00B468A5">
              <w:t>2</w:t>
            </w:r>
            <w:r w:rsidR="00A67D73">
              <w:t>-</w:t>
            </w:r>
            <w:r w:rsidR="00B468A5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C2B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09" w:type="dxa"/>
            <w:shd w:val="pct30" w:color="FFFF00" w:fill="auto"/>
          </w:tcPr>
          <w:p w14:paraId="154A6113" w14:textId="63D542E9" w:rsidR="001E41F3" w:rsidRPr="008D7B6B" w:rsidRDefault="00482D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44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8E88B7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B59D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BC2B25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BC2B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6EAEF5" w:rsidR="00D81EB3" w:rsidRPr="00175A6D" w:rsidRDefault="000274B1" w:rsidP="000274B1">
            <w:pPr>
              <w:pStyle w:val="af4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</w:t>
            </w:r>
            <w:r w:rsidRPr="000274B1">
              <w:rPr>
                <w:rFonts w:ascii="Arial" w:hAnsi="Arial" w:cs="Arial"/>
                <w:lang w:val="en-US"/>
              </w:rPr>
              <w:t xml:space="preserve">his contribution proposes </w:t>
            </w:r>
            <w:r w:rsidR="00482D3E">
              <w:rPr>
                <w:rFonts w:ascii="Arial" w:hAnsi="Arial" w:cs="Arial"/>
                <w:lang w:val="en-US"/>
              </w:rPr>
              <w:t>a</w:t>
            </w:r>
            <w:r w:rsidRPr="000274B1">
              <w:rPr>
                <w:rFonts w:ascii="Arial" w:hAnsi="Arial" w:cs="Arial"/>
                <w:lang w:val="en-US"/>
              </w:rPr>
              <w:t xml:space="preserve"> new feature addition to TS</w:t>
            </w:r>
            <w:r w:rsidR="0097248E">
              <w:rPr>
                <w:rFonts w:ascii="Arial" w:hAnsi="Arial" w:cs="Arial"/>
                <w:lang w:val="en-US"/>
              </w:rPr>
              <w:t> </w:t>
            </w:r>
            <w:r w:rsidRPr="000274B1">
              <w:rPr>
                <w:rFonts w:ascii="Arial" w:hAnsi="Arial" w:cs="Arial"/>
                <w:lang w:val="en-US"/>
              </w:rPr>
              <w:t>23.502. The changes are based o</w:t>
            </w:r>
            <w:r>
              <w:rPr>
                <w:rFonts w:ascii="Arial" w:hAnsi="Arial" w:cs="Arial"/>
                <w:lang w:val="en-US"/>
              </w:rPr>
              <w:t xml:space="preserve">n </w:t>
            </w:r>
            <w:r w:rsidR="00AA080C">
              <w:rPr>
                <w:rFonts w:ascii="Arial" w:hAnsi="Arial" w:cs="Arial"/>
                <w:lang w:val="en-US"/>
              </w:rPr>
              <w:t>KI#1</w:t>
            </w:r>
            <w:r w:rsidR="00470E6F">
              <w:rPr>
                <w:rFonts w:ascii="Arial" w:hAnsi="Arial" w:cs="Arial"/>
                <w:lang w:val="en-US"/>
              </w:rPr>
              <w:t xml:space="preserve"> conclusion in TR</w:t>
            </w:r>
            <w:r w:rsidR="005A100B">
              <w:rPr>
                <w:rFonts w:ascii="Arial" w:hAnsi="Arial" w:cs="Arial"/>
                <w:lang w:val="en-US"/>
              </w:rPr>
              <w:t> </w:t>
            </w:r>
            <w:r w:rsidR="00470E6F">
              <w:rPr>
                <w:rFonts w:ascii="Arial" w:hAnsi="Arial" w:cs="Arial"/>
                <w:lang w:val="en-US"/>
              </w:rPr>
              <w:t xml:space="preserve">23.700.41- </w:t>
            </w:r>
            <w:r w:rsidR="00470E6F" w:rsidRPr="001B1F04">
              <w:rPr>
                <w:rFonts w:ascii="Arial" w:hAnsi="Arial" w:cs="Arial"/>
                <w:lang w:val="en-US"/>
              </w:rPr>
              <w:t>Support S-NSSAI</w:t>
            </w:r>
            <w:r w:rsidR="001B1F04">
              <w:rPr>
                <w:rFonts w:ascii="Arial" w:hAnsi="Arial" w:cs="Arial"/>
                <w:lang w:val="en-US"/>
              </w:rPr>
              <w:t xml:space="preserve"> </w:t>
            </w:r>
            <w:r w:rsidR="00470E6F" w:rsidRPr="001B1F04">
              <w:rPr>
                <w:rFonts w:ascii="Arial" w:hAnsi="Arial" w:cs="Arial"/>
                <w:lang w:val="en-US"/>
              </w:rPr>
              <w:t>replacement for an existing PDU Session using PDU session re</w:t>
            </w:r>
            <w:r w:rsidR="001B1F04">
              <w:rPr>
                <w:rFonts w:ascii="Arial" w:hAnsi="Arial" w:cs="Arial"/>
                <w:lang w:val="en-US"/>
              </w:rPr>
              <w:t>-</w:t>
            </w:r>
            <w:r w:rsidR="00470E6F" w:rsidRPr="001B1F04">
              <w:rPr>
                <w:rFonts w:ascii="Arial" w:hAnsi="Arial" w:cs="Arial"/>
                <w:lang w:val="en-US"/>
              </w:rPr>
              <w:t>establishment by supporting the SMF to provide alternative S-NSSAI to UE upon receiving alternative S-NSSAI from AMF (option 1e)</w:t>
            </w:r>
            <w:r w:rsidRPr="000274B1">
              <w:rPr>
                <w:rFonts w:ascii="Arial" w:hAnsi="Arial" w:cs="Arial"/>
                <w:lang w:val="en-US"/>
              </w:rPr>
              <w:t>.</w:t>
            </w:r>
            <w:r w:rsidR="00FB1D33">
              <w:rPr>
                <w:rFonts w:ascii="Arial" w:hAnsi="Arial" w:cs="Arial"/>
                <w:lang w:val="en-US"/>
              </w:rPr>
              <w:br/>
            </w:r>
          </w:p>
        </w:tc>
      </w:tr>
      <w:tr w:rsidR="005C754F" w14:paraId="4CA74D09" w14:textId="77777777" w:rsidTr="00BC2B25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2D0866D6" w14:textId="0C18C241" w:rsidR="005C754F" w:rsidRDefault="006C7602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BC2B25">
        <w:trPr>
          <w:trHeight w:val="840"/>
        </w:trPr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DCF66" w14:textId="77777777" w:rsidR="00482D3E" w:rsidRDefault="00482D3E" w:rsidP="00482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31C656EC" w14:textId="2AD6F0F1" w:rsidR="005C754F" w:rsidRPr="00BC2B25" w:rsidRDefault="00482D3E" w:rsidP="00BC2B25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t xml:space="preserve">add the procedure for </w:t>
            </w:r>
            <w:r w:rsidRPr="00482D3E">
              <w:t>AMF triggered SSC mode 3 PDU Session Transfer</w:t>
            </w:r>
            <w:r w:rsidR="00470E6F">
              <w:t xml:space="preserve"> to an alternative S-NSSAI</w:t>
            </w:r>
            <w:r w:rsidR="00AA080C">
              <w:t>.</w:t>
            </w:r>
          </w:p>
        </w:tc>
      </w:tr>
      <w:tr w:rsidR="005C754F" w14:paraId="1F886379" w14:textId="77777777" w:rsidTr="00BC2B25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BC2B25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FE5482" w:rsidR="005C754F" w:rsidRDefault="00503C8F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K#1</w:t>
            </w:r>
            <w:r w:rsidRPr="00503C8F">
              <w:rPr>
                <w:noProof/>
              </w:rPr>
              <w:t xml:space="preserve"> conclusion </w:t>
            </w:r>
            <w:r w:rsidR="00482D3E">
              <w:rPr>
                <w:noProof/>
              </w:rPr>
              <w:t>is</w:t>
            </w:r>
            <w:r w:rsidRPr="00503C8F">
              <w:rPr>
                <w:noProof/>
              </w:rPr>
              <w:t xml:space="preserve"> not implemented in TS</w:t>
            </w:r>
            <w:r w:rsidR="0097248E">
              <w:rPr>
                <w:noProof/>
              </w:rPr>
              <w:t> </w:t>
            </w:r>
            <w:r w:rsidRPr="00503C8F">
              <w:rPr>
                <w:noProof/>
              </w:rPr>
              <w:t>23.502</w:t>
            </w:r>
          </w:p>
        </w:tc>
      </w:tr>
      <w:tr w:rsidR="0004506A" w14:paraId="034AF533" w14:textId="77777777" w:rsidTr="00BC2B25">
        <w:tc>
          <w:tcPr>
            <w:tcW w:w="2652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BC2B25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7018AE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B50EB5">
              <w:t>4.3.5.x</w:t>
            </w:r>
            <w:r w:rsidR="00482D3E">
              <w:t xml:space="preserve"> (new)</w:t>
            </w:r>
            <w:r w:rsidR="00B50EB5" w:rsidDel="00B50EB5">
              <w:rPr>
                <w:lang w:eastAsia="zh-CN"/>
              </w:rPr>
              <w:t xml:space="preserve"> </w:t>
            </w:r>
          </w:p>
        </w:tc>
      </w:tr>
      <w:tr w:rsidR="0004506A" w14:paraId="56E1E6C3" w14:textId="77777777" w:rsidTr="00BC2B25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BC2B25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BC2B25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BC2B25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BC2B25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BC2B25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BC2B25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BC2B25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BC2B25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0CBB75" w14:textId="5ABBE2BF" w:rsidR="00595FAE" w:rsidRDefault="00595FAE" w:rsidP="00595FAE">
      <w:pPr>
        <w:rPr>
          <w:lang w:val="en-US"/>
        </w:rPr>
      </w:pPr>
    </w:p>
    <w:p w14:paraId="45C371EB" w14:textId="538F25F6" w:rsidR="00595FAE" w:rsidRDefault="00595FAE" w:rsidP="00595FAE">
      <w:pPr>
        <w:pStyle w:val="13"/>
        <w:rPr>
          <w:color w:val="FF0000"/>
        </w:rPr>
      </w:pPr>
      <w:r>
        <w:rPr>
          <w:color w:val="FF0000"/>
        </w:rPr>
        <w:t xml:space="preserve">* * * Start of </w:t>
      </w:r>
      <w:r w:rsidR="007B6ED6">
        <w:rPr>
          <w:color w:val="FF0000"/>
        </w:rPr>
        <w:t>c</w:t>
      </w:r>
      <w:r>
        <w:rPr>
          <w:color w:val="FF0000"/>
        </w:rPr>
        <w:t>hanges</w:t>
      </w:r>
      <w:r w:rsidR="00482D3E">
        <w:rPr>
          <w:color w:val="FF0000"/>
        </w:rPr>
        <w:t xml:space="preserve"> (all new text)</w:t>
      </w:r>
      <w:r>
        <w:rPr>
          <w:color w:val="FF0000"/>
        </w:rPr>
        <w:t xml:space="preserve"> * * * </w:t>
      </w:r>
    </w:p>
    <w:p w14:paraId="41811DC5" w14:textId="055A96B5" w:rsidR="004E5632" w:rsidRDefault="0048464A" w:rsidP="009F043F">
      <w:pPr>
        <w:pStyle w:val="2"/>
      </w:pPr>
      <w:r>
        <w:t>4.3.5</w:t>
      </w:r>
      <w:r w:rsidR="002C3A6D">
        <w:t>.x</w:t>
      </w:r>
      <w:r w:rsidR="002C3A6D" w:rsidRPr="002C3A6D">
        <w:tab/>
        <w:t>PDU Session Tran</w:t>
      </w:r>
      <w:r w:rsidR="00AE2245">
        <w:t>sfer from Source Slice to Alternative</w:t>
      </w:r>
      <w:r w:rsidR="002C3A6D" w:rsidRPr="002C3A6D">
        <w:t xml:space="preserve"> Sl</w:t>
      </w:r>
      <w:r w:rsidR="00DE28B3">
        <w:t>ice procedure</w:t>
      </w:r>
    </w:p>
    <w:p w14:paraId="479DE759" w14:textId="77777777" w:rsidR="004E5632" w:rsidRPr="004E5632" w:rsidRDefault="004E5632" w:rsidP="009F043F">
      <w:pPr>
        <w:spacing w:after="0"/>
        <w:ind w:firstLineChars="150" w:firstLine="300"/>
      </w:pPr>
    </w:p>
    <w:p w14:paraId="030E9EC9" w14:textId="45EC740A" w:rsidR="0063794A" w:rsidRPr="00745645" w:rsidRDefault="0048464A" w:rsidP="00745645">
      <w:pPr>
        <w:pStyle w:val="3"/>
      </w:pPr>
      <w:bookmarkStart w:id="2" w:name="_Toc66381055"/>
      <w:bookmarkStart w:id="3" w:name="_Toc106166985"/>
      <w:r>
        <w:t>4.3.5.x.</w:t>
      </w:r>
      <w:r w:rsidR="00482D3E">
        <w:t>1</w:t>
      </w:r>
      <w:r>
        <w:t xml:space="preserve"> </w:t>
      </w:r>
      <w:r w:rsidR="00D942FB" w:rsidRPr="00CA32B7">
        <w:tab/>
      </w:r>
      <w:bookmarkEnd w:id="2"/>
      <w:bookmarkEnd w:id="3"/>
      <w:r w:rsidR="00DE28B3">
        <w:t xml:space="preserve">AMF triggered </w:t>
      </w:r>
      <w:r w:rsidR="00BF236D">
        <w:t>SSC mode</w:t>
      </w:r>
      <w:r w:rsidR="00AE2245">
        <w:t xml:space="preserve"> </w:t>
      </w:r>
      <w:r w:rsidR="00BF236D">
        <w:t xml:space="preserve">3 </w:t>
      </w:r>
      <w:r w:rsidR="00DE28B3" w:rsidRPr="00DE28B3">
        <w:t>PDU Session Transfer</w:t>
      </w:r>
      <w:r w:rsidR="007A36AB">
        <w:t xml:space="preserve"> to an alternative S-NSSAI</w:t>
      </w:r>
    </w:p>
    <w:p w14:paraId="6653A4D2" w14:textId="420D0281" w:rsidR="0063794A" w:rsidRPr="00BF236D" w:rsidRDefault="00BF236D" w:rsidP="0063794A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T</w:t>
      </w:r>
      <w:r>
        <w:rPr>
          <w:rFonts w:eastAsia="ＭＳ 明朝"/>
          <w:lang w:eastAsia="ja-JP"/>
        </w:rPr>
        <w:t xml:space="preserve">he following procedure is triggered by AMF </w:t>
      </w:r>
      <w:r w:rsidR="00AE2245">
        <w:rPr>
          <w:rFonts w:eastAsia="ＭＳ 明朝"/>
          <w:lang w:eastAsia="ja-JP"/>
        </w:rPr>
        <w:t>in order to transfer the PDU Session of SSC mode 3 from a source slice to an alternative slice. This procedure releases the existing PDU Session on a source slice after having established a new PDU session on an alternative slice.</w:t>
      </w:r>
    </w:p>
    <w:p w14:paraId="2534B299" w14:textId="16489DC1" w:rsidR="00BF236D" w:rsidRDefault="00BF236D" w:rsidP="0063794A">
      <w:r>
        <w:rPr>
          <w:noProof/>
          <w:lang w:val="en-US" w:eastAsia="ja-JP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 wp14:anchorId="713E839A" wp14:editId="38AE1114">
                <wp:simplePos x="0" y="0"/>
                <wp:positionH relativeFrom="column">
                  <wp:posOffset>-40640</wp:posOffset>
                </wp:positionH>
                <wp:positionV relativeFrom="paragraph">
                  <wp:posOffset>165100</wp:posOffset>
                </wp:positionV>
                <wp:extent cx="6068060" cy="4184650"/>
                <wp:effectExtent l="0" t="0" r="27940" b="44450"/>
                <wp:wrapNone/>
                <wp:docPr id="241" name="キャンバス 2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44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35999" y="31750"/>
                            <a:ext cx="317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43B2E1" w14:textId="13635B86" w:rsidR="0063794A" w:rsidRDefault="0063794A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g:wgp>
                        <wpg:cNvPr id="145" name="Group 251"/>
                        <wpg:cNvGrpSpPr>
                          <a:grpSpLocks/>
                        </wpg:cNvGrpSpPr>
                        <wpg:grpSpPr bwMode="auto">
                          <a:xfrm>
                            <a:off x="67114" y="116884"/>
                            <a:ext cx="6000946" cy="4067766"/>
                            <a:chOff x="35" y="24"/>
                            <a:chExt cx="9451" cy="6132"/>
                          </a:xfrm>
                        </wpg:grpSpPr>
                        <wps:wsp>
                          <wps:cNvPr id="146" name="Rectangle 156"/>
                          <wps:cNvSpPr>
                            <a:spLocks noChangeArrowheads="1"/>
                          </wps:cNvSpPr>
                          <wps:spPr bwMode="auto">
                            <a:xfrm>
                              <a:off x="35" y="24"/>
                              <a:ext cx="980" cy="357"/>
                            </a:xfrm>
                            <a:prstGeom prst="rect">
                              <a:avLst/>
                            </a:prstGeom>
                            <a:noFill/>
                            <a:ln w="2540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Rectangle 157"/>
                          <wps:cNvSpPr>
                            <a:spLocks noChangeArrowheads="1"/>
                          </wps:cNvSpPr>
                          <wps:spPr bwMode="auto">
                            <a:xfrm>
                              <a:off x="412" y="71"/>
                              <a:ext cx="226" cy="4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2CB7551" w14:textId="0C3630FF" w:rsidR="0063794A" w:rsidRDefault="0063794A">
                                <w:r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48" name="Rectangle 1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6" y="24"/>
                              <a:ext cx="981" cy="357"/>
                            </a:xfrm>
                            <a:prstGeom prst="rect">
                              <a:avLst/>
                            </a:prstGeom>
                            <a:noFill/>
                            <a:ln w="2540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94" y="71"/>
                              <a:ext cx="475" cy="4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5B48B96" w14:textId="7287B6E6" w:rsidR="0063794A" w:rsidRDefault="0063794A">
                                <w:r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  <w:t>(R)AN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50" name="Rectangle 1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58" y="24"/>
                              <a:ext cx="980" cy="357"/>
                            </a:xfrm>
                            <a:prstGeom prst="rect">
                              <a:avLst/>
                            </a:prstGeom>
                            <a:noFill/>
                            <a:ln w="2540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Rectangle 16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6" y="71"/>
                              <a:ext cx="379" cy="4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6E8FFCF" w14:textId="1A5AFAD7" w:rsidR="0063794A" w:rsidRDefault="0063794A">
                                <w:r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52" name="Rectangle 162"/>
                          <wps:cNvSpPr>
                            <a:spLocks noChangeArrowheads="1"/>
                          </wps:cNvSpPr>
                          <wps:spPr bwMode="auto">
                            <a:xfrm>
                              <a:off x="4270" y="24"/>
                              <a:ext cx="980" cy="357"/>
                            </a:xfrm>
                            <a:prstGeom prst="rect">
                              <a:avLst/>
                            </a:prstGeom>
                            <a:noFill/>
                            <a:ln w="2540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Rectangle 163"/>
                          <wps:cNvSpPr>
                            <a:spLocks noChangeArrowheads="1"/>
                          </wps:cNvSpPr>
                          <wps:spPr bwMode="auto">
                            <a:xfrm>
                              <a:off x="4544" y="71"/>
                              <a:ext cx="425" cy="4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9A28F3B" w14:textId="5A9C58BD" w:rsidR="0063794A" w:rsidRDefault="0063794A">
                                <w:r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  <w:t>UPF1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54" name="Rectangle 164"/>
                          <wps:cNvSpPr>
                            <a:spLocks noChangeArrowheads="1"/>
                          </wps:cNvSpPr>
                          <wps:spPr bwMode="auto">
                            <a:xfrm>
                              <a:off x="5681" y="24"/>
                              <a:ext cx="981" cy="357"/>
                            </a:xfrm>
                            <a:prstGeom prst="rect">
                              <a:avLst/>
                            </a:prstGeom>
                            <a:noFill/>
                            <a:ln w="2540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Rectangle 165"/>
                          <wps:cNvSpPr>
                            <a:spLocks noChangeArrowheads="1"/>
                          </wps:cNvSpPr>
                          <wps:spPr bwMode="auto">
                            <a:xfrm>
                              <a:off x="5955" y="71"/>
                              <a:ext cx="425" cy="4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179179C" w14:textId="013F3CAC" w:rsidR="0063794A" w:rsidRDefault="0063794A">
                                <w:r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  <w:t>UPF2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56" name="Rectangle 166"/>
                          <wps:cNvSpPr>
                            <a:spLocks noChangeArrowheads="1"/>
                          </wps:cNvSpPr>
                          <wps:spPr bwMode="auto">
                            <a:xfrm>
                              <a:off x="7163" y="24"/>
                              <a:ext cx="980" cy="357"/>
                            </a:xfrm>
                            <a:prstGeom prst="rect">
                              <a:avLst/>
                            </a:prstGeom>
                            <a:noFill/>
                            <a:ln w="2540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Rectangle 167"/>
                          <wps:cNvSpPr>
                            <a:spLocks noChangeArrowheads="1"/>
                          </wps:cNvSpPr>
                          <wps:spPr bwMode="auto">
                            <a:xfrm>
                              <a:off x="7454" y="86"/>
                              <a:ext cx="569" cy="4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559E125" w14:textId="5C486651" w:rsidR="0063794A" w:rsidRDefault="0063794A">
                                <w:r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  <w:t>SMF</w:t>
                                </w:r>
                                <w:r w:rsidR="0044405E"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59" name="Line 16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5" y="381"/>
                              <a:ext cx="1" cy="5775"/>
                            </a:xfrm>
                            <a:prstGeom prst="line">
                              <a:avLst/>
                            </a:prstGeom>
                            <a:noFill/>
                            <a:ln w="1079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5" name="Freeform 175"/>
                          <wps:cNvSpPr>
                            <a:spLocks noEditPoints="1"/>
                          </wps:cNvSpPr>
                          <wps:spPr bwMode="auto">
                            <a:xfrm>
                              <a:off x="692" y="745"/>
                              <a:ext cx="3874" cy="17"/>
                            </a:xfrm>
                            <a:custGeom>
                              <a:avLst/>
                              <a:gdLst>
                                <a:gd name="T0" fmla="*/ 256 w 7168"/>
                                <a:gd name="T1" fmla="*/ 16 h 32"/>
                                <a:gd name="T2" fmla="*/ 0 w 7168"/>
                                <a:gd name="T3" fmla="*/ 16 h 32"/>
                                <a:gd name="T4" fmla="*/ 624 w 7168"/>
                                <a:gd name="T5" fmla="*/ 0 h 32"/>
                                <a:gd name="T6" fmla="*/ 400 w 7168"/>
                                <a:gd name="T7" fmla="*/ 32 h 32"/>
                                <a:gd name="T8" fmla="*/ 784 w 7168"/>
                                <a:gd name="T9" fmla="*/ 0 h 32"/>
                                <a:gd name="T10" fmla="*/ 1008 w 7168"/>
                                <a:gd name="T11" fmla="*/ 32 h 32"/>
                                <a:gd name="T12" fmla="*/ 784 w 7168"/>
                                <a:gd name="T13" fmla="*/ 0 h 32"/>
                                <a:gd name="T14" fmla="*/ 1408 w 7168"/>
                                <a:gd name="T15" fmla="*/ 16 h 32"/>
                                <a:gd name="T16" fmla="*/ 1152 w 7168"/>
                                <a:gd name="T17" fmla="*/ 16 h 32"/>
                                <a:gd name="T18" fmla="*/ 1776 w 7168"/>
                                <a:gd name="T19" fmla="*/ 0 h 32"/>
                                <a:gd name="T20" fmla="*/ 1552 w 7168"/>
                                <a:gd name="T21" fmla="*/ 32 h 32"/>
                                <a:gd name="T22" fmla="*/ 1936 w 7168"/>
                                <a:gd name="T23" fmla="*/ 0 h 32"/>
                                <a:gd name="T24" fmla="*/ 2160 w 7168"/>
                                <a:gd name="T25" fmla="*/ 32 h 32"/>
                                <a:gd name="T26" fmla="*/ 1936 w 7168"/>
                                <a:gd name="T27" fmla="*/ 0 h 32"/>
                                <a:gd name="T28" fmla="*/ 2560 w 7168"/>
                                <a:gd name="T29" fmla="*/ 16 h 32"/>
                                <a:gd name="T30" fmla="*/ 2304 w 7168"/>
                                <a:gd name="T31" fmla="*/ 16 h 32"/>
                                <a:gd name="T32" fmla="*/ 2928 w 7168"/>
                                <a:gd name="T33" fmla="*/ 0 h 32"/>
                                <a:gd name="T34" fmla="*/ 2704 w 7168"/>
                                <a:gd name="T35" fmla="*/ 32 h 32"/>
                                <a:gd name="T36" fmla="*/ 3088 w 7168"/>
                                <a:gd name="T37" fmla="*/ 0 h 32"/>
                                <a:gd name="T38" fmla="*/ 3312 w 7168"/>
                                <a:gd name="T39" fmla="*/ 32 h 32"/>
                                <a:gd name="T40" fmla="*/ 3088 w 7168"/>
                                <a:gd name="T41" fmla="*/ 0 h 32"/>
                                <a:gd name="T42" fmla="*/ 3712 w 7168"/>
                                <a:gd name="T43" fmla="*/ 16 h 32"/>
                                <a:gd name="T44" fmla="*/ 3456 w 7168"/>
                                <a:gd name="T45" fmla="*/ 16 h 32"/>
                                <a:gd name="T46" fmla="*/ 4080 w 7168"/>
                                <a:gd name="T47" fmla="*/ 0 h 32"/>
                                <a:gd name="T48" fmla="*/ 3856 w 7168"/>
                                <a:gd name="T49" fmla="*/ 32 h 32"/>
                                <a:gd name="T50" fmla="*/ 4240 w 7168"/>
                                <a:gd name="T51" fmla="*/ 0 h 32"/>
                                <a:gd name="T52" fmla="*/ 4464 w 7168"/>
                                <a:gd name="T53" fmla="*/ 32 h 32"/>
                                <a:gd name="T54" fmla="*/ 4240 w 7168"/>
                                <a:gd name="T55" fmla="*/ 0 h 32"/>
                                <a:gd name="T56" fmla="*/ 4864 w 7168"/>
                                <a:gd name="T57" fmla="*/ 16 h 32"/>
                                <a:gd name="T58" fmla="*/ 4608 w 7168"/>
                                <a:gd name="T59" fmla="*/ 16 h 32"/>
                                <a:gd name="T60" fmla="*/ 5232 w 7168"/>
                                <a:gd name="T61" fmla="*/ 0 h 32"/>
                                <a:gd name="T62" fmla="*/ 5008 w 7168"/>
                                <a:gd name="T63" fmla="*/ 32 h 32"/>
                                <a:gd name="T64" fmla="*/ 5392 w 7168"/>
                                <a:gd name="T65" fmla="*/ 0 h 32"/>
                                <a:gd name="T66" fmla="*/ 5616 w 7168"/>
                                <a:gd name="T67" fmla="*/ 32 h 32"/>
                                <a:gd name="T68" fmla="*/ 5392 w 7168"/>
                                <a:gd name="T69" fmla="*/ 0 h 32"/>
                                <a:gd name="T70" fmla="*/ 6016 w 7168"/>
                                <a:gd name="T71" fmla="*/ 16 h 32"/>
                                <a:gd name="T72" fmla="*/ 5760 w 7168"/>
                                <a:gd name="T73" fmla="*/ 16 h 32"/>
                                <a:gd name="T74" fmla="*/ 6384 w 7168"/>
                                <a:gd name="T75" fmla="*/ 0 h 32"/>
                                <a:gd name="T76" fmla="*/ 6160 w 7168"/>
                                <a:gd name="T77" fmla="*/ 32 h 32"/>
                                <a:gd name="T78" fmla="*/ 6544 w 7168"/>
                                <a:gd name="T79" fmla="*/ 0 h 32"/>
                                <a:gd name="T80" fmla="*/ 6768 w 7168"/>
                                <a:gd name="T81" fmla="*/ 32 h 32"/>
                                <a:gd name="T82" fmla="*/ 6544 w 7168"/>
                                <a:gd name="T83" fmla="*/ 0 h 32"/>
                                <a:gd name="T84" fmla="*/ 7168 w 7168"/>
                                <a:gd name="T85" fmla="*/ 16 h 32"/>
                                <a:gd name="T86" fmla="*/ 6912 w 7168"/>
                                <a:gd name="T87" fmla="*/ 16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</a:cxnLst>
                              <a:rect l="0" t="0" r="r" b="b"/>
                              <a:pathLst>
                                <a:path w="7168" h="32">
                                  <a:moveTo>
                                    <a:pt x="16" y="0"/>
                                  </a:moveTo>
                                  <a:lnTo>
                                    <a:pt x="240" y="0"/>
                                  </a:lnTo>
                                  <a:cubicBezTo>
                                    <a:pt x="249" y="0"/>
                                    <a:pt x="256" y="7"/>
                                    <a:pt x="256" y="16"/>
                                  </a:cubicBezTo>
                                  <a:cubicBezTo>
                                    <a:pt x="256" y="25"/>
                                    <a:pt x="249" y="32"/>
                                    <a:pt x="240" y="32"/>
                                  </a:cubicBezTo>
                                  <a:lnTo>
                                    <a:pt x="16" y="32"/>
                                  </a:lnTo>
                                  <a:cubicBezTo>
                                    <a:pt x="7" y="32"/>
                                    <a:pt x="0" y="25"/>
                                    <a:pt x="0" y="16"/>
                                  </a:cubicBezTo>
                                  <a:cubicBezTo>
                                    <a:pt x="0" y="7"/>
                                    <a:pt x="7" y="0"/>
                                    <a:pt x="16" y="0"/>
                                  </a:cubicBezTo>
                                  <a:close/>
                                  <a:moveTo>
                                    <a:pt x="400" y="0"/>
                                  </a:moveTo>
                                  <a:lnTo>
                                    <a:pt x="624" y="0"/>
                                  </a:lnTo>
                                  <a:cubicBezTo>
                                    <a:pt x="633" y="0"/>
                                    <a:pt x="640" y="7"/>
                                    <a:pt x="640" y="16"/>
                                  </a:cubicBezTo>
                                  <a:cubicBezTo>
                                    <a:pt x="640" y="25"/>
                                    <a:pt x="633" y="32"/>
                                    <a:pt x="624" y="32"/>
                                  </a:cubicBezTo>
                                  <a:lnTo>
                                    <a:pt x="400" y="32"/>
                                  </a:lnTo>
                                  <a:cubicBezTo>
                                    <a:pt x="391" y="32"/>
                                    <a:pt x="384" y="25"/>
                                    <a:pt x="384" y="16"/>
                                  </a:cubicBezTo>
                                  <a:cubicBezTo>
                                    <a:pt x="384" y="7"/>
                                    <a:pt x="391" y="0"/>
                                    <a:pt x="400" y="0"/>
                                  </a:cubicBezTo>
                                  <a:close/>
                                  <a:moveTo>
                                    <a:pt x="784" y="0"/>
                                  </a:moveTo>
                                  <a:lnTo>
                                    <a:pt x="1008" y="0"/>
                                  </a:lnTo>
                                  <a:cubicBezTo>
                                    <a:pt x="1017" y="0"/>
                                    <a:pt x="1024" y="7"/>
                                    <a:pt x="1024" y="16"/>
                                  </a:cubicBezTo>
                                  <a:cubicBezTo>
                                    <a:pt x="1024" y="25"/>
                                    <a:pt x="1017" y="32"/>
                                    <a:pt x="1008" y="32"/>
                                  </a:cubicBezTo>
                                  <a:lnTo>
                                    <a:pt x="784" y="32"/>
                                  </a:lnTo>
                                  <a:cubicBezTo>
                                    <a:pt x="775" y="32"/>
                                    <a:pt x="768" y="25"/>
                                    <a:pt x="768" y="16"/>
                                  </a:cubicBezTo>
                                  <a:cubicBezTo>
                                    <a:pt x="768" y="7"/>
                                    <a:pt x="775" y="0"/>
                                    <a:pt x="784" y="0"/>
                                  </a:cubicBezTo>
                                  <a:close/>
                                  <a:moveTo>
                                    <a:pt x="1168" y="0"/>
                                  </a:moveTo>
                                  <a:lnTo>
                                    <a:pt x="1392" y="0"/>
                                  </a:lnTo>
                                  <a:cubicBezTo>
                                    <a:pt x="1401" y="0"/>
                                    <a:pt x="1408" y="7"/>
                                    <a:pt x="1408" y="16"/>
                                  </a:cubicBezTo>
                                  <a:cubicBezTo>
                                    <a:pt x="1408" y="25"/>
                                    <a:pt x="1401" y="32"/>
                                    <a:pt x="1392" y="32"/>
                                  </a:cubicBezTo>
                                  <a:lnTo>
                                    <a:pt x="1168" y="32"/>
                                  </a:lnTo>
                                  <a:cubicBezTo>
                                    <a:pt x="1159" y="32"/>
                                    <a:pt x="1152" y="25"/>
                                    <a:pt x="1152" y="16"/>
                                  </a:cubicBezTo>
                                  <a:cubicBezTo>
                                    <a:pt x="1152" y="7"/>
                                    <a:pt x="1159" y="0"/>
                                    <a:pt x="1168" y="0"/>
                                  </a:cubicBezTo>
                                  <a:close/>
                                  <a:moveTo>
                                    <a:pt x="1552" y="0"/>
                                  </a:moveTo>
                                  <a:lnTo>
                                    <a:pt x="1776" y="0"/>
                                  </a:lnTo>
                                  <a:cubicBezTo>
                                    <a:pt x="1785" y="0"/>
                                    <a:pt x="1792" y="7"/>
                                    <a:pt x="1792" y="16"/>
                                  </a:cubicBezTo>
                                  <a:cubicBezTo>
                                    <a:pt x="1792" y="25"/>
                                    <a:pt x="1785" y="32"/>
                                    <a:pt x="1776" y="32"/>
                                  </a:cubicBezTo>
                                  <a:lnTo>
                                    <a:pt x="1552" y="32"/>
                                  </a:lnTo>
                                  <a:cubicBezTo>
                                    <a:pt x="1543" y="32"/>
                                    <a:pt x="1536" y="25"/>
                                    <a:pt x="1536" y="16"/>
                                  </a:cubicBezTo>
                                  <a:cubicBezTo>
                                    <a:pt x="1536" y="7"/>
                                    <a:pt x="1543" y="0"/>
                                    <a:pt x="1552" y="0"/>
                                  </a:cubicBezTo>
                                  <a:close/>
                                  <a:moveTo>
                                    <a:pt x="1936" y="0"/>
                                  </a:moveTo>
                                  <a:lnTo>
                                    <a:pt x="2160" y="0"/>
                                  </a:lnTo>
                                  <a:cubicBezTo>
                                    <a:pt x="2169" y="0"/>
                                    <a:pt x="2176" y="7"/>
                                    <a:pt x="2176" y="16"/>
                                  </a:cubicBezTo>
                                  <a:cubicBezTo>
                                    <a:pt x="2176" y="25"/>
                                    <a:pt x="2169" y="32"/>
                                    <a:pt x="2160" y="32"/>
                                  </a:cubicBezTo>
                                  <a:lnTo>
                                    <a:pt x="1936" y="32"/>
                                  </a:lnTo>
                                  <a:cubicBezTo>
                                    <a:pt x="1927" y="32"/>
                                    <a:pt x="1920" y="25"/>
                                    <a:pt x="1920" y="16"/>
                                  </a:cubicBezTo>
                                  <a:cubicBezTo>
                                    <a:pt x="1920" y="7"/>
                                    <a:pt x="1927" y="0"/>
                                    <a:pt x="1936" y="0"/>
                                  </a:cubicBezTo>
                                  <a:close/>
                                  <a:moveTo>
                                    <a:pt x="2320" y="0"/>
                                  </a:moveTo>
                                  <a:lnTo>
                                    <a:pt x="2544" y="0"/>
                                  </a:lnTo>
                                  <a:cubicBezTo>
                                    <a:pt x="2553" y="0"/>
                                    <a:pt x="2560" y="7"/>
                                    <a:pt x="2560" y="16"/>
                                  </a:cubicBezTo>
                                  <a:cubicBezTo>
                                    <a:pt x="2560" y="25"/>
                                    <a:pt x="2553" y="32"/>
                                    <a:pt x="2544" y="32"/>
                                  </a:cubicBezTo>
                                  <a:lnTo>
                                    <a:pt x="2320" y="32"/>
                                  </a:lnTo>
                                  <a:cubicBezTo>
                                    <a:pt x="2311" y="32"/>
                                    <a:pt x="2304" y="25"/>
                                    <a:pt x="2304" y="16"/>
                                  </a:cubicBezTo>
                                  <a:cubicBezTo>
                                    <a:pt x="2304" y="7"/>
                                    <a:pt x="2311" y="0"/>
                                    <a:pt x="2320" y="0"/>
                                  </a:cubicBezTo>
                                  <a:close/>
                                  <a:moveTo>
                                    <a:pt x="2704" y="0"/>
                                  </a:moveTo>
                                  <a:lnTo>
                                    <a:pt x="2928" y="0"/>
                                  </a:lnTo>
                                  <a:cubicBezTo>
                                    <a:pt x="2937" y="0"/>
                                    <a:pt x="2944" y="7"/>
                                    <a:pt x="2944" y="16"/>
                                  </a:cubicBezTo>
                                  <a:cubicBezTo>
                                    <a:pt x="2944" y="25"/>
                                    <a:pt x="2937" y="32"/>
                                    <a:pt x="2928" y="32"/>
                                  </a:cubicBezTo>
                                  <a:lnTo>
                                    <a:pt x="2704" y="32"/>
                                  </a:lnTo>
                                  <a:cubicBezTo>
                                    <a:pt x="2695" y="32"/>
                                    <a:pt x="2688" y="25"/>
                                    <a:pt x="2688" y="16"/>
                                  </a:cubicBezTo>
                                  <a:cubicBezTo>
                                    <a:pt x="2688" y="7"/>
                                    <a:pt x="2695" y="0"/>
                                    <a:pt x="2704" y="0"/>
                                  </a:cubicBezTo>
                                  <a:close/>
                                  <a:moveTo>
                                    <a:pt x="3088" y="0"/>
                                  </a:moveTo>
                                  <a:lnTo>
                                    <a:pt x="3312" y="0"/>
                                  </a:lnTo>
                                  <a:cubicBezTo>
                                    <a:pt x="3321" y="0"/>
                                    <a:pt x="3328" y="7"/>
                                    <a:pt x="3328" y="16"/>
                                  </a:cubicBezTo>
                                  <a:cubicBezTo>
                                    <a:pt x="3328" y="25"/>
                                    <a:pt x="3321" y="32"/>
                                    <a:pt x="3312" y="32"/>
                                  </a:cubicBezTo>
                                  <a:lnTo>
                                    <a:pt x="3088" y="32"/>
                                  </a:lnTo>
                                  <a:cubicBezTo>
                                    <a:pt x="3079" y="32"/>
                                    <a:pt x="3072" y="25"/>
                                    <a:pt x="3072" y="16"/>
                                  </a:cubicBezTo>
                                  <a:cubicBezTo>
                                    <a:pt x="3072" y="7"/>
                                    <a:pt x="3079" y="0"/>
                                    <a:pt x="3088" y="0"/>
                                  </a:cubicBezTo>
                                  <a:close/>
                                  <a:moveTo>
                                    <a:pt x="3472" y="0"/>
                                  </a:moveTo>
                                  <a:lnTo>
                                    <a:pt x="3696" y="0"/>
                                  </a:lnTo>
                                  <a:cubicBezTo>
                                    <a:pt x="3705" y="0"/>
                                    <a:pt x="3712" y="7"/>
                                    <a:pt x="3712" y="16"/>
                                  </a:cubicBezTo>
                                  <a:cubicBezTo>
                                    <a:pt x="3712" y="25"/>
                                    <a:pt x="3705" y="32"/>
                                    <a:pt x="3696" y="32"/>
                                  </a:cubicBezTo>
                                  <a:lnTo>
                                    <a:pt x="3472" y="32"/>
                                  </a:lnTo>
                                  <a:cubicBezTo>
                                    <a:pt x="3463" y="32"/>
                                    <a:pt x="3456" y="25"/>
                                    <a:pt x="3456" y="16"/>
                                  </a:cubicBezTo>
                                  <a:cubicBezTo>
                                    <a:pt x="3456" y="7"/>
                                    <a:pt x="3463" y="0"/>
                                    <a:pt x="3472" y="0"/>
                                  </a:cubicBezTo>
                                  <a:close/>
                                  <a:moveTo>
                                    <a:pt x="3856" y="0"/>
                                  </a:moveTo>
                                  <a:lnTo>
                                    <a:pt x="4080" y="0"/>
                                  </a:lnTo>
                                  <a:cubicBezTo>
                                    <a:pt x="4089" y="0"/>
                                    <a:pt x="4096" y="7"/>
                                    <a:pt x="4096" y="16"/>
                                  </a:cubicBezTo>
                                  <a:cubicBezTo>
                                    <a:pt x="4096" y="25"/>
                                    <a:pt x="4089" y="32"/>
                                    <a:pt x="4080" y="32"/>
                                  </a:cubicBezTo>
                                  <a:lnTo>
                                    <a:pt x="3856" y="32"/>
                                  </a:lnTo>
                                  <a:cubicBezTo>
                                    <a:pt x="3847" y="32"/>
                                    <a:pt x="3840" y="25"/>
                                    <a:pt x="3840" y="16"/>
                                  </a:cubicBezTo>
                                  <a:cubicBezTo>
                                    <a:pt x="3840" y="7"/>
                                    <a:pt x="3847" y="0"/>
                                    <a:pt x="3856" y="0"/>
                                  </a:cubicBezTo>
                                  <a:close/>
                                  <a:moveTo>
                                    <a:pt x="4240" y="0"/>
                                  </a:moveTo>
                                  <a:lnTo>
                                    <a:pt x="4464" y="0"/>
                                  </a:lnTo>
                                  <a:cubicBezTo>
                                    <a:pt x="4473" y="0"/>
                                    <a:pt x="4480" y="7"/>
                                    <a:pt x="4480" y="16"/>
                                  </a:cubicBezTo>
                                  <a:cubicBezTo>
                                    <a:pt x="4480" y="25"/>
                                    <a:pt x="4473" y="32"/>
                                    <a:pt x="4464" y="32"/>
                                  </a:cubicBezTo>
                                  <a:lnTo>
                                    <a:pt x="4240" y="32"/>
                                  </a:lnTo>
                                  <a:cubicBezTo>
                                    <a:pt x="4231" y="32"/>
                                    <a:pt x="4224" y="25"/>
                                    <a:pt x="4224" y="16"/>
                                  </a:cubicBezTo>
                                  <a:cubicBezTo>
                                    <a:pt x="4224" y="7"/>
                                    <a:pt x="4231" y="0"/>
                                    <a:pt x="4240" y="0"/>
                                  </a:cubicBezTo>
                                  <a:close/>
                                  <a:moveTo>
                                    <a:pt x="4624" y="0"/>
                                  </a:moveTo>
                                  <a:lnTo>
                                    <a:pt x="4848" y="0"/>
                                  </a:lnTo>
                                  <a:cubicBezTo>
                                    <a:pt x="4857" y="0"/>
                                    <a:pt x="4864" y="7"/>
                                    <a:pt x="4864" y="16"/>
                                  </a:cubicBezTo>
                                  <a:cubicBezTo>
                                    <a:pt x="4864" y="25"/>
                                    <a:pt x="4857" y="32"/>
                                    <a:pt x="4848" y="32"/>
                                  </a:cubicBezTo>
                                  <a:lnTo>
                                    <a:pt x="4624" y="32"/>
                                  </a:lnTo>
                                  <a:cubicBezTo>
                                    <a:pt x="4615" y="32"/>
                                    <a:pt x="4608" y="25"/>
                                    <a:pt x="4608" y="16"/>
                                  </a:cubicBezTo>
                                  <a:cubicBezTo>
                                    <a:pt x="4608" y="7"/>
                                    <a:pt x="4615" y="0"/>
                                    <a:pt x="4624" y="0"/>
                                  </a:cubicBezTo>
                                  <a:close/>
                                  <a:moveTo>
                                    <a:pt x="5008" y="0"/>
                                  </a:moveTo>
                                  <a:lnTo>
                                    <a:pt x="5232" y="0"/>
                                  </a:lnTo>
                                  <a:cubicBezTo>
                                    <a:pt x="5241" y="0"/>
                                    <a:pt x="5248" y="7"/>
                                    <a:pt x="5248" y="16"/>
                                  </a:cubicBezTo>
                                  <a:cubicBezTo>
                                    <a:pt x="5248" y="25"/>
                                    <a:pt x="5241" y="32"/>
                                    <a:pt x="5232" y="32"/>
                                  </a:cubicBezTo>
                                  <a:lnTo>
                                    <a:pt x="5008" y="32"/>
                                  </a:lnTo>
                                  <a:cubicBezTo>
                                    <a:pt x="4999" y="32"/>
                                    <a:pt x="4992" y="25"/>
                                    <a:pt x="4992" y="16"/>
                                  </a:cubicBezTo>
                                  <a:cubicBezTo>
                                    <a:pt x="4992" y="7"/>
                                    <a:pt x="4999" y="0"/>
                                    <a:pt x="5008" y="0"/>
                                  </a:cubicBezTo>
                                  <a:close/>
                                  <a:moveTo>
                                    <a:pt x="5392" y="0"/>
                                  </a:moveTo>
                                  <a:lnTo>
                                    <a:pt x="5616" y="0"/>
                                  </a:lnTo>
                                  <a:cubicBezTo>
                                    <a:pt x="5625" y="0"/>
                                    <a:pt x="5632" y="7"/>
                                    <a:pt x="5632" y="16"/>
                                  </a:cubicBezTo>
                                  <a:cubicBezTo>
                                    <a:pt x="5632" y="25"/>
                                    <a:pt x="5625" y="32"/>
                                    <a:pt x="5616" y="32"/>
                                  </a:cubicBezTo>
                                  <a:lnTo>
                                    <a:pt x="5392" y="32"/>
                                  </a:lnTo>
                                  <a:cubicBezTo>
                                    <a:pt x="5383" y="32"/>
                                    <a:pt x="5376" y="25"/>
                                    <a:pt x="5376" y="16"/>
                                  </a:cubicBezTo>
                                  <a:cubicBezTo>
                                    <a:pt x="5376" y="7"/>
                                    <a:pt x="5383" y="0"/>
                                    <a:pt x="5392" y="0"/>
                                  </a:cubicBezTo>
                                  <a:close/>
                                  <a:moveTo>
                                    <a:pt x="5776" y="0"/>
                                  </a:moveTo>
                                  <a:lnTo>
                                    <a:pt x="6000" y="0"/>
                                  </a:lnTo>
                                  <a:cubicBezTo>
                                    <a:pt x="6009" y="0"/>
                                    <a:pt x="6016" y="7"/>
                                    <a:pt x="6016" y="16"/>
                                  </a:cubicBezTo>
                                  <a:cubicBezTo>
                                    <a:pt x="6016" y="25"/>
                                    <a:pt x="6009" y="32"/>
                                    <a:pt x="6000" y="32"/>
                                  </a:cubicBezTo>
                                  <a:lnTo>
                                    <a:pt x="5776" y="32"/>
                                  </a:lnTo>
                                  <a:cubicBezTo>
                                    <a:pt x="5767" y="32"/>
                                    <a:pt x="5760" y="25"/>
                                    <a:pt x="5760" y="16"/>
                                  </a:cubicBezTo>
                                  <a:cubicBezTo>
                                    <a:pt x="5760" y="7"/>
                                    <a:pt x="5767" y="0"/>
                                    <a:pt x="5776" y="0"/>
                                  </a:cubicBezTo>
                                  <a:close/>
                                  <a:moveTo>
                                    <a:pt x="6160" y="0"/>
                                  </a:moveTo>
                                  <a:lnTo>
                                    <a:pt x="6384" y="0"/>
                                  </a:lnTo>
                                  <a:cubicBezTo>
                                    <a:pt x="6393" y="0"/>
                                    <a:pt x="6400" y="7"/>
                                    <a:pt x="6400" y="16"/>
                                  </a:cubicBezTo>
                                  <a:cubicBezTo>
                                    <a:pt x="6400" y="25"/>
                                    <a:pt x="6393" y="32"/>
                                    <a:pt x="6384" y="32"/>
                                  </a:cubicBezTo>
                                  <a:lnTo>
                                    <a:pt x="6160" y="32"/>
                                  </a:lnTo>
                                  <a:cubicBezTo>
                                    <a:pt x="6151" y="32"/>
                                    <a:pt x="6144" y="25"/>
                                    <a:pt x="6144" y="16"/>
                                  </a:cubicBezTo>
                                  <a:cubicBezTo>
                                    <a:pt x="6144" y="7"/>
                                    <a:pt x="6151" y="0"/>
                                    <a:pt x="6160" y="0"/>
                                  </a:cubicBezTo>
                                  <a:close/>
                                  <a:moveTo>
                                    <a:pt x="6544" y="0"/>
                                  </a:moveTo>
                                  <a:lnTo>
                                    <a:pt x="6768" y="0"/>
                                  </a:lnTo>
                                  <a:cubicBezTo>
                                    <a:pt x="6777" y="0"/>
                                    <a:pt x="6784" y="7"/>
                                    <a:pt x="6784" y="16"/>
                                  </a:cubicBezTo>
                                  <a:cubicBezTo>
                                    <a:pt x="6784" y="25"/>
                                    <a:pt x="6777" y="32"/>
                                    <a:pt x="6768" y="32"/>
                                  </a:cubicBezTo>
                                  <a:lnTo>
                                    <a:pt x="6544" y="32"/>
                                  </a:lnTo>
                                  <a:cubicBezTo>
                                    <a:pt x="6535" y="32"/>
                                    <a:pt x="6528" y="25"/>
                                    <a:pt x="6528" y="16"/>
                                  </a:cubicBezTo>
                                  <a:cubicBezTo>
                                    <a:pt x="6528" y="7"/>
                                    <a:pt x="6535" y="0"/>
                                    <a:pt x="6544" y="0"/>
                                  </a:cubicBezTo>
                                  <a:close/>
                                  <a:moveTo>
                                    <a:pt x="6928" y="0"/>
                                  </a:moveTo>
                                  <a:lnTo>
                                    <a:pt x="7152" y="0"/>
                                  </a:lnTo>
                                  <a:cubicBezTo>
                                    <a:pt x="7161" y="0"/>
                                    <a:pt x="7168" y="7"/>
                                    <a:pt x="7168" y="16"/>
                                  </a:cubicBezTo>
                                  <a:cubicBezTo>
                                    <a:pt x="7168" y="25"/>
                                    <a:pt x="7161" y="32"/>
                                    <a:pt x="7152" y="32"/>
                                  </a:cubicBezTo>
                                  <a:lnTo>
                                    <a:pt x="6928" y="32"/>
                                  </a:lnTo>
                                  <a:cubicBezTo>
                                    <a:pt x="6919" y="32"/>
                                    <a:pt x="6912" y="25"/>
                                    <a:pt x="6912" y="16"/>
                                  </a:cubicBezTo>
                                  <a:cubicBezTo>
                                    <a:pt x="6912" y="7"/>
                                    <a:pt x="6919" y="0"/>
                                    <a:pt x="6928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176"/>
                          <wps:cNvSpPr>
                            <a:spLocks/>
                          </wps:cNvSpPr>
                          <wps:spPr bwMode="auto">
                            <a:xfrm>
                              <a:off x="525" y="689"/>
                              <a:ext cx="182" cy="121"/>
                            </a:xfrm>
                            <a:custGeom>
                              <a:avLst/>
                              <a:gdLst>
                                <a:gd name="T0" fmla="*/ 182 w 182"/>
                                <a:gd name="T1" fmla="*/ 121 h 121"/>
                                <a:gd name="T2" fmla="*/ 0 w 182"/>
                                <a:gd name="T3" fmla="*/ 61 h 121"/>
                                <a:gd name="T4" fmla="*/ 182 w 182"/>
                                <a:gd name="T5" fmla="*/ 0 h 121"/>
                                <a:gd name="T6" fmla="*/ 182 w 182"/>
                                <a:gd name="T7" fmla="*/ 121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2" h="121">
                                  <a:moveTo>
                                    <a:pt x="182" y="121"/>
                                  </a:moveTo>
                                  <a:lnTo>
                                    <a:pt x="0" y="61"/>
                                  </a:lnTo>
                                  <a:lnTo>
                                    <a:pt x="182" y="0"/>
                                  </a:lnTo>
                                  <a:lnTo>
                                    <a:pt x="182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177"/>
                          <wps:cNvSpPr>
                            <a:spLocks/>
                          </wps:cNvSpPr>
                          <wps:spPr bwMode="auto">
                            <a:xfrm>
                              <a:off x="4577" y="699"/>
                              <a:ext cx="183" cy="121"/>
                            </a:xfrm>
                            <a:custGeom>
                              <a:avLst/>
                              <a:gdLst>
                                <a:gd name="T0" fmla="*/ 0 w 183"/>
                                <a:gd name="T1" fmla="*/ 0 h 121"/>
                                <a:gd name="T2" fmla="*/ 183 w 183"/>
                                <a:gd name="T3" fmla="*/ 61 h 121"/>
                                <a:gd name="T4" fmla="*/ 0 w 183"/>
                                <a:gd name="T5" fmla="*/ 121 h 121"/>
                                <a:gd name="T6" fmla="*/ 0 w 183"/>
                                <a:gd name="T7" fmla="*/ 0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3" h="121">
                                  <a:moveTo>
                                    <a:pt x="0" y="0"/>
                                  </a:moveTo>
                                  <a:lnTo>
                                    <a:pt x="183" y="61"/>
                                  </a:lnTo>
                                  <a:lnTo>
                                    <a:pt x="0" y="12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Rectangle 178"/>
                          <wps:cNvSpPr>
                            <a:spLocks noChangeArrowheads="1"/>
                          </wps:cNvSpPr>
                          <wps:spPr bwMode="auto">
                            <a:xfrm>
                              <a:off x="2148" y="473"/>
                              <a:ext cx="1339" cy="4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BDDAFDC" w14:textId="607B0C26" w:rsidR="0063794A" w:rsidRPr="00761D1E" w:rsidRDefault="0063794A">
                                <w:pPr>
                                  <w:rPr>
                                    <w:sz w:val="18"/>
                                  </w:rPr>
                                </w:pPr>
                                <w:r w:rsidRPr="00761D1E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</w:rPr>
                                  <w:t>UL/DL Data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69" name="Rectangle 179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3" y="1083"/>
                              <a:ext cx="3873" cy="58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189"/>
                          <wps:cNvSpPr>
                            <a:spLocks noEditPoints="1"/>
                          </wps:cNvSpPr>
                          <wps:spPr bwMode="auto">
                            <a:xfrm>
                              <a:off x="692" y="5171"/>
                              <a:ext cx="5327" cy="17"/>
                            </a:xfrm>
                            <a:custGeom>
                              <a:avLst/>
                              <a:gdLst>
                                <a:gd name="T0" fmla="*/ 256 w 9856"/>
                                <a:gd name="T1" fmla="*/ 16 h 32"/>
                                <a:gd name="T2" fmla="*/ 0 w 9856"/>
                                <a:gd name="T3" fmla="*/ 16 h 32"/>
                                <a:gd name="T4" fmla="*/ 624 w 9856"/>
                                <a:gd name="T5" fmla="*/ 0 h 32"/>
                                <a:gd name="T6" fmla="*/ 400 w 9856"/>
                                <a:gd name="T7" fmla="*/ 32 h 32"/>
                                <a:gd name="T8" fmla="*/ 784 w 9856"/>
                                <a:gd name="T9" fmla="*/ 0 h 32"/>
                                <a:gd name="T10" fmla="*/ 1008 w 9856"/>
                                <a:gd name="T11" fmla="*/ 32 h 32"/>
                                <a:gd name="T12" fmla="*/ 784 w 9856"/>
                                <a:gd name="T13" fmla="*/ 0 h 32"/>
                                <a:gd name="T14" fmla="*/ 1408 w 9856"/>
                                <a:gd name="T15" fmla="*/ 16 h 32"/>
                                <a:gd name="T16" fmla="*/ 1152 w 9856"/>
                                <a:gd name="T17" fmla="*/ 16 h 32"/>
                                <a:gd name="T18" fmla="*/ 1776 w 9856"/>
                                <a:gd name="T19" fmla="*/ 0 h 32"/>
                                <a:gd name="T20" fmla="*/ 1552 w 9856"/>
                                <a:gd name="T21" fmla="*/ 32 h 32"/>
                                <a:gd name="T22" fmla="*/ 1936 w 9856"/>
                                <a:gd name="T23" fmla="*/ 0 h 32"/>
                                <a:gd name="T24" fmla="*/ 2160 w 9856"/>
                                <a:gd name="T25" fmla="*/ 32 h 32"/>
                                <a:gd name="T26" fmla="*/ 1936 w 9856"/>
                                <a:gd name="T27" fmla="*/ 0 h 32"/>
                                <a:gd name="T28" fmla="*/ 2560 w 9856"/>
                                <a:gd name="T29" fmla="*/ 16 h 32"/>
                                <a:gd name="T30" fmla="*/ 2304 w 9856"/>
                                <a:gd name="T31" fmla="*/ 16 h 32"/>
                                <a:gd name="T32" fmla="*/ 2928 w 9856"/>
                                <a:gd name="T33" fmla="*/ 0 h 32"/>
                                <a:gd name="T34" fmla="*/ 2704 w 9856"/>
                                <a:gd name="T35" fmla="*/ 32 h 32"/>
                                <a:gd name="T36" fmla="*/ 3088 w 9856"/>
                                <a:gd name="T37" fmla="*/ 0 h 32"/>
                                <a:gd name="T38" fmla="*/ 3312 w 9856"/>
                                <a:gd name="T39" fmla="*/ 32 h 32"/>
                                <a:gd name="T40" fmla="*/ 3088 w 9856"/>
                                <a:gd name="T41" fmla="*/ 0 h 32"/>
                                <a:gd name="T42" fmla="*/ 3712 w 9856"/>
                                <a:gd name="T43" fmla="*/ 16 h 32"/>
                                <a:gd name="T44" fmla="*/ 3456 w 9856"/>
                                <a:gd name="T45" fmla="*/ 16 h 32"/>
                                <a:gd name="T46" fmla="*/ 4080 w 9856"/>
                                <a:gd name="T47" fmla="*/ 0 h 32"/>
                                <a:gd name="T48" fmla="*/ 3856 w 9856"/>
                                <a:gd name="T49" fmla="*/ 32 h 32"/>
                                <a:gd name="T50" fmla="*/ 4240 w 9856"/>
                                <a:gd name="T51" fmla="*/ 0 h 32"/>
                                <a:gd name="T52" fmla="*/ 4464 w 9856"/>
                                <a:gd name="T53" fmla="*/ 32 h 32"/>
                                <a:gd name="T54" fmla="*/ 4240 w 9856"/>
                                <a:gd name="T55" fmla="*/ 0 h 32"/>
                                <a:gd name="T56" fmla="*/ 4864 w 9856"/>
                                <a:gd name="T57" fmla="*/ 16 h 32"/>
                                <a:gd name="T58" fmla="*/ 4608 w 9856"/>
                                <a:gd name="T59" fmla="*/ 16 h 32"/>
                                <a:gd name="T60" fmla="*/ 5232 w 9856"/>
                                <a:gd name="T61" fmla="*/ 0 h 32"/>
                                <a:gd name="T62" fmla="*/ 5008 w 9856"/>
                                <a:gd name="T63" fmla="*/ 32 h 32"/>
                                <a:gd name="T64" fmla="*/ 5392 w 9856"/>
                                <a:gd name="T65" fmla="*/ 0 h 32"/>
                                <a:gd name="T66" fmla="*/ 5616 w 9856"/>
                                <a:gd name="T67" fmla="*/ 32 h 32"/>
                                <a:gd name="T68" fmla="*/ 5392 w 9856"/>
                                <a:gd name="T69" fmla="*/ 0 h 32"/>
                                <a:gd name="T70" fmla="*/ 6016 w 9856"/>
                                <a:gd name="T71" fmla="*/ 16 h 32"/>
                                <a:gd name="T72" fmla="*/ 5760 w 9856"/>
                                <a:gd name="T73" fmla="*/ 16 h 32"/>
                                <a:gd name="T74" fmla="*/ 6384 w 9856"/>
                                <a:gd name="T75" fmla="*/ 0 h 32"/>
                                <a:gd name="T76" fmla="*/ 6160 w 9856"/>
                                <a:gd name="T77" fmla="*/ 32 h 32"/>
                                <a:gd name="T78" fmla="*/ 6544 w 9856"/>
                                <a:gd name="T79" fmla="*/ 0 h 32"/>
                                <a:gd name="T80" fmla="*/ 6768 w 9856"/>
                                <a:gd name="T81" fmla="*/ 32 h 32"/>
                                <a:gd name="T82" fmla="*/ 6544 w 9856"/>
                                <a:gd name="T83" fmla="*/ 0 h 32"/>
                                <a:gd name="T84" fmla="*/ 7168 w 9856"/>
                                <a:gd name="T85" fmla="*/ 16 h 32"/>
                                <a:gd name="T86" fmla="*/ 6912 w 9856"/>
                                <a:gd name="T87" fmla="*/ 16 h 32"/>
                                <a:gd name="T88" fmla="*/ 7536 w 9856"/>
                                <a:gd name="T89" fmla="*/ 0 h 32"/>
                                <a:gd name="T90" fmla="*/ 7312 w 9856"/>
                                <a:gd name="T91" fmla="*/ 32 h 32"/>
                                <a:gd name="T92" fmla="*/ 7696 w 9856"/>
                                <a:gd name="T93" fmla="*/ 0 h 32"/>
                                <a:gd name="T94" fmla="*/ 7920 w 9856"/>
                                <a:gd name="T95" fmla="*/ 32 h 32"/>
                                <a:gd name="T96" fmla="*/ 7696 w 9856"/>
                                <a:gd name="T97" fmla="*/ 0 h 32"/>
                                <a:gd name="T98" fmla="*/ 8320 w 9856"/>
                                <a:gd name="T99" fmla="*/ 16 h 32"/>
                                <a:gd name="T100" fmla="*/ 8064 w 9856"/>
                                <a:gd name="T101" fmla="*/ 16 h 32"/>
                                <a:gd name="T102" fmla="*/ 8688 w 9856"/>
                                <a:gd name="T103" fmla="*/ 0 h 32"/>
                                <a:gd name="T104" fmla="*/ 8464 w 9856"/>
                                <a:gd name="T105" fmla="*/ 32 h 32"/>
                                <a:gd name="T106" fmla="*/ 8848 w 9856"/>
                                <a:gd name="T107" fmla="*/ 0 h 32"/>
                                <a:gd name="T108" fmla="*/ 9072 w 9856"/>
                                <a:gd name="T109" fmla="*/ 32 h 32"/>
                                <a:gd name="T110" fmla="*/ 8848 w 9856"/>
                                <a:gd name="T111" fmla="*/ 0 h 32"/>
                                <a:gd name="T112" fmla="*/ 9472 w 9856"/>
                                <a:gd name="T113" fmla="*/ 16 h 32"/>
                                <a:gd name="T114" fmla="*/ 9216 w 9856"/>
                                <a:gd name="T115" fmla="*/ 16 h 32"/>
                                <a:gd name="T116" fmla="*/ 9840 w 9856"/>
                                <a:gd name="T117" fmla="*/ 0 h 32"/>
                                <a:gd name="T118" fmla="*/ 9616 w 9856"/>
                                <a:gd name="T119" fmla="*/ 32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9856" h="32">
                                  <a:moveTo>
                                    <a:pt x="16" y="0"/>
                                  </a:moveTo>
                                  <a:lnTo>
                                    <a:pt x="240" y="0"/>
                                  </a:lnTo>
                                  <a:cubicBezTo>
                                    <a:pt x="249" y="0"/>
                                    <a:pt x="256" y="7"/>
                                    <a:pt x="256" y="16"/>
                                  </a:cubicBezTo>
                                  <a:cubicBezTo>
                                    <a:pt x="256" y="25"/>
                                    <a:pt x="249" y="32"/>
                                    <a:pt x="240" y="32"/>
                                  </a:cubicBezTo>
                                  <a:lnTo>
                                    <a:pt x="16" y="32"/>
                                  </a:lnTo>
                                  <a:cubicBezTo>
                                    <a:pt x="7" y="32"/>
                                    <a:pt x="0" y="25"/>
                                    <a:pt x="0" y="16"/>
                                  </a:cubicBezTo>
                                  <a:cubicBezTo>
                                    <a:pt x="0" y="7"/>
                                    <a:pt x="7" y="0"/>
                                    <a:pt x="16" y="0"/>
                                  </a:cubicBezTo>
                                  <a:close/>
                                  <a:moveTo>
                                    <a:pt x="400" y="0"/>
                                  </a:moveTo>
                                  <a:lnTo>
                                    <a:pt x="624" y="0"/>
                                  </a:lnTo>
                                  <a:cubicBezTo>
                                    <a:pt x="633" y="0"/>
                                    <a:pt x="640" y="7"/>
                                    <a:pt x="640" y="16"/>
                                  </a:cubicBezTo>
                                  <a:cubicBezTo>
                                    <a:pt x="640" y="25"/>
                                    <a:pt x="633" y="32"/>
                                    <a:pt x="624" y="32"/>
                                  </a:cubicBezTo>
                                  <a:lnTo>
                                    <a:pt x="400" y="32"/>
                                  </a:lnTo>
                                  <a:cubicBezTo>
                                    <a:pt x="391" y="32"/>
                                    <a:pt x="384" y="25"/>
                                    <a:pt x="384" y="16"/>
                                  </a:cubicBezTo>
                                  <a:cubicBezTo>
                                    <a:pt x="384" y="7"/>
                                    <a:pt x="391" y="0"/>
                                    <a:pt x="400" y="0"/>
                                  </a:cubicBezTo>
                                  <a:close/>
                                  <a:moveTo>
                                    <a:pt x="784" y="0"/>
                                  </a:moveTo>
                                  <a:lnTo>
                                    <a:pt x="1008" y="0"/>
                                  </a:lnTo>
                                  <a:cubicBezTo>
                                    <a:pt x="1017" y="0"/>
                                    <a:pt x="1024" y="7"/>
                                    <a:pt x="1024" y="16"/>
                                  </a:cubicBezTo>
                                  <a:cubicBezTo>
                                    <a:pt x="1024" y="25"/>
                                    <a:pt x="1017" y="32"/>
                                    <a:pt x="1008" y="32"/>
                                  </a:cubicBezTo>
                                  <a:lnTo>
                                    <a:pt x="784" y="32"/>
                                  </a:lnTo>
                                  <a:cubicBezTo>
                                    <a:pt x="775" y="32"/>
                                    <a:pt x="768" y="25"/>
                                    <a:pt x="768" y="16"/>
                                  </a:cubicBezTo>
                                  <a:cubicBezTo>
                                    <a:pt x="768" y="7"/>
                                    <a:pt x="775" y="0"/>
                                    <a:pt x="784" y="0"/>
                                  </a:cubicBezTo>
                                  <a:close/>
                                  <a:moveTo>
                                    <a:pt x="1168" y="0"/>
                                  </a:moveTo>
                                  <a:lnTo>
                                    <a:pt x="1392" y="0"/>
                                  </a:lnTo>
                                  <a:cubicBezTo>
                                    <a:pt x="1401" y="0"/>
                                    <a:pt x="1408" y="7"/>
                                    <a:pt x="1408" y="16"/>
                                  </a:cubicBezTo>
                                  <a:cubicBezTo>
                                    <a:pt x="1408" y="25"/>
                                    <a:pt x="1401" y="32"/>
                                    <a:pt x="1392" y="32"/>
                                  </a:cubicBezTo>
                                  <a:lnTo>
                                    <a:pt x="1168" y="32"/>
                                  </a:lnTo>
                                  <a:cubicBezTo>
                                    <a:pt x="1159" y="32"/>
                                    <a:pt x="1152" y="25"/>
                                    <a:pt x="1152" y="16"/>
                                  </a:cubicBezTo>
                                  <a:cubicBezTo>
                                    <a:pt x="1152" y="7"/>
                                    <a:pt x="1159" y="0"/>
                                    <a:pt x="1168" y="0"/>
                                  </a:cubicBezTo>
                                  <a:close/>
                                  <a:moveTo>
                                    <a:pt x="1552" y="0"/>
                                  </a:moveTo>
                                  <a:lnTo>
                                    <a:pt x="1776" y="0"/>
                                  </a:lnTo>
                                  <a:cubicBezTo>
                                    <a:pt x="1785" y="0"/>
                                    <a:pt x="1792" y="7"/>
                                    <a:pt x="1792" y="16"/>
                                  </a:cubicBezTo>
                                  <a:cubicBezTo>
                                    <a:pt x="1792" y="25"/>
                                    <a:pt x="1785" y="32"/>
                                    <a:pt x="1776" y="32"/>
                                  </a:cubicBezTo>
                                  <a:lnTo>
                                    <a:pt x="1552" y="32"/>
                                  </a:lnTo>
                                  <a:cubicBezTo>
                                    <a:pt x="1543" y="32"/>
                                    <a:pt x="1536" y="25"/>
                                    <a:pt x="1536" y="16"/>
                                  </a:cubicBezTo>
                                  <a:cubicBezTo>
                                    <a:pt x="1536" y="7"/>
                                    <a:pt x="1543" y="0"/>
                                    <a:pt x="1552" y="0"/>
                                  </a:cubicBezTo>
                                  <a:close/>
                                  <a:moveTo>
                                    <a:pt x="1936" y="0"/>
                                  </a:moveTo>
                                  <a:lnTo>
                                    <a:pt x="2160" y="0"/>
                                  </a:lnTo>
                                  <a:cubicBezTo>
                                    <a:pt x="2169" y="0"/>
                                    <a:pt x="2176" y="7"/>
                                    <a:pt x="2176" y="16"/>
                                  </a:cubicBezTo>
                                  <a:cubicBezTo>
                                    <a:pt x="2176" y="25"/>
                                    <a:pt x="2169" y="32"/>
                                    <a:pt x="2160" y="32"/>
                                  </a:cubicBezTo>
                                  <a:lnTo>
                                    <a:pt x="1936" y="32"/>
                                  </a:lnTo>
                                  <a:cubicBezTo>
                                    <a:pt x="1927" y="32"/>
                                    <a:pt x="1920" y="25"/>
                                    <a:pt x="1920" y="16"/>
                                  </a:cubicBezTo>
                                  <a:cubicBezTo>
                                    <a:pt x="1920" y="7"/>
                                    <a:pt x="1927" y="0"/>
                                    <a:pt x="1936" y="0"/>
                                  </a:cubicBezTo>
                                  <a:close/>
                                  <a:moveTo>
                                    <a:pt x="2320" y="0"/>
                                  </a:moveTo>
                                  <a:lnTo>
                                    <a:pt x="2544" y="0"/>
                                  </a:lnTo>
                                  <a:cubicBezTo>
                                    <a:pt x="2553" y="0"/>
                                    <a:pt x="2560" y="7"/>
                                    <a:pt x="2560" y="16"/>
                                  </a:cubicBezTo>
                                  <a:cubicBezTo>
                                    <a:pt x="2560" y="25"/>
                                    <a:pt x="2553" y="32"/>
                                    <a:pt x="2544" y="32"/>
                                  </a:cubicBezTo>
                                  <a:lnTo>
                                    <a:pt x="2320" y="32"/>
                                  </a:lnTo>
                                  <a:cubicBezTo>
                                    <a:pt x="2311" y="32"/>
                                    <a:pt x="2304" y="25"/>
                                    <a:pt x="2304" y="16"/>
                                  </a:cubicBezTo>
                                  <a:cubicBezTo>
                                    <a:pt x="2304" y="7"/>
                                    <a:pt x="2311" y="0"/>
                                    <a:pt x="2320" y="0"/>
                                  </a:cubicBezTo>
                                  <a:close/>
                                  <a:moveTo>
                                    <a:pt x="2704" y="0"/>
                                  </a:moveTo>
                                  <a:lnTo>
                                    <a:pt x="2928" y="0"/>
                                  </a:lnTo>
                                  <a:cubicBezTo>
                                    <a:pt x="2937" y="0"/>
                                    <a:pt x="2944" y="7"/>
                                    <a:pt x="2944" y="16"/>
                                  </a:cubicBezTo>
                                  <a:cubicBezTo>
                                    <a:pt x="2944" y="25"/>
                                    <a:pt x="2937" y="32"/>
                                    <a:pt x="2928" y="32"/>
                                  </a:cubicBezTo>
                                  <a:lnTo>
                                    <a:pt x="2704" y="32"/>
                                  </a:lnTo>
                                  <a:cubicBezTo>
                                    <a:pt x="2695" y="32"/>
                                    <a:pt x="2688" y="25"/>
                                    <a:pt x="2688" y="16"/>
                                  </a:cubicBezTo>
                                  <a:cubicBezTo>
                                    <a:pt x="2688" y="7"/>
                                    <a:pt x="2695" y="0"/>
                                    <a:pt x="2704" y="0"/>
                                  </a:cubicBezTo>
                                  <a:close/>
                                  <a:moveTo>
                                    <a:pt x="3088" y="0"/>
                                  </a:moveTo>
                                  <a:lnTo>
                                    <a:pt x="3312" y="0"/>
                                  </a:lnTo>
                                  <a:cubicBezTo>
                                    <a:pt x="3321" y="0"/>
                                    <a:pt x="3328" y="7"/>
                                    <a:pt x="3328" y="16"/>
                                  </a:cubicBezTo>
                                  <a:cubicBezTo>
                                    <a:pt x="3328" y="25"/>
                                    <a:pt x="3321" y="32"/>
                                    <a:pt x="3312" y="32"/>
                                  </a:cubicBezTo>
                                  <a:lnTo>
                                    <a:pt x="3088" y="32"/>
                                  </a:lnTo>
                                  <a:cubicBezTo>
                                    <a:pt x="3079" y="32"/>
                                    <a:pt x="3072" y="25"/>
                                    <a:pt x="3072" y="16"/>
                                  </a:cubicBezTo>
                                  <a:cubicBezTo>
                                    <a:pt x="3072" y="7"/>
                                    <a:pt x="3079" y="0"/>
                                    <a:pt x="3088" y="0"/>
                                  </a:cubicBezTo>
                                  <a:close/>
                                  <a:moveTo>
                                    <a:pt x="3472" y="0"/>
                                  </a:moveTo>
                                  <a:lnTo>
                                    <a:pt x="3696" y="0"/>
                                  </a:lnTo>
                                  <a:cubicBezTo>
                                    <a:pt x="3705" y="0"/>
                                    <a:pt x="3712" y="7"/>
                                    <a:pt x="3712" y="16"/>
                                  </a:cubicBezTo>
                                  <a:cubicBezTo>
                                    <a:pt x="3712" y="25"/>
                                    <a:pt x="3705" y="32"/>
                                    <a:pt x="3696" y="32"/>
                                  </a:cubicBezTo>
                                  <a:lnTo>
                                    <a:pt x="3472" y="32"/>
                                  </a:lnTo>
                                  <a:cubicBezTo>
                                    <a:pt x="3463" y="32"/>
                                    <a:pt x="3456" y="25"/>
                                    <a:pt x="3456" y="16"/>
                                  </a:cubicBezTo>
                                  <a:cubicBezTo>
                                    <a:pt x="3456" y="7"/>
                                    <a:pt x="3463" y="0"/>
                                    <a:pt x="3472" y="0"/>
                                  </a:cubicBezTo>
                                  <a:close/>
                                  <a:moveTo>
                                    <a:pt x="3856" y="0"/>
                                  </a:moveTo>
                                  <a:lnTo>
                                    <a:pt x="4080" y="0"/>
                                  </a:lnTo>
                                  <a:cubicBezTo>
                                    <a:pt x="4089" y="0"/>
                                    <a:pt x="4096" y="7"/>
                                    <a:pt x="4096" y="16"/>
                                  </a:cubicBezTo>
                                  <a:cubicBezTo>
                                    <a:pt x="4096" y="25"/>
                                    <a:pt x="4089" y="32"/>
                                    <a:pt x="4080" y="32"/>
                                  </a:cubicBezTo>
                                  <a:lnTo>
                                    <a:pt x="3856" y="32"/>
                                  </a:lnTo>
                                  <a:cubicBezTo>
                                    <a:pt x="3847" y="32"/>
                                    <a:pt x="3840" y="25"/>
                                    <a:pt x="3840" y="16"/>
                                  </a:cubicBezTo>
                                  <a:cubicBezTo>
                                    <a:pt x="3840" y="7"/>
                                    <a:pt x="3847" y="0"/>
                                    <a:pt x="3856" y="0"/>
                                  </a:cubicBezTo>
                                  <a:close/>
                                  <a:moveTo>
                                    <a:pt x="4240" y="0"/>
                                  </a:moveTo>
                                  <a:lnTo>
                                    <a:pt x="4464" y="0"/>
                                  </a:lnTo>
                                  <a:cubicBezTo>
                                    <a:pt x="4473" y="0"/>
                                    <a:pt x="4480" y="7"/>
                                    <a:pt x="4480" y="16"/>
                                  </a:cubicBezTo>
                                  <a:cubicBezTo>
                                    <a:pt x="4480" y="25"/>
                                    <a:pt x="4473" y="32"/>
                                    <a:pt x="4464" y="32"/>
                                  </a:cubicBezTo>
                                  <a:lnTo>
                                    <a:pt x="4240" y="32"/>
                                  </a:lnTo>
                                  <a:cubicBezTo>
                                    <a:pt x="4231" y="32"/>
                                    <a:pt x="4224" y="25"/>
                                    <a:pt x="4224" y="16"/>
                                  </a:cubicBezTo>
                                  <a:cubicBezTo>
                                    <a:pt x="4224" y="7"/>
                                    <a:pt x="4231" y="0"/>
                                    <a:pt x="4240" y="0"/>
                                  </a:cubicBezTo>
                                  <a:close/>
                                  <a:moveTo>
                                    <a:pt x="4624" y="0"/>
                                  </a:moveTo>
                                  <a:lnTo>
                                    <a:pt x="4848" y="0"/>
                                  </a:lnTo>
                                  <a:cubicBezTo>
                                    <a:pt x="4857" y="0"/>
                                    <a:pt x="4864" y="7"/>
                                    <a:pt x="4864" y="16"/>
                                  </a:cubicBezTo>
                                  <a:cubicBezTo>
                                    <a:pt x="4864" y="25"/>
                                    <a:pt x="4857" y="32"/>
                                    <a:pt x="4848" y="32"/>
                                  </a:cubicBezTo>
                                  <a:lnTo>
                                    <a:pt x="4624" y="32"/>
                                  </a:lnTo>
                                  <a:cubicBezTo>
                                    <a:pt x="4615" y="32"/>
                                    <a:pt x="4608" y="25"/>
                                    <a:pt x="4608" y="16"/>
                                  </a:cubicBezTo>
                                  <a:cubicBezTo>
                                    <a:pt x="4608" y="7"/>
                                    <a:pt x="4615" y="0"/>
                                    <a:pt x="4624" y="0"/>
                                  </a:cubicBezTo>
                                  <a:close/>
                                  <a:moveTo>
                                    <a:pt x="5008" y="0"/>
                                  </a:moveTo>
                                  <a:lnTo>
                                    <a:pt x="5232" y="0"/>
                                  </a:lnTo>
                                  <a:cubicBezTo>
                                    <a:pt x="5241" y="0"/>
                                    <a:pt x="5248" y="7"/>
                                    <a:pt x="5248" y="16"/>
                                  </a:cubicBezTo>
                                  <a:cubicBezTo>
                                    <a:pt x="5248" y="25"/>
                                    <a:pt x="5241" y="32"/>
                                    <a:pt x="5232" y="32"/>
                                  </a:cubicBezTo>
                                  <a:lnTo>
                                    <a:pt x="5008" y="32"/>
                                  </a:lnTo>
                                  <a:cubicBezTo>
                                    <a:pt x="4999" y="32"/>
                                    <a:pt x="4992" y="25"/>
                                    <a:pt x="4992" y="16"/>
                                  </a:cubicBezTo>
                                  <a:cubicBezTo>
                                    <a:pt x="4992" y="7"/>
                                    <a:pt x="4999" y="0"/>
                                    <a:pt x="5008" y="0"/>
                                  </a:cubicBezTo>
                                  <a:close/>
                                  <a:moveTo>
                                    <a:pt x="5392" y="0"/>
                                  </a:moveTo>
                                  <a:lnTo>
                                    <a:pt x="5616" y="0"/>
                                  </a:lnTo>
                                  <a:cubicBezTo>
                                    <a:pt x="5625" y="0"/>
                                    <a:pt x="5632" y="7"/>
                                    <a:pt x="5632" y="16"/>
                                  </a:cubicBezTo>
                                  <a:cubicBezTo>
                                    <a:pt x="5632" y="25"/>
                                    <a:pt x="5625" y="32"/>
                                    <a:pt x="5616" y="32"/>
                                  </a:cubicBezTo>
                                  <a:lnTo>
                                    <a:pt x="5392" y="32"/>
                                  </a:lnTo>
                                  <a:cubicBezTo>
                                    <a:pt x="5383" y="32"/>
                                    <a:pt x="5376" y="25"/>
                                    <a:pt x="5376" y="16"/>
                                  </a:cubicBezTo>
                                  <a:cubicBezTo>
                                    <a:pt x="5376" y="7"/>
                                    <a:pt x="5383" y="0"/>
                                    <a:pt x="5392" y="0"/>
                                  </a:cubicBezTo>
                                  <a:close/>
                                  <a:moveTo>
                                    <a:pt x="5776" y="0"/>
                                  </a:moveTo>
                                  <a:lnTo>
                                    <a:pt x="6000" y="0"/>
                                  </a:lnTo>
                                  <a:cubicBezTo>
                                    <a:pt x="6009" y="0"/>
                                    <a:pt x="6016" y="7"/>
                                    <a:pt x="6016" y="16"/>
                                  </a:cubicBezTo>
                                  <a:cubicBezTo>
                                    <a:pt x="6016" y="25"/>
                                    <a:pt x="6009" y="32"/>
                                    <a:pt x="6000" y="32"/>
                                  </a:cubicBezTo>
                                  <a:lnTo>
                                    <a:pt x="5776" y="32"/>
                                  </a:lnTo>
                                  <a:cubicBezTo>
                                    <a:pt x="5767" y="32"/>
                                    <a:pt x="5760" y="25"/>
                                    <a:pt x="5760" y="16"/>
                                  </a:cubicBezTo>
                                  <a:cubicBezTo>
                                    <a:pt x="5760" y="7"/>
                                    <a:pt x="5767" y="0"/>
                                    <a:pt x="5776" y="0"/>
                                  </a:cubicBezTo>
                                  <a:close/>
                                  <a:moveTo>
                                    <a:pt x="6160" y="0"/>
                                  </a:moveTo>
                                  <a:lnTo>
                                    <a:pt x="6384" y="0"/>
                                  </a:lnTo>
                                  <a:cubicBezTo>
                                    <a:pt x="6393" y="0"/>
                                    <a:pt x="6400" y="7"/>
                                    <a:pt x="6400" y="16"/>
                                  </a:cubicBezTo>
                                  <a:cubicBezTo>
                                    <a:pt x="6400" y="25"/>
                                    <a:pt x="6393" y="32"/>
                                    <a:pt x="6384" y="32"/>
                                  </a:cubicBezTo>
                                  <a:lnTo>
                                    <a:pt x="6160" y="32"/>
                                  </a:lnTo>
                                  <a:cubicBezTo>
                                    <a:pt x="6151" y="32"/>
                                    <a:pt x="6144" y="25"/>
                                    <a:pt x="6144" y="16"/>
                                  </a:cubicBezTo>
                                  <a:cubicBezTo>
                                    <a:pt x="6144" y="7"/>
                                    <a:pt x="6151" y="0"/>
                                    <a:pt x="6160" y="0"/>
                                  </a:cubicBezTo>
                                  <a:close/>
                                  <a:moveTo>
                                    <a:pt x="6544" y="0"/>
                                  </a:moveTo>
                                  <a:lnTo>
                                    <a:pt x="6768" y="0"/>
                                  </a:lnTo>
                                  <a:cubicBezTo>
                                    <a:pt x="6777" y="0"/>
                                    <a:pt x="6784" y="7"/>
                                    <a:pt x="6784" y="16"/>
                                  </a:cubicBezTo>
                                  <a:cubicBezTo>
                                    <a:pt x="6784" y="25"/>
                                    <a:pt x="6777" y="32"/>
                                    <a:pt x="6768" y="32"/>
                                  </a:cubicBezTo>
                                  <a:lnTo>
                                    <a:pt x="6544" y="32"/>
                                  </a:lnTo>
                                  <a:cubicBezTo>
                                    <a:pt x="6535" y="32"/>
                                    <a:pt x="6528" y="25"/>
                                    <a:pt x="6528" y="16"/>
                                  </a:cubicBezTo>
                                  <a:cubicBezTo>
                                    <a:pt x="6528" y="7"/>
                                    <a:pt x="6535" y="0"/>
                                    <a:pt x="6544" y="0"/>
                                  </a:cubicBezTo>
                                  <a:close/>
                                  <a:moveTo>
                                    <a:pt x="6928" y="0"/>
                                  </a:moveTo>
                                  <a:lnTo>
                                    <a:pt x="7152" y="0"/>
                                  </a:lnTo>
                                  <a:cubicBezTo>
                                    <a:pt x="7161" y="0"/>
                                    <a:pt x="7168" y="7"/>
                                    <a:pt x="7168" y="16"/>
                                  </a:cubicBezTo>
                                  <a:cubicBezTo>
                                    <a:pt x="7168" y="25"/>
                                    <a:pt x="7161" y="32"/>
                                    <a:pt x="7152" y="32"/>
                                  </a:cubicBezTo>
                                  <a:lnTo>
                                    <a:pt x="6928" y="32"/>
                                  </a:lnTo>
                                  <a:cubicBezTo>
                                    <a:pt x="6919" y="32"/>
                                    <a:pt x="6912" y="25"/>
                                    <a:pt x="6912" y="16"/>
                                  </a:cubicBezTo>
                                  <a:cubicBezTo>
                                    <a:pt x="6912" y="7"/>
                                    <a:pt x="6919" y="0"/>
                                    <a:pt x="6928" y="0"/>
                                  </a:cubicBezTo>
                                  <a:close/>
                                  <a:moveTo>
                                    <a:pt x="7312" y="0"/>
                                  </a:moveTo>
                                  <a:lnTo>
                                    <a:pt x="7536" y="0"/>
                                  </a:lnTo>
                                  <a:cubicBezTo>
                                    <a:pt x="7545" y="0"/>
                                    <a:pt x="7552" y="7"/>
                                    <a:pt x="7552" y="16"/>
                                  </a:cubicBezTo>
                                  <a:cubicBezTo>
                                    <a:pt x="7552" y="25"/>
                                    <a:pt x="7545" y="32"/>
                                    <a:pt x="7536" y="32"/>
                                  </a:cubicBezTo>
                                  <a:lnTo>
                                    <a:pt x="7312" y="32"/>
                                  </a:lnTo>
                                  <a:cubicBezTo>
                                    <a:pt x="7303" y="32"/>
                                    <a:pt x="7296" y="25"/>
                                    <a:pt x="7296" y="16"/>
                                  </a:cubicBezTo>
                                  <a:cubicBezTo>
                                    <a:pt x="7296" y="7"/>
                                    <a:pt x="7303" y="0"/>
                                    <a:pt x="7312" y="0"/>
                                  </a:cubicBezTo>
                                  <a:close/>
                                  <a:moveTo>
                                    <a:pt x="7696" y="0"/>
                                  </a:moveTo>
                                  <a:lnTo>
                                    <a:pt x="7920" y="0"/>
                                  </a:lnTo>
                                  <a:cubicBezTo>
                                    <a:pt x="7929" y="0"/>
                                    <a:pt x="7936" y="7"/>
                                    <a:pt x="7936" y="16"/>
                                  </a:cubicBezTo>
                                  <a:cubicBezTo>
                                    <a:pt x="7936" y="25"/>
                                    <a:pt x="7929" y="32"/>
                                    <a:pt x="7920" y="32"/>
                                  </a:cubicBezTo>
                                  <a:lnTo>
                                    <a:pt x="7696" y="32"/>
                                  </a:lnTo>
                                  <a:cubicBezTo>
                                    <a:pt x="7687" y="32"/>
                                    <a:pt x="7680" y="25"/>
                                    <a:pt x="7680" y="16"/>
                                  </a:cubicBezTo>
                                  <a:cubicBezTo>
                                    <a:pt x="7680" y="7"/>
                                    <a:pt x="7687" y="0"/>
                                    <a:pt x="7696" y="0"/>
                                  </a:cubicBezTo>
                                  <a:close/>
                                  <a:moveTo>
                                    <a:pt x="8080" y="0"/>
                                  </a:moveTo>
                                  <a:lnTo>
                                    <a:pt x="8304" y="0"/>
                                  </a:lnTo>
                                  <a:cubicBezTo>
                                    <a:pt x="8313" y="0"/>
                                    <a:pt x="8320" y="7"/>
                                    <a:pt x="8320" y="16"/>
                                  </a:cubicBezTo>
                                  <a:cubicBezTo>
                                    <a:pt x="8320" y="25"/>
                                    <a:pt x="8313" y="32"/>
                                    <a:pt x="8304" y="32"/>
                                  </a:cubicBezTo>
                                  <a:lnTo>
                                    <a:pt x="8080" y="32"/>
                                  </a:lnTo>
                                  <a:cubicBezTo>
                                    <a:pt x="8071" y="32"/>
                                    <a:pt x="8064" y="25"/>
                                    <a:pt x="8064" y="16"/>
                                  </a:cubicBezTo>
                                  <a:cubicBezTo>
                                    <a:pt x="8064" y="7"/>
                                    <a:pt x="8071" y="0"/>
                                    <a:pt x="8080" y="0"/>
                                  </a:cubicBezTo>
                                  <a:close/>
                                  <a:moveTo>
                                    <a:pt x="8464" y="0"/>
                                  </a:moveTo>
                                  <a:lnTo>
                                    <a:pt x="8688" y="0"/>
                                  </a:lnTo>
                                  <a:cubicBezTo>
                                    <a:pt x="8697" y="0"/>
                                    <a:pt x="8704" y="7"/>
                                    <a:pt x="8704" y="16"/>
                                  </a:cubicBezTo>
                                  <a:cubicBezTo>
                                    <a:pt x="8704" y="25"/>
                                    <a:pt x="8697" y="32"/>
                                    <a:pt x="8688" y="32"/>
                                  </a:cubicBezTo>
                                  <a:lnTo>
                                    <a:pt x="8464" y="32"/>
                                  </a:lnTo>
                                  <a:cubicBezTo>
                                    <a:pt x="8455" y="32"/>
                                    <a:pt x="8448" y="25"/>
                                    <a:pt x="8448" y="16"/>
                                  </a:cubicBezTo>
                                  <a:cubicBezTo>
                                    <a:pt x="8448" y="7"/>
                                    <a:pt x="8455" y="0"/>
                                    <a:pt x="8464" y="0"/>
                                  </a:cubicBezTo>
                                  <a:close/>
                                  <a:moveTo>
                                    <a:pt x="8848" y="0"/>
                                  </a:moveTo>
                                  <a:lnTo>
                                    <a:pt x="9072" y="0"/>
                                  </a:lnTo>
                                  <a:cubicBezTo>
                                    <a:pt x="9081" y="0"/>
                                    <a:pt x="9088" y="7"/>
                                    <a:pt x="9088" y="16"/>
                                  </a:cubicBezTo>
                                  <a:cubicBezTo>
                                    <a:pt x="9088" y="25"/>
                                    <a:pt x="9081" y="32"/>
                                    <a:pt x="9072" y="32"/>
                                  </a:cubicBezTo>
                                  <a:lnTo>
                                    <a:pt x="8848" y="32"/>
                                  </a:lnTo>
                                  <a:cubicBezTo>
                                    <a:pt x="8839" y="32"/>
                                    <a:pt x="8832" y="25"/>
                                    <a:pt x="8832" y="16"/>
                                  </a:cubicBezTo>
                                  <a:cubicBezTo>
                                    <a:pt x="8832" y="7"/>
                                    <a:pt x="8839" y="0"/>
                                    <a:pt x="8848" y="0"/>
                                  </a:cubicBezTo>
                                  <a:close/>
                                  <a:moveTo>
                                    <a:pt x="9232" y="0"/>
                                  </a:moveTo>
                                  <a:lnTo>
                                    <a:pt x="9456" y="0"/>
                                  </a:lnTo>
                                  <a:cubicBezTo>
                                    <a:pt x="9465" y="0"/>
                                    <a:pt x="9472" y="7"/>
                                    <a:pt x="9472" y="16"/>
                                  </a:cubicBezTo>
                                  <a:cubicBezTo>
                                    <a:pt x="9472" y="25"/>
                                    <a:pt x="9465" y="32"/>
                                    <a:pt x="9456" y="32"/>
                                  </a:cubicBezTo>
                                  <a:lnTo>
                                    <a:pt x="9232" y="32"/>
                                  </a:lnTo>
                                  <a:cubicBezTo>
                                    <a:pt x="9223" y="32"/>
                                    <a:pt x="9216" y="25"/>
                                    <a:pt x="9216" y="16"/>
                                  </a:cubicBezTo>
                                  <a:cubicBezTo>
                                    <a:pt x="9216" y="7"/>
                                    <a:pt x="9223" y="0"/>
                                    <a:pt x="9232" y="0"/>
                                  </a:cubicBezTo>
                                  <a:close/>
                                  <a:moveTo>
                                    <a:pt x="9616" y="0"/>
                                  </a:moveTo>
                                  <a:lnTo>
                                    <a:pt x="9840" y="0"/>
                                  </a:lnTo>
                                  <a:cubicBezTo>
                                    <a:pt x="9849" y="0"/>
                                    <a:pt x="9856" y="7"/>
                                    <a:pt x="9856" y="16"/>
                                  </a:cubicBezTo>
                                  <a:cubicBezTo>
                                    <a:pt x="9856" y="25"/>
                                    <a:pt x="9849" y="32"/>
                                    <a:pt x="9840" y="32"/>
                                  </a:cubicBezTo>
                                  <a:lnTo>
                                    <a:pt x="9616" y="32"/>
                                  </a:lnTo>
                                  <a:cubicBezTo>
                                    <a:pt x="9607" y="32"/>
                                    <a:pt x="9600" y="25"/>
                                    <a:pt x="9600" y="16"/>
                                  </a:cubicBezTo>
                                  <a:cubicBezTo>
                                    <a:pt x="9600" y="7"/>
                                    <a:pt x="9607" y="0"/>
                                    <a:pt x="9616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190"/>
                          <wps:cNvSpPr>
                            <a:spLocks/>
                          </wps:cNvSpPr>
                          <wps:spPr bwMode="auto">
                            <a:xfrm>
                              <a:off x="546" y="5119"/>
                              <a:ext cx="183" cy="121"/>
                            </a:xfrm>
                            <a:custGeom>
                              <a:avLst/>
                              <a:gdLst>
                                <a:gd name="T0" fmla="*/ 183 w 183"/>
                                <a:gd name="T1" fmla="*/ 121 h 121"/>
                                <a:gd name="T2" fmla="*/ 0 w 183"/>
                                <a:gd name="T3" fmla="*/ 60 h 121"/>
                                <a:gd name="T4" fmla="*/ 183 w 183"/>
                                <a:gd name="T5" fmla="*/ 0 h 121"/>
                                <a:gd name="T6" fmla="*/ 183 w 183"/>
                                <a:gd name="T7" fmla="*/ 121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3" h="121">
                                  <a:moveTo>
                                    <a:pt x="183" y="121"/>
                                  </a:moveTo>
                                  <a:lnTo>
                                    <a:pt x="0" y="60"/>
                                  </a:lnTo>
                                  <a:lnTo>
                                    <a:pt x="183" y="0"/>
                                  </a:lnTo>
                                  <a:lnTo>
                                    <a:pt x="183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191"/>
                          <wps:cNvSpPr>
                            <a:spLocks/>
                          </wps:cNvSpPr>
                          <wps:spPr bwMode="auto">
                            <a:xfrm>
                              <a:off x="6019" y="5129"/>
                              <a:ext cx="183" cy="121"/>
                            </a:xfrm>
                            <a:custGeom>
                              <a:avLst/>
                              <a:gdLst>
                                <a:gd name="T0" fmla="*/ 0 w 183"/>
                                <a:gd name="T1" fmla="*/ 0 h 121"/>
                                <a:gd name="T2" fmla="*/ 183 w 183"/>
                                <a:gd name="T3" fmla="*/ 60 h 121"/>
                                <a:gd name="T4" fmla="*/ 0 w 183"/>
                                <a:gd name="T5" fmla="*/ 121 h 121"/>
                                <a:gd name="T6" fmla="*/ 0 w 183"/>
                                <a:gd name="T7" fmla="*/ 0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3" h="121">
                                  <a:moveTo>
                                    <a:pt x="0" y="0"/>
                                  </a:moveTo>
                                  <a:lnTo>
                                    <a:pt x="183" y="60"/>
                                  </a:lnTo>
                                  <a:lnTo>
                                    <a:pt x="0" y="12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Rectangle 192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5" y="4922"/>
                              <a:ext cx="390" cy="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D2A637D" w14:textId="274A618B" w:rsidR="0063794A" w:rsidRDefault="0063794A">
                                <w:pPr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2A09A373" w14:textId="77777777" w:rsidR="00F87339" w:rsidRDefault="00F87339"/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83" name="Rectangle 193"/>
                          <wps:cNvSpPr>
                            <a:spLocks noChangeArrowheads="1"/>
                          </wps:cNvSpPr>
                          <wps:spPr bwMode="auto">
                            <a:xfrm>
                              <a:off x="3569" y="4348"/>
                              <a:ext cx="46" cy="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F69C380" w14:textId="5EB12EE3" w:rsidR="0063794A" w:rsidRDefault="0063794A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.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84" name="Rectangle 19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0" y="4922"/>
                              <a:ext cx="832" cy="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B45DAF2" w14:textId="7D35281A" w:rsidR="0063794A" w:rsidRDefault="0063794A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>UL/DL Data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86" name="Freeform 196"/>
                          <wps:cNvSpPr>
                            <a:spLocks noEditPoints="1"/>
                          </wps:cNvSpPr>
                          <wps:spPr bwMode="auto">
                            <a:xfrm>
                              <a:off x="199" y="4387"/>
                              <a:ext cx="9096" cy="394"/>
                            </a:xfrm>
                            <a:custGeom>
                              <a:avLst/>
                              <a:gdLst>
                                <a:gd name="T0" fmla="*/ 13 w 9096"/>
                                <a:gd name="T1" fmla="*/ 162 h 394"/>
                                <a:gd name="T2" fmla="*/ 195 w 9096"/>
                                <a:gd name="T3" fmla="*/ 381 h 394"/>
                                <a:gd name="T4" fmla="*/ 507 w 9096"/>
                                <a:gd name="T5" fmla="*/ 381 h 394"/>
                                <a:gd name="T6" fmla="*/ 818 w 9096"/>
                                <a:gd name="T7" fmla="*/ 381 h 394"/>
                                <a:gd name="T8" fmla="*/ 1129 w 9096"/>
                                <a:gd name="T9" fmla="*/ 381 h 394"/>
                                <a:gd name="T10" fmla="*/ 1441 w 9096"/>
                                <a:gd name="T11" fmla="*/ 381 h 394"/>
                                <a:gd name="T12" fmla="*/ 1752 w 9096"/>
                                <a:gd name="T13" fmla="*/ 381 h 394"/>
                                <a:gd name="T14" fmla="*/ 2063 w 9096"/>
                                <a:gd name="T15" fmla="*/ 381 h 394"/>
                                <a:gd name="T16" fmla="*/ 2375 w 9096"/>
                                <a:gd name="T17" fmla="*/ 381 h 394"/>
                                <a:gd name="T18" fmla="*/ 2686 w 9096"/>
                                <a:gd name="T19" fmla="*/ 381 h 394"/>
                                <a:gd name="T20" fmla="*/ 2997 w 9096"/>
                                <a:gd name="T21" fmla="*/ 381 h 394"/>
                                <a:gd name="T22" fmla="*/ 3309 w 9096"/>
                                <a:gd name="T23" fmla="*/ 381 h 394"/>
                                <a:gd name="T24" fmla="*/ 3620 w 9096"/>
                                <a:gd name="T25" fmla="*/ 381 h 394"/>
                                <a:gd name="T26" fmla="*/ 3931 w 9096"/>
                                <a:gd name="T27" fmla="*/ 381 h 394"/>
                                <a:gd name="T28" fmla="*/ 4242 w 9096"/>
                                <a:gd name="T29" fmla="*/ 381 h 394"/>
                                <a:gd name="T30" fmla="*/ 4554 w 9096"/>
                                <a:gd name="T31" fmla="*/ 381 h 394"/>
                                <a:gd name="T32" fmla="*/ 4865 w 9096"/>
                                <a:gd name="T33" fmla="*/ 381 h 394"/>
                                <a:gd name="T34" fmla="*/ 5176 w 9096"/>
                                <a:gd name="T35" fmla="*/ 381 h 394"/>
                                <a:gd name="T36" fmla="*/ 5488 w 9096"/>
                                <a:gd name="T37" fmla="*/ 381 h 394"/>
                                <a:gd name="T38" fmla="*/ 5799 w 9096"/>
                                <a:gd name="T39" fmla="*/ 381 h 394"/>
                                <a:gd name="T40" fmla="*/ 6110 w 9096"/>
                                <a:gd name="T41" fmla="*/ 381 h 394"/>
                                <a:gd name="T42" fmla="*/ 6422 w 9096"/>
                                <a:gd name="T43" fmla="*/ 381 h 394"/>
                                <a:gd name="T44" fmla="*/ 6733 w 9096"/>
                                <a:gd name="T45" fmla="*/ 381 h 394"/>
                                <a:gd name="T46" fmla="*/ 7044 w 9096"/>
                                <a:gd name="T47" fmla="*/ 381 h 394"/>
                                <a:gd name="T48" fmla="*/ 7356 w 9096"/>
                                <a:gd name="T49" fmla="*/ 381 h 394"/>
                                <a:gd name="T50" fmla="*/ 7667 w 9096"/>
                                <a:gd name="T51" fmla="*/ 381 h 394"/>
                                <a:gd name="T52" fmla="*/ 7978 w 9096"/>
                                <a:gd name="T53" fmla="*/ 381 h 394"/>
                                <a:gd name="T54" fmla="*/ 8290 w 9096"/>
                                <a:gd name="T55" fmla="*/ 381 h 394"/>
                                <a:gd name="T56" fmla="*/ 8601 w 9096"/>
                                <a:gd name="T57" fmla="*/ 381 h 394"/>
                                <a:gd name="T58" fmla="*/ 8912 w 9096"/>
                                <a:gd name="T59" fmla="*/ 381 h 394"/>
                                <a:gd name="T60" fmla="*/ 9083 w 9096"/>
                                <a:gd name="T61" fmla="*/ 254 h 394"/>
                                <a:gd name="T62" fmla="*/ 9083 w 9096"/>
                                <a:gd name="T63" fmla="*/ 6 h 394"/>
                                <a:gd name="T64" fmla="*/ 8974 w 9096"/>
                                <a:gd name="T65" fmla="*/ 0 h 394"/>
                                <a:gd name="T66" fmla="*/ 8663 w 9096"/>
                                <a:gd name="T67" fmla="*/ 0 h 394"/>
                                <a:gd name="T68" fmla="*/ 8352 w 9096"/>
                                <a:gd name="T69" fmla="*/ 0 h 394"/>
                                <a:gd name="T70" fmla="*/ 8040 w 9096"/>
                                <a:gd name="T71" fmla="*/ 0 h 394"/>
                                <a:gd name="T72" fmla="*/ 7729 w 9096"/>
                                <a:gd name="T73" fmla="*/ 0 h 394"/>
                                <a:gd name="T74" fmla="*/ 7418 w 9096"/>
                                <a:gd name="T75" fmla="*/ 0 h 394"/>
                                <a:gd name="T76" fmla="*/ 7106 w 9096"/>
                                <a:gd name="T77" fmla="*/ 0 h 394"/>
                                <a:gd name="T78" fmla="*/ 6795 w 9096"/>
                                <a:gd name="T79" fmla="*/ 0 h 394"/>
                                <a:gd name="T80" fmla="*/ 6484 w 9096"/>
                                <a:gd name="T81" fmla="*/ 0 h 394"/>
                                <a:gd name="T82" fmla="*/ 6172 w 9096"/>
                                <a:gd name="T83" fmla="*/ 0 h 394"/>
                                <a:gd name="T84" fmla="*/ 5861 w 9096"/>
                                <a:gd name="T85" fmla="*/ 0 h 394"/>
                                <a:gd name="T86" fmla="*/ 5550 w 9096"/>
                                <a:gd name="T87" fmla="*/ 0 h 394"/>
                                <a:gd name="T88" fmla="*/ 5239 w 9096"/>
                                <a:gd name="T89" fmla="*/ 0 h 394"/>
                                <a:gd name="T90" fmla="*/ 4927 w 9096"/>
                                <a:gd name="T91" fmla="*/ 0 h 394"/>
                                <a:gd name="T92" fmla="*/ 4616 w 9096"/>
                                <a:gd name="T93" fmla="*/ 0 h 394"/>
                                <a:gd name="T94" fmla="*/ 4305 w 9096"/>
                                <a:gd name="T95" fmla="*/ 0 h 394"/>
                                <a:gd name="T96" fmla="*/ 3993 w 9096"/>
                                <a:gd name="T97" fmla="*/ 0 h 394"/>
                                <a:gd name="T98" fmla="*/ 3682 w 9096"/>
                                <a:gd name="T99" fmla="*/ 0 h 394"/>
                                <a:gd name="T100" fmla="*/ 3371 w 9096"/>
                                <a:gd name="T101" fmla="*/ 0 h 394"/>
                                <a:gd name="T102" fmla="*/ 3059 w 9096"/>
                                <a:gd name="T103" fmla="*/ 0 h 394"/>
                                <a:gd name="T104" fmla="*/ 2748 w 9096"/>
                                <a:gd name="T105" fmla="*/ 0 h 394"/>
                                <a:gd name="T106" fmla="*/ 2437 w 9096"/>
                                <a:gd name="T107" fmla="*/ 0 h 394"/>
                                <a:gd name="T108" fmla="*/ 2125 w 9096"/>
                                <a:gd name="T109" fmla="*/ 0 h 394"/>
                                <a:gd name="T110" fmla="*/ 1814 w 9096"/>
                                <a:gd name="T111" fmla="*/ 0 h 394"/>
                                <a:gd name="T112" fmla="*/ 1503 w 9096"/>
                                <a:gd name="T113" fmla="*/ 0 h 394"/>
                                <a:gd name="T114" fmla="*/ 1192 w 9096"/>
                                <a:gd name="T115" fmla="*/ 0 h 394"/>
                                <a:gd name="T116" fmla="*/ 880 w 9096"/>
                                <a:gd name="T117" fmla="*/ 0 h 394"/>
                                <a:gd name="T118" fmla="*/ 569 w 9096"/>
                                <a:gd name="T119" fmla="*/ 0 h 394"/>
                                <a:gd name="T120" fmla="*/ 258 w 9096"/>
                                <a:gd name="T121" fmla="*/ 0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9096" h="394">
                                  <a:moveTo>
                                    <a:pt x="13" y="6"/>
                                  </a:moveTo>
                                  <a:lnTo>
                                    <a:pt x="13" y="110"/>
                                  </a:lnTo>
                                  <a:lnTo>
                                    <a:pt x="0" y="110"/>
                                  </a:lnTo>
                                  <a:lnTo>
                                    <a:pt x="0" y="6"/>
                                  </a:lnTo>
                                  <a:lnTo>
                                    <a:pt x="13" y="6"/>
                                  </a:lnTo>
                                  <a:close/>
                                  <a:moveTo>
                                    <a:pt x="13" y="162"/>
                                  </a:moveTo>
                                  <a:lnTo>
                                    <a:pt x="13" y="265"/>
                                  </a:lnTo>
                                  <a:lnTo>
                                    <a:pt x="0" y="265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13" y="162"/>
                                  </a:lnTo>
                                  <a:close/>
                                  <a:moveTo>
                                    <a:pt x="13" y="317"/>
                                  </a:moveTo>
                                  <a:lnTo>
                                    <a:pt x="13" y="388"/>
                                  </a:lnTo>
                                  <a:lnTo>
                                    <a:pt x="7" y="381"/>
                                  </a:lnTo>
                                  <a:lnTo>
                                    <a:pt x="40" y="381"/>
                                  </a:lnTo>
                                  <a:lnTo>
                                    <a:pt x="40" y="394"/>
                                  </a:lnTo>
                                  <a:lnTo>
                                    <a:pt x="0" y="394"/>
                                  </a:lnTo>
                                  <a:lnTo>
                                    <a:pt x="0" y="317"/>
                                  </a:lnTo>
                                  <a:lnTo>
                                    <a:pt x="13" y="317"/>
                                  </a:lnTo>
                                  <a:close/>
                                  <a:moveTo>
                                    <a:pt x="92" y="381"/>
                                  </a:moveTo>
                                  <a:lnTo>
                                    <a:pt x="195" y="381"/>
                                  </a:lnTo>
                                  <a:lnTo>
                                    <a:pt x="195" y="394"/>
                                  </a:lnTo>
                                  <a:lnTo>
                                    <a:pt x="92" y="394"/>
                                  </a:lnTo>
                                  <a:lnTo>
                                    <a:pt x="92" y="381"/>
                                  </a:lnTo>
                                  <a:close/>
                                  <a:moveTo>
                                    <a:pt x="247" y="381"/>
                                  </a:moveTo>
                                  <a:lnTo>
                                    <a:pt x="351" y="381"/>
                                  </a:lnTo>
                                  <a:lnTo>
                                    <a:pt x="351" y="394"/>
                                  </a:lnTo>
                                  <a:lnTo>
                                    <a:pt x="247" y="394"/>
                                  </a:lnTo>
                                  <a:lnTo>
                                    <a:pt x="247" y="381"/>
                                  </a:lnTo>
                                  <a:close/>
                                  <a:moveTo>
                                    <a:pt x="403" y="381"/>
                                  </a:moveTo>
                                  <a:lnTo>
                                    <a:pt x="507" y="381"/>
                                  </a:lnTo>
                                  <a:lnTo>
                                    <a:pt x="507" y="394"/>
                                  </a:lnTo>
                                  <a:lnTo>
                                    <a:pt x="403" y="394"/>
                                  </a:lnTo>
                                  <a:lnTo>
                                    <a:pt x="403" y="381"/>
                                  </a:lnTo>
                                  <a:close/>
                                  <a:moveTo>
                                    <a:pt x="559" y="381"/>
                                  </a:moveTo>
                                  <a:lnTo>
                                    <a:pt x="662" y="381"/>
                                  </a:lnTo>
                                  <a:lnTo>
                                    <a:pt x="662" y="394"/>
                                  </a:lnTo>
                                  <a:lnTo>
                                    <a:pt x="559" y="394"/>
                                  </a:lnTo>
                                  <a:lnTo>
                                    <a:pt x="559" y="381"/>
                                  </a:lnTo>
                                  <a:close/>
                                  <a:moveTo>
                                    <a:pt x="714" y="381"/>
                                  </a:moveTo>
                                  <a:lnTo>
                                    <a:pt x="818" y="381"/>
                                  </a:lnTo>
                                  <a:lnTo>
                                    <a:pt x="818" y="394"/>
                                  </a:lnTo>
                                  <a:lnTo>
                                    <a:pt x="714" y="394"/>
                                  </a:lnTo>
                                  <a:lnTo>
                                    <a:pt x="714" y="381"/>
                                  </a:lnTo>
                                  <a:close/>
                                  <a:moveTo>
                                    <a:pt x="870" y="381"/>
                                  </a:moveTo>
                                  <a:lnTo>
                                    <a:pt x="974" y="381"/>
                                  </a:lnTo>
                                  <a:lnTo>
                                    <a:pt x="974" y="394"/>
                                  </a:lnTo>
                                  <a:lnTo>
                                    <a:pt x="870" y="394"/>
                                  </a:lnTo>
                                  <a:lnTo>
                                    <a:pt x="870" y="381"/>
                                  </a:lnTo>
                                  <a:close/>
                                  <a:moveTo>
                                    <a:pt x="1026" y="381"/>
                                  </a:moveTo>
                                  <a:lnTo>
                                    <a:pt x="1129" y="381"/>
                                  </a:lnTo>
                                  <a:lnTo>
                                    <a:pt x="1129" y="394"/>
                                  </a:lnTo>
                                  <a:lnTo>
                                    <a:pt x="1026" y="394"/>
                                  </a:lnTo>
                                  <a:lnTo>
                                    <a:pt x="1026" y="381"/>
                                  </a:lnTo>
                                  <a:close/>
                                  <a:moveTo>
                                    <a:pt x="1181" y="381"/>
                                  </a:moveTo>
                                  <a:lnTo>
                                    <a:pt x="1285" y="381"/>
                                  </a:lnTo>
                                  <a:lnTo>
                                    <a:pt x="1285" y="394"/>
                                  </a:lnTo>
                                  <a:lnTo>
                                    <a:pt x="1181" y="394"/>
                                  </a:lnTo>
                                  <a:lnTo>
                                    <a:pt x="1181" y="381"/>
                                  </a:lnTo>
                                  <a:close/>
                                  <a:moveTo>
                                    <a:pt x="1337" y="381"/>
                                  </a:moveTo>
                                  <a:lnTo>
                                    <a:pt x="1441" y="381"/>
                                  </a:lnTo>
                                  <a:lnTo>
                                    <a:pt x="1441" y="394"/>
                                  </a:lnTo>
                                  <a:lnTo>
                                    <a:pt x="1337" y="394"/>
                                  </a:lnTo>
                                  <a:lnTo>
                                    <a:pt x="1337" y="381"/>
                                  </a:lnTo>
                                  <a:close/>
                                  <a:moveTo>
                                    <a:pt x="1493" y="381"/>
                                  </a:moveTo>
                                  <a:lnTo>
                                    <a:pt x="1596" y="381"/>
                                  </a:lnTo>
                                  <a:lnTo>
                                    <a:pt x="1596" y="394"/>
                                  </a:lnTo>
                                  <a:lnTo>
                                    <a:pt x="1493" y="394"/>
                                  </a:lnTo>
                                  <a:lnTo>
                                    <a:pt x="1493" y="381"/>
                                  </a:lnTo>
                                  <a:close/>
                                  <a:moveTo>
                                    <a:pt x="1648" y="381"/>
                                  </a:moveTo>
                                  <a:lnTo>
                                    <a:pt x="1752" y="381"/>
                                  </a:lnTo>
                                  <a:lnTo>
                                    <a:pt x="1752" y="394"/>
                                  </a:lnTo>
                                  <a:lnTo>
                                    <a:pt x="1648" y="394"/>
                                  </a:lnTo>
                                  <a:lnTo>
                                    <a:pt x="1648" y="381"/>
                                  </a:lnTo>
                                  <a:close/>
                                  <a:moveTo>
                                    <a:pt x="1804" y="381"/>
                                  </a:moveTo>
                                  <a:lnTo>
                                    <a:pt x="1908" y="381"/>
                                  </a:lnTo>
                                  <a:lnTo>
                                    <a:pt x="1908" y="394"/>
                                  </a:lnTo>
                                  <a:lnTo>
                                    <a:pt x="1804" y="394"/>
                                  </a:lnTo>
                                  <a:lnTo>
                                    <a:pt x="1804" y="381"/>
                                  </a:lnTo>
                                  <a:close/>
                                  <a:moveTo>
                                    <a:pt x="1960" y="381"/>
                                  </a:moveTo>
                                  <a:lnTo>
                                    <a:pt x="2063" y="381"/>
                                  </a:lnTo>
                                  <a:lnTo>
                                    <a:pt x="2063" y="394"/>
                                  </a:lnTo>
                                  <a:lnTo>
                                    <a:pt x="1960" y="394"/>
                                  </a:lnTo>
                                  <a:lnTo>
                                    <a:pt x="1960" y="381"/>
                                  </a:lnTo>
                                  <a:close/>
                                  <a:moveTo>
                                    <a:pt x="2115" y="381"/>
                                  </a:moveTo>
                                  <a:lnTo>
                                    <a:pt x="2219" y="381"/>
                                  </a:lnTo>
                                  <a:lnTo>
                                    <a:pt x="2219" y="394"/>
                                  </a:lnTo>
                                  <a:lnTo>
                                    <a:pt x="2115" y="394"/>
                                  </a:lnTo>
                                  <a:lnTo>
                                    <a:pt x="2115" y="381"/>
                                  </a:lnTo>
                                  <a:close/>
                                  <a:moveTo>
                                    <a:pt x="2271" y="381"/>
                                  </a:moveTo>
                                  <a:lnTo>
                                    <a:pt x="2375" y="381"/>
                                  </a:lnTo>
                                  <a:lnTo>
                                    <a:pt x="2375" y="394"/>
                                  </a:lnTo>
                                  <a:lnTo>
                                    <a:pt x="2271" y="394"/>
                                  </a:lnTo>
                                  <a:lnTo>
                                    <a:pt x="2271" y="381"/>
                                  </a:lnTo>
                                  <a:close/>
                                  <a:moveTo>
                                    <a:pt x="2427" y="381"/>
                                  </a:moveTo>
                                  <a:lnTo>
                                    <a:pt x="2530" y="381"/>
                                  </a:lnTo>
                                  <a:lnTo>
                                    <a:pt x="2530" y="394"/>
                                  </a:lnTo>
                                  <a:lnTo>
                                    <a:pt x="2427" y="394"/>
                                  </a:lnTo>
                                  <a:lnTo>
                                    <a:pt x="2427" y="381"/>
                                  </a:lnTo>
                                  <a:close/>
                                  <a:moveTo>
                                    <a:pt x="2582" y="381"/>
                                  </a:moveTo>
                                  <a:lnTo>
                                    <a:pt x="2686" y="381"/>
                                  </a:lnTo>
                                  <a:lnTo>
                                    <a:pt x="2686" y="394"/>
                                  </a:lnTo>
                                  <a:lnTo>
                                    <a:pt x="2582" y="394"/>
                                  </a:lnTo>
                                  <a:lnTo>
                                    <a:pt x="2582" y="381"/>
                                  </a:lnTo>
                                  <a:close/>
                                  <a:moveTo>
                                    <a:pt x="2738" y="381"/>
                                  </a:moveTo>
                                  <a:lnTo>
                                    <a:pt x="2842" y="381"/>
                                  </a:lnTo>
                                  <a:lnTo>
                                    <a:pt x="2842" y="394"/>
                                  </a:lnTo>
                                  <a:lnTo>
                                    <a:pt x="2738" y="394"/>
                                  </a:lnTo>
                                  <a:lnTo>
                                    <a:pt x="2738" y="381"/>
                                  </a:lnTo>
                                  <a:close/>
                                  <a:moveTo>
                                    <a:pt x="2893" y="381"/>
                                  </a:moveTo>
                                  <a:lnTo>
                                    <a:pt x="2997" y="381"/>
                                  </a:lnTo>
                                  <a:lnTo>
                                    <a:pt x="2997" y="394"/>
                                  </a:lnTo>
                                  <a:lnTo>
                                    <a:pt x="2893" y="394"/>
                                  </a:lnTo>
                                  <a:lnTo>
                                    <a:pt x="2893" y="381"/>
                                  </a:lnTo>
                                  <a:close/>
                                  <a:moveTo>
                                    <a:pt x="3049" y="381"/>
                                  </a:moveTo>
                                  <a:lnTo>
                                    <a:pt x="3153" y="381"/>
                                  </a:lnTo>
                                  <a:lnTo>
                                    <a:pt x="3153" y="394"/>
                                  </a:lnTo>
                                  <a:lnTo>
                                    <a:pt x="3049" y="394"/>
                                  </a:lnTo>
                                  <a:lnTo>
                                    <a:pt x="3049" y="381"/>
                                  </a:lnTo>
                                  <a:close/>
                                  <a:moveTo>
                                    <a:pt x="3205" y="381"/>
                                  </a:moveTo>
                                  <a:lnTo>
                                    <a:pt x="3309" y="381"/>
                                  </a:lnTo>
                                  <a:lnTo>
                                    <a:pt x="3309" y="394"/>
                                  </a:lnTo>
                                  <a:lnTo>
                                    <a:pt x="3205" y="394"/>
                                  </a:lnTo>
                                  <a:lnTo>
                                    <a:pt x="3205" y="381"/>
                                  </a:lnTo>
                                  <a:close/>
                                  <a:moveTo>
                                    <a:pt x="3360" y="381"/>
                                  </a:moveTo>
                                  <a:lnTo>
                                    <a:pt x="3464" y="381"/>
                                  </a:lnTo>
                                  <a:lnTo>
                                    <a:pt x="3464" y="394"/>
                                  </a:lnTo>
                                  <a:lnTo>
                                    <a:pt x="3360" y="394"/>
                                  </a:lnTo>
                                  <a:lnTo>
                                    <a:pt x="3360" y="381"/>
                                  </a:lnTo>
                                  <a:close/>
                                  <a:moveTo>
                                    <a:pt x="3516" y="381"/>
                                  </a:moveTo>
                                  <a:lnTo>
                                    <a:pt x="3620" y="381"/>
                                  </a:lnTo>
                                  <a:lnTo>
                                    <a:pt x="3620" y="394"/>
                                  </a:lnTo>
                                  <a:lnTo>
                                    <a:pt x="3516" y="394"/>
                                  </a:lnTo>
                                  <a:lnTo>
                                    <a:pt x="3516" y="381"/>
                                  </a:lnTo>
                                  <a:close/>
                                  <a:moveTo>
                                    <a:pt x="3672" y="381"/>
                                  </a:moveTo>
                                  <a:lnTo>
                                    <a:pt x="3776" y="381"/>
                                  </a:lnTo>
                                  <a:lnTo>
                                    <a:pt x="3776" y="394"/>
                                  </a:lnTo>
                                  <a:lnTo>
                                    <a:pt x="3672" y="394"/>
                                  </a:lnTo>
                                  <a:lnTo>
                                    <a:pt x="3672" y="381"/>
                                  </a:lnTo>
                                  <a:close/>
                                  <a:moveTo>
                                    <a:pt x="3827" y="381"/>
                                  </a:moveTo>
                                  <a:lnTo>
                                    <a:pt x="3931" y="381"/>
                                  </a:lnTo>
                                  <a:lnTo>
                                    <a:pt x="3931" y="394"/>
                                  </a:lnTo>
                                  <a:lnTo>
                                    <a:pt x="3827" y="394"/>
                                  </a:lnTo>
                                  <a:lnTo>
                                    <a:pt x="3827" y="381"/>
                                  </a:lnTo>
                                  <a:close/>
                                  <a:moveTo>
                                    <a:pt x="3983" y="381"/>
                                  </a:moveTo>
                                  <a:lnTo>
                                    <a:pt x="4087" y="381"/>
                                  </a:lnTo>
                                  <a:lnTo>
                                    <a:pt x="4087" y="394"/>
                                  </a:lnTo>
                                  <a:lnTo>
                                    <a:pt x="3983" y="394"/>
                                  </a:lnTo>
                                  <a:lnTo>
                                    <a:pt x="3983" y="381"/>
                                  </a:lnTo>
                                  <a:close/>
                                  <a:moveTo>
                                    <a:pt x="4139" y="381"/>
                                  </a:moveTo>
                                  <a:lnTo>
                                    <a:pt x="4242" y="381"/>
                                  </a:lnTo>
                                  <a:lnTo>
                                    <a:pt x="4242" y="394"/>
                                  </a:lnTo>
                                  <a:lnTo>
                                    <a:pt x="4139" y="394"/>
                                  </a:lnTo>
                                  <a:lnTo>
                                    <a:pt x="4139" y="381"/>
                                  </a:lnTo>
                                  <a:close/>
                                  <a:moveTo>
                                    <a:pt x="4294" y="381"/>
                                  </a:moveTo>
                                  <a:lnTo>
                                    <a:pt x="4398" y="381"/>
                                  </a:lnTo>
                                  <a:lnTo>
                                    <a:pt x="4398" y="394"/>
                                  </a:lnTo>
                                  <a:lnTo>
                                    <a:pt x="4294" y="394"/>
                                  </a:lnTo>
                                  <a:lnTo>
                                    <a:pt x="4294" y="381"/>
                                  </a:lnTo>
                                  <a:close/>
                                  <a:moveTo>
                                    <a:pt x="4450" y="381"/>
                                  </a:moveTo>
                                  <a:lnTo>
                                    <a:pt x="4554" y="381"/>
                                  </a:lnTo>
                                  <a:lnTo>
                                    <a:pt x="4554" y="394"/>
                                  </a:lnTo>
                                  <a:lnTo>
                                    <a:pt x="4450" y="394"/>
                                  </a:lnTo>
                                  <a:lnTo>
                                    <a:pt x="4450" y="381"/>
                                  </a:lnTo>
                                  <a:close/>
                                  <a:moveTo>
                                    <a:pt x="4606" y="381"/>
                                  </a:moveTo>
                                  <a:lnTo>
                                    <a:pt x="4709" y="381"/>
                                  </a:lnTo>
                                  <a:lnTo>
                                    <a:pt x="4709" y="394"/>
                                  </a:lnTo>
                                  <a:lnTo>
                                    <a:pt x="4606" y="394"/>
                                  </a:lnTo>
                                  <a:lnTo>
                                    <a:pt x="4606" y="381"/>
                                  </a:lnTo>
                                  <a:close/>
                                  <a:moveTo>
                                    <a:pt x="4761" y="381"/>
                                  </a:moveTo>
                                  <a:lnTo>
                                    <a:pt x="4865" y="381"/>
                                  </a:lnTo>
                                  <a:lnTo>
                                    <a:pt x="4865" y="394"/>
                                  </a:lnTo>
                                  <a:lnTo>
                                    <a:pt x="4761" y="394"/>
                                  </a:lnTo>
                                  <a:lnTo>
                                    <a:pt x="4761" y="381"/>
                                  </a:lnTo>
                                  <a:close/>
                                  <a:moveTo>
                                    <a:pt x="4917" y="381"/>
                                  </a:moveTo>
                                  <a:lnTo>
                                    <a:pt x="5021" y="381"/>
                                  </a:lnTo>
                                  <a:lnTo>
                                    <a:pt x="5021" y="394"/>
                                  </a:lnTo>
                                  <a:lnTo>
                                    <a:pt x="4917" y="394"/>
                                  </a:lnTo>
                                  <a:lnTo>
                                    <a:pt x="4917" y="381"/>
                                  </a:lnTo>
                                  <a:close/>
                                  <a:moveTo>
                                    <a:pt x="5073" y="381"/>
                                  </a:moveTo>
                                  <a:lnTo>
                                    <a:pt x="5176" y="381"/>
                                  </a:lnTo>
                                  <a:lnTo>
                                    <a:pt x="5176" y="394"/>
                                  </a:lnTo>
                                  <a:lnTo>
                                    <a:pt x="5073" y="394"/>
                                  </a:lnTo>
                                  <a:lnTo>
                                    <a:pt x="5073" y="381"/>
                                  </a:lnTo>
                                  <a:close/>
                                  <a:moveTo>
                                    <a:pt x="5228" y="381"/>
                                  </a:moveTo>
                                  <a:lnTo>
                                    <a:pt x="5332" y="381"/>
                                  </a:lnTo>
                                  <a:lnTo>
                                    <a:pt x="5332" y="394"/>
                                  </a:lnTo>
                                  <a:lnTo>
                                    <a:pt x="5228" y="394"/>
                                  </a:lnTo>
                                  <a:lnTo>
                                    <a:pt x="5228" y="381"/>
                                  </a:lnTo>
                                  <a:close/>
                                  <a:moveTo>
                                    <a:pt x="5384" y="381"/>
                                  </a:moveTo>
                                  <a:lnTo>
                                    <a:pt x="5488" y="381"/>
                                  </a:lnTo>
                                  <a:lnTo>
                                    <a:pt x="5488" y="394"/>
                                  </a:lnTo>
                                  <a:lnTo>
                                    <a:pt x="5384" y="394"/>
                                  </a:lnTo>
                                  <a:lnTo>
                                    <a:pt x="5384" y="381"/>
                                  </a:lnTo>
                                  <a:close/>
                                  <a:moveTo>
                                    <a:pt x="5540" y="381"/>
                                  </a:moveTo>
                                  <a:lnTo>
                                    <a:pt x="5643" y="381"/>
                                  </a:lnTo>
                                  <a:lnTo>
                                    <a:pt x="5643" y="394"/>
                                  </a:lnTo>
                                  <a:lnTo>
                                    <a:pt x="5540" y="394"/>
                                  </a:lnTo>
                                  <a:lnTo>
                                    <a:pt x="5540" y="381"/>
                                  </a:lnTo>
                                  <a:close/>
                                  <a:moveTo>
                                    <a:pt x="5695" y="381"/>
                                  </a:moveTo>
                                  <a:lnTo>
                                    <a:pt x="5799" y="381"/>
                                  </a:lnTo>
                                  <a:lnTo>
                                    <a:pt x="5799" y="394"/>
                                  </a:lnTo>
                                  <a:lnTo>
                                    <a:pt x="5695" y="394"/>
                                  </a:lnTo>
                                  <a:lnTo>
                                    <a:pt x="5695" y="381"/>
                                  </a:lnTo>
                                  <a:close/>
                                  <a:moveTo>
                                    <a:pt x="5851" y="381"/>
                                  </a:moveTo>
                                  <a:lnTo>
                                    <a:pt x="5955" y="381"/>
                                  </a:lnTo>
                                  <a:lnTo>
                                    <a:pt x="5955" y="394"/>
                                  </a:lnTo>
                                  <a:lnTo>
                                    <a:pt x="5851" y="394"/>
                                  </a:lnTo>
                                  <a:lnTo>
                                    <a:pt x="5851" y="381"/>
                                  </a:lnTo>
                                  <a:close/>
                                  <a:moveTo>
                                    <a:pt x="6007" y="381"/>
                                  </a:moveTo>
                                  <a:lnTo>
                                    <a:pt x="6110" y="381"/>
                                  </a:lnTo>
                                  <a:lnTo>
                                    <a:pt x="6110" y="394"/>
                                  </a:lnTo>
                                  <a:lnTo>
                                    <a:pt x="6007" y="394"/>
                                  </a:lnTo>
                                  <a:lnTo>
                                    <a:pt x="6007" y="381"/>
                                  </a:lnTo>
                                  <a:close/>
                                  <a:moveTo>
                                    <a:pt x="6162" y="381"/>
                                  </a:moveTo>
                                  <a:lnTo>
                                    <a:pt x="6266" y="381"/>
                                  </a:lnTo>
                                  <a:lnTo>
                                    <a:pt x="6266" y="394"/>
                                  </a:lnTo>
                                  <a:lnTo>
                                    <a:pt x="6162" y="394"/>
                                  </a:lnTo>
                                  <a:lnTo>
                                    <a:pt x="6162" y="381"/>
                                  </a:lnTo>
                                  <a:close/>
                                  <a:moveTo>
                                    <a:pt x="6318" y="381"/>
                                  </a:moveTo>
                                  <a:lnTo>
                                    <a:pt x="6422" y="381"/>
                                  </a:lnTo>
                                  <a:lnTo>
                                    <a:pt x="6422" y="394"/>
                                  </a:lnTo>
                                  <a:lnTo>
                                    <a:pt x="6318" y="394"/>
                                  </a:lnTo>
                                  <a:lnTo>
                                    <a:pt x="6318" y="381"/>
                                  </a:lnTo>
                                  <a:close/>
                                  <a:moveTo>
                                    <a:pt x="6474" y="381"/>
                                  </a:moveTo>
                                  <a:lnTo>
                                    <a:pt x="6577" y="381"/>
                                  </a:lnTo>
                                  <a:lnTo>
                                    <a:pt x="6577" y="394"/>
                                  </a:lnTo>
                                  <a:lnTo>
                                    <a:pt x="6474" y="394"/>
                                  </a:lnTo>
                                  <a:lnTo>
                                    <a:pt x="6474" y="381"/>
                                  </a:lnTo>
                                  <a:close/>
                                  <a:moveTo>
                                    <a:pt x="6629" y="381"/>
                                  </a:moveTo>
                                  <a:lnTo>
                                    <a:pt x="6733" y="381"/>
                                  </a:lnTo>
                                  <a:lnTo>
                                    <a:pt x="6733" y="394"/>
                                  </a:lnTo>
                                  <a:lnTo>
                                    <a:pt x="6629" y="394"/>
                                  </a:lnTo>
                                  <a:lnTo>
                                    <a:pt x="6629" y="381"/>
                                  </a:lnTo>
                                  <a:close/>
                                  <a:moveTo>
                                    <a:pt x="6785" y="381"/>
                                  </a:moveTo>
                                  <a:lnTo>
                                    <a:pt x="6889" y="381"/>
                                  </a:lnTo>
                                  <a:lnTo>
                                    <a:pt x="6889" y="394"/>
                                  </a:lnTo>
                                  <a:lnTo>
                                    <a:pt x="6785" y="394"/>
                                  </a:lnTo>
                                  <a:lnTo>
                                    <a:pt x="6785" y="381"/>
                                  </a:lnTo>
                                  <a:close/>
                                  <a:moveTo>
                                    <a:pt x="6940" y="381"/>
                                  </a:moveTo>
                                  <a:lnTo>
                                    <a:pt x="7044" y="381"/>
                                  </a:lnTo>
                                  <a:lnTo>
                                    <a:pt x="7044" y="394"/>
                                  </a:lnTo>
                                  <a:lnTo>
                                    <a:pt x="6940" y="394"/>
                                  </a:lnTo>
                                  <a:lnTo>
                                    <a:pt x="6940" y="381"/>
                                  </a:lnTo>
                                  <a:close/>
                                  <a:moveTo>
                                    <a:pt x="7096" y="381"/>
                                  </a:moveTo>
                                  <a:lnTo>
                                    <a:pt x="7200" y="381"/>
                                  </a:lnTo>
                                  <a:lnTo>
                                    <a:pt x="7200" y="394"/>
                                  </a:lnTo>
                                  <a:lnTo>
                                    <a:pt x="7096" y="394"/>
                                  </a:lnTo>
                                  <a:lnTo>
                                    <a:pt x="7096" y="381"/>
                                  </a:lnTo>
                                  <a:close/>
                                  <a:moveTo>
                                    <a:pt x="7252" y="381"/>
                                  </a:moveTo>
                                  <a:lnTo>
                                    <a:pt x="7356" y="381"/>
                                  </a:lnTo>
                                  <a:lnTo>
                                    <a:pt x="7356" y="394"/>
                                  </a:lnTo>
                                  <a:lnTo>
                                    <a:pt x="7252" y="394"/>
                                  </a:lnTo>
                                  <a:lnTo>
                                    <a:pt x="7252" y="381"/>
                                  </a:lnTo>
                                  <a:close/>
                                  <a:moveTo>
                                    <a:pt x="7407" y="381"/>
                                  </a:moveTo>
                                  <a:lnTo>
                                    <a:pt x="7511" y="381"/>
                                  </a:lnTo>
                                  <a:lnTo>
                                    <a:pt x="7511" y="394"/>
                                  </a:lnTo>
                                  <a:lnTo>
                                    <a:pt x="7407" y="394"/>
                                  </a:lnTo>
                                  <a:lnTo>
                                    <a:pt x="7407" y="381"/>
                                  </a:lnTo>
                                  <a:close/>
                                  <a:moveTo>
                                    <a:pt x="7563" y="381"/>
                                  </a:moveTo>
                                  <a:lnTo>
                                    <a:pt x="7667" y="381"/>
                                  </a:lnTo>
                                  <a:lnTo>
                                    <a:pt x="7667" y="394"/>
                                  </a:lnTo>
                                  <a:lnTo>
                                    <a:pt x="7563" y="394"/>
                                  </a:lnTo>
                                  <a:lnTo>
                                    <a:pt x="7563" y="381"/>
                                  </a:lnTo>
                                  <a:close/>
                                  <a:moveTo>
                                    <a:pt x="7719" y="381"/>
                                  </a:moveTo>
                                  <a:lnTo>
                                    <a:pt x="7823" y="381"/>
                                  </a:lnTo>
                                  <a:lnTo>
                                    <a:pt x="7823" y="394"/>
                                  </a:lnTo>
                                  <a:lnTo>
                                    <a:pt x="7719" y="394"/>
                                  </a:lnTo>
                                  <a:lnTo>
                                    <a:pt x="7719" y="381"/>
                                  </a:lnTo>
                                  <a:close/>
                                  <a:moveTo>
                                    <a:pt x="7874" y="381"/>
                                  </a:moveTo>
                                  <a:lnTo>
                                    <a:pt x="7978" y="381"/>
                                  </a:lnTo>
                                  <a:lnTo>
                                    <a:pt x="7978" y="394"/>
                                  </a:lnTo>
                                  <a:lnTo>
                                    <a:pt x="7874" y="394"/>
                                  </a:lnTo>
                                  <a:lnTo>
                                    <a:pt x="7874" y="381"/>
                                  </a:lnTo>
                                  <a:close/>
                                  <a:moveTo>
                                    <a:pt x="8030" y="381"/>
                                  </a:moveTo>
                                  <a:lnTo>
                                    <a:pt x="8134" y="381"/>
                                  </a:lnTo>
                                  <a:lnTo>
                                    <a:pt x="8134" y="394"/>
                                  </a:lnTo>
                                  <a:lnTo>
                                    <a:pt x="8030" y="394"/>
                                  </a:lnTo>
                                  <a:lnTo>
                                    <a:pt x="8030" y="381"/>
                                  </a:lnTo>
                                  <a:close/>
                                  <a:moveTo>
                                    <a:pt x="8186" y="381"/>
                                  </a:moveTo>
                                  <a:lnTo>
                                    <a:pt x="8290" y="381"/>
                                  </a:lnTo>
                                  <a:lnTo>
                                    <a:pt x="8290" y="394"/>
                                  </a:lnTo>
                                  <a:lnTo>
                                    <a:pt x="8186" y="394"/>
                                  </a:lnTo>
                                  <a:lnTo>
                                    <a:pt x="8186" y="381"/>
                                  </a:lnTo>
                                  <a:close/>
                                  <a:moveTo>
                                    <a:pt x="8341" y="381"/>
                                  </a:moveTo>
                                  <a:lnTo>
                                    <a:pt x="8445" y="381"/>
                                  </a:lnTo>
                                  <a:lnTo>
                                    <a:pt x="8445" y="394"/>
                                  </a:lnTo>
                                  <a:lnTo>
                                    <a:pt x="8341" y="394"/>
                                  </a:lnTo>
                                  <a:lnTo>
                                    <a:pt x="8341" y="381"/>
                                  </a:lnTo>
                                  <a:close/>
                                  <a:moveTo>
                                    <a:pt x="8497" y="381"/>
                                  </a:moveTo>
                                  <a:lnTo>
                                    <a:pt x="8601" y="381"/>
                                  </a:lnTo>
                                  <a:lnTo>
                                    <a:pt x="8601" y="394"/>
                                  </a:lnTo>
                                  <a:lnTo>
                                    <a:pt x="8497" y="394"/>
                                  </a:lnTo>
                                  <a:lnTo>
                                    <a:pt x="8497" y="381"/>
                                  </a:lnTo>
                                  <a:close/>
                                  <a:moveTo>
                                    <a:pt x="8653" y="381"/>
                                  </a:moveTo>
                                  <a:lnTo>
                                    <a:pt x="8756" y="381"/>
                                  </a:lnTo>
                                  <a:lnTo>
                                    <a:pt x="8756" y="394"/>
                                  </a:lnTo>
                                  <a:lnTo>
                                    <a:pt x="8653" y="394"/>
                                  </a:lnTo>
                                  <a:lnTo>
                                    <a:pt x="8653" y="381"/>
                                  </a:lnTo>
                                  <a:close/>
                                  <a:moveTo>
                                    <a:pt x="8808" y="381"/>
                                  </a:moveTo>
                                  <a:lnTo>
                                    <a:pt x="8912" y="381"/>
                                  </a:lnTo>
                                  <a:lnTo>
                                    <a:pt x="8912" y="394"/>
                                  </a:lnTo>
                                  <a:lnTo>
                                    <a:pt x="8808" y="394"/>
                                  </a:lnTo>
                                  <a:lnTo>
                                    <a:pt x="8808" y="381"/>
                                  </a:lnTo>
                                  <a:close/>
                                  <a:moveTo>
                                    <a:pt x="8964" y="381"/>
                                  </a:moveTo>
                                  <a:lnTo>
                                    <a:pt x="9068" y="381"/>
                                  </a:lnTo>
                                  <a:lnTo>
                                    <a:pt x="9068" y="394"/>
                                  </a:lnTo>
                                  <a:lnTo>
                                    <a:pt x="8964" y="394"/>
                                  </a:lnTo>
                                  <a:lnTo>
                                    <a:pt x="8964" y="381"/>
                                  </a:lnTo>
                                  <a:close/>
                                  <a:moveTo>
                                    <a:pt x="9083" y="358"/>
                                  </a:moveTo>
                                  <a:lnTo>
                                    <a:pt x="9083" y="254"/>
                                  </a:lnTo>
                                  <a:lnTo>
                                    <a:pt x="9096" y="254"/>
                                  </a:lnTo>
                                  <a:lnTo>
                                    <a:pt x="9096" y="358"/>
                                  </a:lnTo>
                                  <a:lnTo>
                                    <a:pt x="9083" y="358"/>
                                  </a:lnTo>
                                  <a:close/>
                                  <a:moveTo>
                                    <a:pt x="9083" y="203"/>
                                  </a:moveTo>
                                  <a:lnTo>
                                    <a:pt x="9083" y="99"/>
                                  </a:lnTo>
                                  <a:lnTo>
                                    <a:pt x="9096" y="99"/>
                                  </a:lnTo>
                                  <a:lnTo>
                                    <a:pt x="9096" y="203"/>
                                  </a:lnTo>
                                  <a:lnTo>
                                    <a:pt x="9083" y="203"/>
                                  </a:lnTo>
                                  <a:close/>
                                  <a:moveTo>
                                    <a:pt x="9083" y="47"/>
                                  </a:moveTo>
                                  <a:lnTo>
                                    <a:pt x="9083" y="6"/>
                                  </a:lnTo>
                                  <a:lnTo>
                                    <a:pt x="9089" y="13"/>
                                  </a:lnTo>
                                  <a:lnTo>
                                    <a:pt x="9026" y="13"/>
                                  </a:lnTo>
                                  <a:lnTo>
                                    <a:pt x="9026" y="0"/>
                                  </a:lnTo>
                                  <a:lnTo>
                                    <a:pt x="9096" y="0"/>
                                  </a:lnTo>
                                  <a:lnTo>
                                    <a:pt x="9096" y="47"/>
                                  </a:lnTo>
                                  <a:lnTo>
                                    <a:pt x="9083" y="47"/>
                                  </a:lnTo>
                                  <a:close/>
                                  <a:moveTo>
                                    <a:pt x="8974" y="13"/>
                                  </a:moveTo>
                                  <a:lnTo>
                                    <a:pt x="8871" y="13"/>
                                  </a:lnTo>
                                  <a:lnTo>
                                    <a:pt x="8871" y="0"/>
                                  </a:lnTo>
                                  <a:lnTo>
                                    <a:pt x="8974" y="0"/>
                                  </a:lnTo>
                                  <a:lnTo>
                                    <a:pt x="8974" y="13"/>
                                  </a:lnTo>
                                  <a:close/>
                                  <a:moveTo>
                                    <a:pt x="8819" y="13"/>
                                  </a:moveTo>
                                  <a:lnTo>
                                    <a:pt x="8715" y="13"/>
                                  </a:lnTo>
                                  <a:lnTo>
                                    <a:pt x="8715" y="0"/>
                                  </a:lnTo>
                                  <a:lnTo>
                                    <a:pt x="8819" y="0"/>
                                  </a:lnTo>
                                  <a:lnTo>
                                    <a:pt x="8819" y="13"/>
                                  </a:lnTo>
                                  <a:close/>
                                  <a:moveTo>
                                    <a:pt x="8663" y="13"/>
                                  </a:moveTo>
                                  <a:lnTo>
                                    <a:pt x="8559" y="13"/>
                                  </a:lnTo>
                                  <a:lnTo>
                                    <a:pt x="8559" y="0"/>
                                  </a:lnTo>
                                  <a:lnTo>
                                    <a:pt x="8663" y="0"/>
                                  </a:lnTo>
                                  <a:lnTo>
                                    <a:pt x="8663" y="13"/>
                                  </a:lnTo>
                                  <a:close/>
                                  <a:moveTo>
                                    <a:pt x="8507" y="13"/>
                                  </a:moveTo>
                                  <a:lnTo>
                                    <a:pt x="8404" y="13"/>
                                  </a:lnTo>
                                  <a:lnTo>
                                    <a:pt x="8404" y="0"/>
                                  </a:lnTo>
                                  <a:lnTo>
                                    <a:pt x="8507" y="0"/>
                                  </a:lnTo>
                                  <a:lnTo>
                                    <a:pt x="8507" y="13"/>
                                  </a:lnTo>
                                  <a:close/>
                                  <a:moveTo>
                                    <a:pt x="8352" y="13"/>
                                  </a:moveTo>
                                  <a:lnTo>
                                    <a:pt x="8248" y="13"/>
                                  </a:lnTo>
                                  <a:lnTo>
                                    <a:pt x="8248" y="0"/>
                                  </a:lnTo>
                                  <a:lnTo>
                                    <a:pt x="8352" y="0"/>
                                  </a:lnTo>
                                  <a:lnTo>
                                    <a:pt x="8352" y="13"/>
                                  </a:lnTo>
                                  <a:close/>
                                  <a:moveTo>
                                    <a:pt x="8196" y="13"/>
                                  </a:moveTo>
                                  <a:lnTo>
                                    <a:pt x="8092" y="13"/>
                                  </a:lnTo>
                                  <a:lnTo>
                                    <a:pt x="8092" y="0"/>
                                  </a:lnTo>
                                  <a:lnTo>
                                    <a:pt x="8196" y="0"/>
                                  </a:lnTo>
                                  <a:lnTo>
                                    <a:pt x="8196" y="13"/>
                                  </a:lnTo>
                                  <a:close/>
                                  <a:moveTo>
                                    <a:pt x="8040" y="13"/>
                                  </a:moveTo>
                                  <a:lnTo>
                                    <a:pt x="7937" y="13"/>
                                  </a:lnTo>
                                  <a:lnTo>
                                    <a:pt x="7937" y="0"/>
                                  </a:lnTo>
                                  <a:lnTo>
                                    <a:pt x="8040" y="0"/>
                                  </a:lnTo>
                                  <a:lnTo>
                                    <a:pt x="8040" y="13"/>
                                  </a:lnTo>
                                  <a:close/>
                                  <a:moveTo>
                                    <a:pt x="7885" y="13"/>
                                  </a:moveTo>
                                  <a:lnTo>
                                    <a:pt x="7781" y="13"/>
                                  </a:lnTo>
                                  <a:lnTo>
                                    <a:pt x="7781" y="0"/>
                                  </a:lnTo>
                                  <a:lnTo>
                                    <a:pt x="7885" y="0"/>
                                  </a:lnTo>
                                  <a:lnTo>
                                    <a:pt x="7885" y="13"/>
                                  </a:lnTo>
                                  <a:close/>
                                  <a:moveTo>
                                    <a:pt x="7729" y="13"/>
                                  </a:moveTo>
                                  <a:lnTo>
                                    <a:pt x="7625" y="13"/>
                                  </a:lnTo>
                                  <a:lnTo>
                                    <a:pt x="7625" y="0"/>
                                  </a:lnTo>
                                  <a:lnTo>
                                    <a:pt x="7729" y="0"/>
                                  </a:lnTo>
                                  <a:lnTo>
                                    <a:pt x="7729" y="13"/>
                                  </a:lnTo>
                                  <a:close/>
                                  <a:moveTo>
                                    <a:pt x="7573" y="13"/>
                                  </a:moveTo>
                                  <a:lnTo>
                                    <a:pt x="7470" y="13"/>
                                  </a:lnTo>
                                  <a:lnTo>
                                    <a:pt x="7470" y="0"/>
                                  </a:lnTo>
                                  <a:lnTo>
                                    <a:pt x="7573" y="0"/>
                                  </a:lnTo>
                                  <a:lnTo>
                                    <a:pt x="7573" y="13"/>
                                  </a:lnTo>
                                  <a:close/>
                                  <a:moveTo>
                                    <a:pt x="7418" y="13"/>
                                  </a:moveTo>
                                  <a:lnTo>
                                    <a:pt x="7314" y="13"/>
                                  </a:lnTo>
                                  <a:lnTo>
                                    <a:pt x="7314" y="0"/>
                                  </a:lnTo>
                                  <a:lnTo>
                                    <a:pt x="7418" y="0"/>
                                  </a:lnTo>
                                  <a:lnTo>
                                    <a:pt x="7418" y="13"/>
                                  </a:lnTo>
                                  <a:close/>
                                  <a:moveTo>
                                    <a:pt x="7262" y="13"/>
                                  </a:moveTo>
                                  <a:lnTo>
                                    <a:pt x="7158" y="13"/>
                                  </a:lnTo>
                                  <a:lnTo>
                                    <a:pt x="7158" y="0"/>
                                  </a:lnTo>
                                  <a:lnTo>
                                    <a:pt x="7262" y="0"/>
                                  </a:lnTo>
                                  <a:lnTo>
                                    <a:pt x="7262" y="13"/>
                                  </a:lnTo>
                                  <a:close/>
                                  <a:moveTo>
                                    <a:pt x="7106" y="13"/>
                                  </a:moveTo>
                                  <a:lnTo>
                                    <a:pt x="7003" y="13"/>
                                  </a:lnTo>
                                  <a:lnTo>
                                    <a:pt x="7003" y="0"/>
                                  </a:lnTo>
                                  <a:lnTo>
                                    <a:pt x="7106" y="0"/>
                                  </a:lnTo>
                                  <a:lnTo>
                                    <a:pt x="7106" y="13"/>
                                  </a:lnTo>
                                  <a:close/>
                                  <a:moveTo>
                                    <a:pt x="6951" y="13"/>
                                  </a:moveTo>
                                  <a:lnTo>
                                    <a:pt x="6847" y="13"/>
                                  </a:lnTo>
                                  <a:lnTo>
                                    <a:pt x="6847" y="0"/>
                                  </a:lnTo>
                                  <a:lnTo>
                                    <a:pt x="6951" y="0"/>
                                  </a:lnTo>
                                  <a:lnTo>
                                    <a:pt x="6951" y="13"/>
                                  </a:lnTo>
                                  <a:close/>
                                  <a:moveTo>
                                    <a:pt x="6795" y="13"/>
                                  </a:moveTo>
                                  <a:lnTo>
                                    <a:pt x="6691" y="13"/>
                                  </a:lnTo>
                                  <a:lnTo>
                                    <a:pt x="6691" y="0"/>
                                  </a:lnTo>
                                  <a:lnTo>
                                    <a:pt x="6795" y="0"/>
                                  </a:lnTo>
                                  <a:lnTo>
                                    <a:pt x="6795" y="13"/>
                                  </a:lnTo>
                                  <a:close/>
                                  <a:moveTo>
                                    <a:pt x="6639" y="13"/>
                                  </a:moveTo>
                                  <a:lnTo>
                                    <a:pt x="6536" y="13"/>
                                  </a:lnTo>
                                  <a:lnTo>
                                    <a:pt x="6536" y="0"/>
                                  </a:lnTo>
                                  <a:lnTo>
                                    <a:pt x="6639" y="0"/>
                                  </a:lnTo>
                                  <a:lnTo>
                                    <a:pt x="6639" y="13"/>
                                  </a:lnTo>
                                  <a:close/>
                                  <a:moveTo>
                                    <a:pt x="6484" y="13"/>
                                  </a:moveTo>
                                  <a:lnTo>
                                    <a:pt x="6380" y="13"/>
                                  </a:lnTo>
                                  <a:lnTo>
                                    <a:pt x="6380" y="0"/>
                                  </a:lnTo>
                                  <a:lnTo>
                                    <a:pt x="6484" y="0"/>
                                  </a:lnTo>
                                  <a:lnTo>
                                    <a:pt x="6484" y="13"/>
                                  </a:lnTo>
                                  <a:close/>
                                  <a:moveTo>
                                    <a:pt x="6328" y="13"/>
                                  </a:moveTo>
                                  <a:lnTo>
                                    <a:pt x="6224" y="13"/>
                                  </a:lnTo>
                                  <a:lnTo>
                                    <a:pt x="6224" y="0"/>
                                  </a:lnTo>
                                  <a:lnTo>
                                    <a:pt x="6328" y="0"/>
                                  </a:lnTo>
                                  <a:lnTo>
                                    <a:pt x="6328" y="13"/>
                                  </a:lnTo>
                                  <a:close/>
                                  <a:moveTo>
                                    <a:pt x="6172" y="13"/>
                                  </a:moveTo>
                                  <a:lnTo>
                                    <a:pt x="6069" y="13"/>
                                  </a:lnTo>
                                  <a:lnTo>
                                    <a:pt x="6069" y="0"/>
                                  </a:lnTo>
                                  <a:lnTo>
                                    <a:pt x="6172" y="0"/>
                                  </a:lnTo>
                                  <a:lnTo>
                                    <a:pt x="6172" y="13"/>
                                  </a:lnTo>
                                  <a:close/>
                                  <a:moveTo>
                                    <a:pt x="6017" y="13"/>
                                  </a:moveTo>
                                  <a:lnTo>
                                    <a:pt x="5913" y="13"/>
                                  </a:lnTo>
                                  <a:lnTo>
                                    <a:pt x="5913" y="0"/>
                                  </a:lnTo>
                                  <a:lnTo>
                                    <a:pt x="6017" y="0"/>
                                  </a:lnTo>
                                  <a:lnTo>
                                    <a:pt x="6017" y="13"/>
                                  </a:lnTo>
                                  <a:close/>
                                  <a:moveTo>
                                    <a:pt x="5861" y="13"/>
                                  </a:moveTo>
                                  <a:lnTo>
                                    <a:pt x="5757" y="13"/>
                                  </a:lnTo>
                                  <a:lnTo>
                                    <a:pt x="5757" y="0"/>
                                  </a:lnTo>
                                  <a:lnTo>
                                    <a:pt x="5861" y="0"/>
                                  </a:lnTo>
                                  <a:lnTo>
                                    <a:pt x="5861" y="13"/>
                                  </a:lnTo>
                                  <a:close/>
                                  <a:moveTo>
                                    <a:pt x="5706" y="13"/>
                                  </a:moveTo>
                                  <a:lnTo>
                                    <a:pt x="5602" y="13"/>
                                  </a:lnTo>
                                  <a:lnTo>
                                    <a:pt x="5602" y="0"/>
                                  </a:lnTo>
                                  <a:lnTo>
                                    <a:pt x="5706" y="0"/>
                                  </a:lnTo>
                                  <a:lnTo>
                                    <a:pt x="5706" y="13"/>
                                  </a:lnTo>
                                  <a:close/>
                                  <a:moveTo>
                                    <a:pt x="5550" y="13"/>
                                  </a:moveTo>
                                  <a:lnTo>
                                    <a:pt x="5446" y="13"/>
                                  </a:lnTo>
                                  <a:lnTo>
                                    <a:pt x="5446" y="0"/>
                                  </a:lnTo>
                                  <a:lnTo>
                                    <a:pt x="5550" y="0"/>
                                  </a:lnTo>
                                  <a:lnTo>
                                    <a:pt x="5550" y="13"/>
                                  </a:lnTo>
                                  <a:close/>
                                  <a:moveTo>
                                    <a:pt x="5394" y="13"/>
                                  </a:moveTo>
                                  <a:lnTo>
                                    <a:pt x="5290" y="13"/>
                                  </a:lnTo>
                                  <a:lnTo>
                                    <a:pt x="5290" y="0"/>
                                  </a:lnTo>
                                  <a:lnTo>
                                    <a:pt x="5394" y="0"/>
                                  </a:lnTo>
                                  <a:lnTo>
                                    <a:pt x="5394" y="13"/>
                                  </a:lnTo>
                                  <a:close/>
                                  <a:moveTo>
                                    <a:pt x="5239" y="13"/>
                                  </a:moveTo>
                                  <a:lnTo>
                                    <a:pt x="5135" y="13"/>
                                  </a:lnTo>
                                  <a:lnTo>
                                    <a:pt x="5135" y="0"/>
                                  </a:lnTo>
                                  <a:lnTo>
                                    <a:pt x="5239" y="0"/>
                                  </a:lnTo>
                                  <a:lnTo>
                                    <a:pt x="5239" y="13"/>
                                  </a:lnTo>
                                  <a:close/>
                                  <a:moveTo>
                                    <a:pt x="5083" y="13"/>
                                  </a:moveTo>
                                  <a:lnTo>
                                    <a:pt x="4979" y="13"/>
                                  </a:lnTo>
                                  <a:lnTo>
                                    <a:pt x="4979" y="0"/>
                                  </a:lnTo>
                                  <a:lnTo>
                                    <a:pt x="5083" y="0"/>
                                  </a:lnTo>
                                  <a:lnTo>
                                    <a:pt x="5083" y="13"/>
                                  </a:lnTo>
                                  <a:close/>
                                  <a:moveTo>
                                    <a:pt x="4927" y="13"/>
                                  </a:moveTo>
                                  <a:lnTo>
                                    <a:pt x="4823" y="13"/>
                                  </a:lnTo>
                                  <a:lnTo>
                                    <a:pt x="4823" y="0"/>
                                  </a:lnTo>
                                  <a:lnTo>
                                    <a:pt x="4927" y="0"/>
                                  </a:lnTo>
                                  <a:lnTo>
                                    <a:pt x="4927" y="13"/>
                                  </a:lnTo>
                                  <a:close/>
                                  <a:moveTo>
                                    <a:pt x="4772" y="13"/>
                                  </a:moveTo>
                                  <a:lnTo>
                                    <a:pt x="4668" y="13"/>
                                  </a:lnTo>
                                  <a:lnTo>
                                    <a:pt x="4668" y="0"/>
                                  </a:lnTo>
                                  <a:lnTo>
                                    <a:pt x="4772" y="0"/>
                                  </a:lnTo>
                                  <a:lnTo>
                                    <a:pt x="4772" y="13"/>
                                  </a:lnTo>
                                  <a:close/>
                                  <a:moveTo>
                                    <a:pt x="4616" y="13"/>
                                  </a:moveTo>
                                  <a:lnTo>
                                    <a:pt x="4512" y="13"/>
                                  </a:lnTo>
                                  <a:lnTo>
                                    <a:pt x="4512" y="0"/>
                                  </a:lnTo>
                                  <a:lnTo>
                                    <a:pt x="4616" y="0"/>
                                  </a:lnTo>
                                  <a:lnTo>
                                    <a:pt x="4616" y="13"/>
                                  </a:lnTo>
                                  <a:close/>
                                  <a:moveTo>
                                    <a:pt x="4460" y="13"/>
                                  </a:moveTo>
                                  <a:lnTo>
                                    <a:pt x="4357" y="13"/>
                                  </a:lnTo>
                                  <a:lnTo>
                                    <a:pt x="4357" y="0"/>
                                  </a:lnTo>
                                  <a:lnTo>
                                    <a:pt x="4460" y="0"/>
                                  </a:lnTo>
                                  <a:lnTo>
                                    <a:pt x="4460" y="13"/>
                                  </a:lnTo>
                                  <a:close/>
                                  <a:moveTo>
                                    <a:pt x="4305" y="13"/>
                                  </a:moveTo>
                                  <a:lnTo>
                                    <a:pt x="4201" y="13"/>
                                  </a:lnTo>
                                  <a:lnTo>
                                    <a:pt x="4201" y="0"/>
                                  </a:lnTo>
                                  <a:lnTo>
                                    <a:pt x="4305" y="0"/>
                                  </a:lnTo>
                                  <a:lnTo>
                                    <a:pt x="4305" y="13"/>
                                  </a:lnTo>
                                  <a:close/>
                                  <a:moveTo>
                                    <a:pt x="4149" y="13"/>
                                  </a:moveTo>
                                  <a:lnTo>
                                    <a:pt x="4045" y="13"/>
                                  </a:lnTo>
                                  <a:lnTo>
                                    <a:pt x="4045" y="0"/>
                                  </a:lnTo>
                                  <a:lnTo>
                                    <a:pt x="4149" y="0"/>
                                  </a:lnTo>
                                  <a:lnTo>
                                    <a:pt x="4149" y="13"/>
                                  </a:lnTo>
                                  <a:close/>
                                  <a:moveTo>
                                    <a:pt x="3993" y="13"/>
                                  </a:moveTo>
                                  <a:lnTo>
                                    <a:pt x="3890" y="13"/>
                                  </a:lnTo>
                                  <a:lnTo>
                                    <a:pt x="3890" y="0"/>
                                  </a:lnTo>
                                  <a:lnTo>
                                    <a:pt x="3993" y="0"/>
                                  </a:lnTo>
                                  <a:lnTo>
                                    <a:pt x="3993" y="13"/>
                                  </a:lnTo>
                                  <a:close/>
                                  <a:moveTo>
                                    <a:pt x="3838" y="13"/>
                                  </a:moveTo>
                                  <a:lnTo>
                                    <a:pt x="3734" y="13"/>
                                  </a:lnTo>
                                  <a:lnTo>
                                    <a:pt x="3734" y="0"/>
                                  </a:lnTo>
                                  <a:lnTo>
                                    <a:pt x="3838" y="0"/>
                                  </a:lnTo>
                                  <a:lnTo>
                                    <a:pt x="3838" y="13"/>
                                  </a:lnTo>
                                  <a:close/>
                                  <a:moveTo>
                                    <a:pt x="3682" y="13"/>
                                  </a:moveTo>
                                  <a:lnTo>
                                    <a:pt x="3578" y="13"/>
                                  </a:lnTo>
                                  <a:lnTo>
                                    <a:pt x="3578" y="0"/>
                                  </a:lnTo>
                                  <a:lnTo>
                                    <a:pt x="3682" y="0"/>
                                  </a:lnTo>
                                  <a:lnTo>
                                    <a:pt x="3682" y="13"/>
                                  </a:lnTo>
                                  <a:close/>
                                  <a:moveTo>
                                    <a:pt x="3526" y="13"/>
                                  </a:moveTo>
                                  <a:lnTo>
                                    <a:pt x="3423" y="13"/>
                                  </a:lnTo>
                                  <a:lnTo>
                                    <a:pt x="3423" y="0"/>
                                  </a:lnTo>
                                  <a:lnTo>
                                    <a:pt x="3526" y="0"/>
                                  </a:lnTo>
                                  <a:lnTo>
                                    <a:pt x="3526" y="13"/>
                                  </a:lnTo>
                                  <a:close/>
                                  <a:moveTo>
                                    <a:pt x="3371" y="13"/>
                                  </a:moveTo>
                                  <a:lnTo>
                                    <a:pt x="3267" y="13"/>
                                  </a:lnTo>
                                  <a:lnTo>
                                    <a:pt x="3267" y="0"/>
                                  </a:lnTo>
                                  <a:lnTo>
                                    <a:pt x="3371" y="0"/>
                                  </a:lnTo>
                                  <a:lnTo>
                                    <a:pt x="3371" y="13"/>
                                  </a:lnTo>
                                  <a:close/>
                                  <a:moveTo>
                                    <a:pt x="3215" y="13"/>
                                  </a:moveTo>
                                  <a:lnTo>
                                    <a:pt x="3111" y="13"/>
                                  </a:lnTo>
                                  <a:lnTo>
                                    <a:pt x="3111" y="0"/>
                                  </a:lnTo>
                                  <a:lnTo>
                                    <a:pt x="3215" y="0"/>
                                  </a:lnTo>
                                  <a:lnTo>
                                    <a:pt x="3215" y="13"/>
                                  </a:lnTo>
                                  <a:close/>
                                  <a:moveTo>
                                    <a:pt x="3059" y="13"/>
                                  </a:moveTo>
                                  <a:lnTo>
                                    <a:pt x="2956" y="13"/>
                                  </a:lnTo>
                                  <a:lnTo>
                                    <a:pt x="2956" y="0"/>
                                  </a:lnTo>
                                  <a:lnTo>
                                    <a:pt x="3059" y="0"/>
                                  </a:lnTo>
                                  <a:lnTo>
                                    <a:pt x="3059" y="13"/>
                                  </a:lnTo>
                                  <a:close/>
                                  <a:moveTo>
                                    <a:pt x="2904" y="13"/>
                                  </a:moveTo>
                                  <a:lnTo>
                                    <a:pt x="2800" y="13"/>
                                  </a:lnTo>
                                  <a:lnTo>
                                    <a:pt x="2800" y="0"/>
                                  </a:lnTo>
                                  <a:lnTo>
                                    <a:pt x="2904" y="0"/>
                                  </a:lnTo>
                                  <a:lnTo>
                                    <a:pt x="2904" y="13"/>
                                  </a:lnTo>
                                  <a:close/>
                                  <a:moveTo>
                                    <a:pt x="2748" y="13"/>
                                  </a:moveTo>
                                  <a:lnTo>
                                    <a:pt x="2644" y="13"/>
                                  </a:lnTo>
                                  <a:lnTo>
                                    <a:pt x="2644" y="0"/>
                                  </a:lnTo>
                                  <a:lnTo>
                                    <a:pt x="2748" y="0"/>
                                  </a:lnTo>
                                  <a:lnTo>
                                    <a:pt x="2748" y="13"/>
                                  </a:lnTo>
                                  <a:close/>
                                  <a:moveTo>
                                    <a:pt x="2592" y="13"/>
                                  </a:moveTo>
                                  <a:lnTo>
                                    <a:pt x="2489" y="13"/>
                                  </a:lnTo>
                                  <a:lnTo>
                                    <a:pt x="2489" y="0"/>
                                  </a:lnTo>
                                  <a:lnTo>
                                    <a:pt x="2592" y="0"/>
                                  </a:lnTo>
                                  <a:lnTo>
                                    <a:pt x="2592" y="13"/>
                                  </a:lnTo>
                                  <a:close/>
                                  <a:moveTo>
                                    <a:pt x="2437" y="13"/>
                                  </a:moveTo>
                                  <a:lnTo>
                                    <a:pt x="2333" y="13"/>
                                  </a:lnTo>
                                  <a:lnTo>
                                    <a:pt x="2333" y="0"/>
                                  </a:lnTo>
                                  <a:lnTo>
                                    <a:pt x="2437" y="0"/>
                                  </a:lnTo>
                                  <a:lnTo>
                                    <a:pt x="2437" y="13"/>
                                  </a:lnTo>
                                  <a:close/>
                                  <a:moveTo>
                                    <a:pt x="2281" y="13"/>
                                  </a:moveTo>
                                  <a:lnTo>
                                    <a:pt x="2177" y="13"/>
                                  </a:lnTo>
                                  <a:lnTo>
                                    <a:pt x="2177" y="0"/>
                                  </a:lnTo>
                                  <a:lnTo>
                                    <a:pt x="2281" y="0"/>
                                  </a:lnTo>
                                  <a:lnTo>
                                    <a:pt x="2281" y="13"/>
                                  </a:lnTo>
                                  <a:close/>
                                  <a:moveTo>
                                    <a:pt x="2125" y="13"/>
                                  </a:moveTo>
                                  <a:lnTo>
                                    <a:pt x="2022" y="13"/>
                                  </a:lnTo>
                                  <a:lnTo>
                                    <a:pt x="2022" y="0"/>
                                  </a:lnTo>
                                  <a:lnTo>
                                    <a:pt x="2125" y="0"/>
                                  </a:lnTo>
                                  <a:lnTo>
                                    <a:pt x="2125" y="13"/>
                                  </a:lnTo>
                                  <a:close/>
                                  <a:moveTo>
                                    <a:pt x="1970" y="13"/>
                                  </a:moveTo>
                                  <a:lnTo>
                                    <a:pt x="1866" y="13"/>
                                  </a:lnTo>
                                  <a:lnTo>
                                    <a:pt x="1866" y="0"/>
                                  </a:lnTo>
                                  <a:lnTo>
                                    <a:pt x="1970" y="0"/>
                                  </a:lnTo>
                                  <a:lnTo>
                                    <a:pt x="1970" y="13"/>
                                  </a:lnTo>
                                  <a:close/>
                                  <a:moveTo>
                                    <a:pt x="1814" y="13"/>
                                  </a:moveTo>
                                  <a:lnTo>
                                    <a:pt x="1710" y="13"/>
                                  </a:lnTo>
                                  <a:lnTo>
                                    <a:pt x="1710" y="0"/>
                                  </a:lnTo>
                                  <a:lnTo>
                                    <a:pt x="1814" y="0"/>
                                  </a:lnTo>
                                  <a:lnTo>
                                    <a:pt x="1814" y="13"/>
                                  </a:lnTo>
                                  <a:close/>
                                  <a:moveTo>
                                    <a:pt x="1659" y="13"/>
                                  </a:moveTo>
                                  <a:lnTo>
                                    <a:pt x="1555" y="13"/>
                                  </a:lnTo>
                                  <a:lnTo>
                                    <a:pt x="1555" y="0"/>
                                  </a:lnTo>
                                  <a:lnTo>
                                    <a:pt x="1659" y="0"/>
                                  </a:lnTo>
                                  <a:lnTo>
                                    <a:pt x="1659" y="13"/>
                                  </a:lnTo>
                                  <a:close/>
                                  <a:moveTo>
                                    <a:pt x="1503" y="13"/>
                                  </a:moveTo>
                                  <a:lnTo>
                                    <a:pt x="1399" y="13"/>
                                  </a:lnTo>
                                  <a:lnTo>
                                    <a:pt x="1399" y="0"/>
                                  </a:lnTo>
                                  <a:lnTo>
                                    <a:pt x="1503" y="0"/>
                                  </a:lnTo>
                                  <a:lnTo>
                                    <a:pt x="1503" y="13"/>
                                  </a:lnTo>
                                  <a:close/>
                                  <a:moveTo>
                                    <a:pt x="1347" y="13"/>
                                  </a:moveTo>
                                  <a:lnTo>
                                    <a:pt x="1243" y="13"/>
                                  </a:lnTo>
                                  <a:lnTo>
                                    <a:pt x="1243" y="0"/>
                                  </a:lnTo>
                                  <a:lnTo>
                                    <a:pt x="1347" y="0"/>
                                  </a:lnTo>
                                  <a:lnTo>
                                    <a:pt x="1347" y="13"/>
                                  </a:lnTo>
                                  <a:close/>
                                  <a:moveTo>
                                    <a:pt x="1192" y="13"/>
                                  </a:moveTo>
                                  <a:lnTo>
                                    <a:pt x="1088" y="13"/>
                                  </a:lnTo>
                                  <a:lnTo>
                                    <a:pt x="1088" y="0"/>
                                  </a:lnTo>
                                  <a:lnTo>
                                    <a:pt x="1192" y="0"/>
                                  </a:lnTo>
                                  <a:lnTo>
                                    <a:pt x="1192" y="13"/>
                                  </a:lnTo>
                                  <a:close/>
                                  <a:moveTo>
                                    <a:pt x="1036" y="13"/>
                                  </a:moveTo>
                                  <a:lnTo>
                                    <a:pt x="932" y="13"/>
                                  </a:lnTo>
                                  <a:lnTo>
                                    <a:pt x="932" y="0"/>
                                  </a:lnTo>
                                  <a:lnTo>
                                    <a:pt x="1036" y="0"/>
                                  </a:lnTo>
                                  <a:lnTo>
                                    <a:pt x="1036" y="13"/>
                                  </a:lnTo>
                                  <a:close/>
                                  <a:moveTo>
                                    <a:pt x="880" y="13"/>
                                  </a:moveTo>
                                  <a:lnTo>
                                    <a:pt x="776" y="13"/>
                                  </a:lnTo>
                                  <a:lnTo>
                                    <a:pt x="776" y="0"/>
                                  </a:lnTo>
                                  <a:lnTo>
                                    <a:pt x="880" y="0"/>
                                  </a:lnTo>
                                  <a:lnTo>
                                    <a:pt x="880" y="13"/>
                                  </a:lnTo>
                                  <a:close/>
                                  <a:moveTo>
                                    <a:pt x="725" y="13"/>
                                  </a:moveTo>
                                  <a:lnTo>
                                    <a:pt x="621" y="13"/>
                                  </a:lnTo>
                                  <a:lnTo>
                                    <a:pt x="621" y="0"/>
                                  </a:lnTo>
                                  <a:lnTo>
                                    <a:pt x="725" y="0"/>
                                  </a:lnTo>
                                  <a:lnTo>
                                    <a:pt x="725" y="13"/>
                                  </a:lnTo>
                                  <a:close/>
                                  <a:moveTo>
                                    <a:pt x="569" y="13"/>
                                  </a:moveTo>
                                  <a:lnTo>
                                    <a:pt x="465" y="13"/>
                                  </a:lnTo>
                                  <a:lnTo>
                                    <a:pt x="465" y="0"/>
                                  </a:lnTo>
                                  <a:lnTo>
                                    <a:pt x="569" y="0"/>
                                  </a:lnTo>
                                  <a:lnTo>
                                    <a:pt x="569" y="13"/>
                                  </a:lnTo>
                                  <a:close/>
                                  <a:moveTo>
                                    <a:pt x="413" y="13"/>
                                  </a:moveTo>
                                  <a:lnTo>
                                    <a:pt x="310" y="13"/>
                                  </a:lnTo>
                                  <a:lnTo>
                                    <a:pt x="310" y="0"/>
                                  </a:lnTo>
                                  <a:lnTo>
                                    <a:pt x="413" y="0"/>
                                  </a:lnTo>
                                  <a:lnTo>
                                    <a:pt x="413" y="13"/>
                                  </a:lnTo>
                                  <a:close/>
                                  <a:moveTo>
                                    <a:pt x="258" y="13"/>
                                  </a:moveTo>
                                  <a:lnTo>
                                    <a:pt x="154" y="13"/>
                                  </a:lnTo>
                                  <a:lnTo>
                                    <a:pt x="154" y="0"/>
                                  </a:lnTo>
                                  <a:lnTo>
                                    <a:pt x="258" y="0"/>
                                  </a:lnTo>
                                  <a:lnTo>
                                    <a:pt x="258" y="13"/>
                                  </a:lnTo>
                                  <a:close/>
                                  <a:moveTo>
                                    <a:pt x="102" y="13"/>
                                  </a:moveTo>
                                  <a:lnTo>
                                    <a:pt x="7" y="13"/>
                                  </a:lnTo>
                                  <a:lnTo>
                                    <a:pt x="7" y="0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02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 w="3175" cap="flat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Line 201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3487" y="2420"/>
                              <a:ext cx="4096" cy="14"/>
                            </a:xfrm>
                            <a:prstGeom prst="line">
                              <a:avLst/>
                            </a:prstGeom>
                            <a:noFill/>
                            <a:ln w="1079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2" name="Freeform 202"/>
                          <wps:cNvSpPr>
                            <a:spLocks/>
                          </wps:cNvSpPr>
                          <wps:spPr bwMode="auto">
                            <a:xfrm>
                              <a:off x="3319" y="2359"/>
                              <a:ext cx="183" cy="121"/>
                            </a:xfrm>
                            <a:custGeom>
                              <a:avLst/>
                              <a:gdLst>
                                <a:gd name="T0" fmla="*/ 183 w 183"/>
                                <a:gd name="T1" fmla="*/ 121 h 121"/>
                                <a:gd name="T2" fmla="*/ 0 w 183"/>
                                <a:gd name="T3" fmla="*/ 60 h 121"/>
                                <a:gd name="T4" fmla="*/ 183 w 183"/>
                                <a:gd name="T5" fmla="*/ 0 h 121"/>
                                <a:gd name="T6" fmla="*/ 183 w 183"/>
                                <a:gd name="T7" fmla="*/ 121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3" h="121">
                                  <a:moveTo>
                                    <a:pt x="183" y="121"/>
                                  </a:moveTo>
                                  <a:lnTo>
                                    <a:pt x="0" y="60"/>
                                  </a:lnTo>
                                  <a:lnTo>
                                    <a:pt x="183" y="0"/>
                                  </a:lnTo>
                                  <a:lnTo>
                                    <a:pt x="183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Line 20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678" y="3119"/>
                              <a:ext cx="2656" cy="5"/>
                            </a:xfrm>
                            <a:prstGeom prst="line">
                              <a:avLst/>
                            </a:prstGeom>
                            <a:noFill/>
                            <a:ln w="1079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4" name="Freeform 204"/>
                          <wps:cNvSpPr>
                            <a:spLocks/>
                          </wps:cNvSpPr>
                          <wps:spPr bwMode="auto">
                            <a:xfrm>
                              <a:off x="525" y="3063"/>
                              <a:ext cx="182" cy="121"/>
                            </a:xfrm>
                            <a:custGeom>
                              <a:avLst/>
                              <a:gdLst>
                                <a:gd name="T0" fmla="*/ 182 w 182"/>
                                <a:gd name="T1" fmla="*/ 121 h 121"/>
                                <a:gd name="T2" fmla="*/ 0 w 182"/>
                                <a:gd name="T3" fmla="*/ 61 h 121"/>
                                <a:gd name="T4" fmla="*/ 182 w 182"/>
                                <a:gd name="T5" fmla="*/ 0 h 121"/>
                                <a:gd name="T6" fmla="*/ 182 w 182"/>
                                <a:gd name="T7" fmla="*/ 121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2" h="121">
                                  <a:moveTo>
                                    <a:pt x="182" y="121"/>
                                  </a:moveTo>
                                  <a:lnTo>
                                    <a:pt x="0" y="61"/>
                                  </a:lnTo>
                                  <a:lnTo>
                                    <a:pt x="182" y="0"/>
                                  </a:lnTo>
                                  <a:lnTo>
                                    <a:pt x="182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Rectangle 206"/>
                          <wps:cNvSpPr>
                            <a:spLocks noChangeArrowheads="1"/>
                          </wps:cNvSpPr>
                          <wps:spPr bwMode="auto">
                            <a:xfrm>
                              <a:off x="617" y="2625"/>
                              <a:ext cx="4430" cy="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9C135D8" w14:textId="7B589E9C" w:rsidR="00B133C1" w:rsidRPr="00B133C1" w:rsidRDefault="00B133C1">
                                <w:pPr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>5a</w:t>
                                </w:r>
                                <w:r w:rsidR="0063794A" w:rsidRPr="004B59DB"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>. PDU Session</w:t>
                                </w:r>
                                <w:r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 xml:space="preserve"> Modification Command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98" name="Rectangle 208"/>
                          <wps:cNvSpPr>
                            <a:spLocks noChangeArrowheads="1"/>
                          </wps:cNvSpPr>
                          <wps:spPr bwMode="auto">
                            <a:xfrm>
                              <a:off x="2151" y="1759"/>
                              <a:ext cx="1151" cy="4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6E2FE1F" w14:textId="4678A6D1" w:rsidR="0063794A" w:rsidRPr="004B59DB" w:rsidRDefault="0063794A">
                                <w:r w:rsidRPr="004B59DB">
                                  <w:rPr>
                                    <w:rFonts w:ascii="Calibri" w:hAnsi="Calibri" w:cs="Calibri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00" name="Rectangle 2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32" y="2841"/>
                              <a:ext cx="3434" cy="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CF3B31E" w14:textId="0B34E1CD" w:rsidR="0063794A" w:rsidRPr="004B59DB" w:rsidRDefault="00B133C1">
                                <w:r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 xml:space="preserve">(PDU </w:t>
                                </w:r>
                                <w:r w:rsidR="0063794A" w:rsidRPr="004B59DB"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 xml:space="preserve">Session </w:t>
                                </w:r>
                                <w:r w:rsidR="001E16A1"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>t</w:t>
                                </w:r>
                                <w:r w:rsidR="0063794A" w:rsidRPr="004B59DB"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>ransfer</w:t>
                                </w:r>
                                <w:r w:rsidR="001E16A1"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>, alternative S-NSSAI</w:t>
                                </w:r>
                                <w:r w:rsidR="0063794A" w:rsidRPr="004B59DB"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01" name="Rectangle 211"/>
                          <wps:cNvSpPr>
                            <a:spLocks noChangeArrowheads="1"/>
                          </wps:cNvSpPr>
                          <wps:spPr bwMode="auto">
                            <a:xfrm>
                              <a:off x="8505" y="24"/>
                              <a:ext cx="981" cy="357"/>
                            </a:xfrm>
                            <a:prstGeom prst="rect">
                              <a:avLst/>
                            </a:prstGeom>
                            <a:noFill/>
                            <a:ln w="2540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Rectangle 212"/>
                          <wps:cNvSpPr>
                            <a:spLocks noChangeArrowheads="1"/>
                          </wps:cNvSpPr>
                          <wps:spPr bwMode="auto">
                            <a:xfrm>
                              <a:off x="8796" y="86"/>
                              <a:ext cx="637" cy="4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1498E13" w14:textId="4CB68223" w:rsidR="0063794A" w:rsidRDefault="0063794A">
                                <w:r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  <w:t>SMF</w:t>
                                </w:r>
                                <w:r w:rsidR="0044405E"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07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3681" y="2195"/>
                              <a:ext cx="5237" cy="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7E511B6" w14:textId="2C64FF08" w:rsidR="0063794A" w:rsidRPr="007B6ED6" w:rsidRDefault="00BA5220">
                                <w:pPr>
                                  <w:rPr>
                                    <w:lang w:val="pt-PT"/>
                                  </w:rPr>
                                </w:pPr>
                                <w:r w:rsidRPr="007B6ED6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  <w:lang w:val="pt-PT"/>
                                  </w:rPr>
                                  <w:t xml:space="preserve">4. </w:t>
                                </w:r>
                                <w:r w:rsidR="0063794A" w:rsidRPr="007B6ED6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  <w:lang w:val="pt-PT"/>
                                  </w:rPr>
                                  <w:t xml:space="preserve">Namf_Communication_N1N2MessageTransfer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08" name="Line 218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3348" y="2555"/>
                              <a:ext cx="4097" cy="14"/>
                            </a:xfrm>
                            <a:prstGeom prst="line">
                              <a:avLst/>
                            </a:prstGeom>
                            <a:noFill/>
                            <a:ln w="1079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9" name="Freeform 219"/>
                          <wps:cNvSpPr>
                            <a:spLocks/>
                          </wps:cNvSpPr>
                          <wps:spPr bwMode="auto">
                            <a:xfrm>
                              <a:off x="7430" y="2509"/>
                              <a:ext cx="182" cy="121"/>
                            </a:xfrm>
                            <a:custGeom>
                              <a:avLst/>
                              <a:gdLst>
                                <a:gd name="T0" fmla="*/ 0 w 182"/>
                                <a:gd name="T1" fmla="*/ 0 h 121"/>
                                <a:gd name="T2" fmla="*/ 182 w 182"/>
                                <a:gd name="T3" fmla="*/ 61 h 121"/>
                                <a:gd name="T4" fmla="*/ 0 w 182"/>
                                <a:gd name="T5" fmla="*/ 121 h 121"/>
                                <a:gd name="T6" fmla="*/ 0 w 182"/>
                                <a:gd name="T7" fmla="*/ 0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2" h="121">
                                  <a:moveTo>
                                    <a:pt x="0" y="0"/>
                                  </a:moveTo>
                                  <a:lnTo>
                                    <a:pt x="182" y="61"/>
                                  </a:lnTo>
                                  <a:lnTo>
                                    <a:pt x="0" y="12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Line 22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576" y="3549"/>
                              <a:ext cx="2656" cy="0"/>
                            </a:xfrm>
                            <a:prstGeom prst="line">
                              <a:avLst/>
                            </a:prstGeom>
                            <a:noFill/>
                            <a:ln w="1079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1" name="Freeform 221"/>
                          <wps:cNvSpPr>
                            <a:spLocks/>
                          </wps:cNvSpPr>
                          <wps:spPr bwMode="auto">
                            <a:xfrm>
                              <a:off x="3151" y="3494"/>
                              <a:ext cx="183" cy="121"/>
                            </a:xfrm>
                            <a:custGeom>
                              <a:avLst/>
                              <a:gdLst>
                                <a:gd name="T0" fmla="*/ 0 w 183"/>
                                <a:gd name="T1" fmla="*/ 0 h 121"/>
                                <a:gd name="T2" fmla="*/ 183 w 183"/>
                                <a:gd name="T3" fmla="*/ 61 h 121"/>
                                <a:gd name="T4" fmla="*/ 0 w 183"/>
                                <a:gd name="T5" fmla="*/ 121 h 121"/>
                                <a:gd name="T6" fmla="*/ 0 w 183"/>
                                <a:gd name="T7" fmla="*/ 0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3" h="121">
                                  <a:moveTo>
                                    <a:pt x="0" y="0"/>
                                  </a:moveTo>
                                  <a:lnTo>
                                    <a:pt x="183" y="61"/>
                                  </a:lnTo>
                                  <a:lnTo>
                                    <a:pt x="0" y="12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53" y="2804"/>
                              <a:ext cx="41" cy="4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93123F7" w14:textId="23C79F38" w:rsidR="0063794A" w:rsidRDefault="0063794A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16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617" y="3260"/>
                              <a:ext cx="3468" cy="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A7B0185" w14:textId="424CEFF0" w:rsidR="0063794A" w:rsidRPr="00A41BE4" w:rsidRDefault="003F2F53">
                                <w:r w:rsidRPr="00A41BE4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5b. PDU Session </w:t>
                                </w:r>
                                <w:r w:rsidR="0063794A" w:rsidRPr="00A41BE4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>M</w:t>
                                </w:r>
                                <w:r w:rsidRPr="00A41BE4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odification </w:t>
                                </w:r>
                                <w:r w:rsidR="0063794A" w:rsidRPr="00A41BE4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>Co</w:t>
                                </w:r>
                                <w:r w:rsidRPr="00A41BE4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>m</w:t>
                                </w:r>
                                <w:r w:rsidR="0063794A" w:rsidRPr="00A41BE4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>m</w:t>
                                </w:r>
                                <w:r w:rsidRPr="00A41BE4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>and  ACK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18" name="Line 228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3462" y="4162"/>
                              <a:ext cx="4186" cy="29"/>
                            </a:xfrm>
                            <a:prstGeom prst="line">
                              <a:avLst/>
                            </a:prstGeom>
                            <a:noFill/>
                            <a:ln w="1079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1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2" y="3549"/>
                              <a:ext cx="4135" cy="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21A1E9D" w14:textId="1894A68B" w:rsidR="0063794A" w:rsidRPr="00B133C1" w:rsidRDefault="00964EB5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>6a</w:t>
                                </w:r>
                                <w:r w:rsidR="0063794A" w:rsidRPr="00B133C1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>. Nsmf_PDUSession_UpdateSMContext Request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22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4265" y="3412"/>
                              <a:ext cx="102" cy="4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1019400" w14:textId="58CDDDE7" w:rsidR="0063794A" w:rsidRDefault="0063794A"/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23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2" y="3924"/>
                              <a:ext cx="4599" cy="4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80A8F1" w14:textId="2396E151" w:rsidR="0063794A" w:rsidRPr="00B133C1" w:rsidRDefault="00964EB5">
                                <w:pPr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</w:rPr>
                                  <w:t>6b</w:t>
                                </w:r>
                                <w:r w:rsidR="0063794A" w:rsidRPr="00B133C1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</w:rPr>
                                  <w:t>. Nsmf_PDUSession_UpdateSMContext Response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24" name="Line 234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3359" y="3820"/>
                              <a:ext cx="4097" cy="15"/>
                            </a:xfrm>
                            <a:prstGeom prst="line">
                              <a:avLst/>
                            </a:prstGeom>
                            <a:noFill/>
                            <a:ln w="1079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5" name="Freeform 235"/>
                          <wps:cNvSpPr>
                            <a:spLocks/>
                          </wps:cNvSpPr>
                          <wps:spPr bwMode="auto">
                            <a:xfrm>
                              <a:off x="7454" y="3772"/>
                              <a:ext cx="182" cy="121"/>
                            </a:xfrm>
                            <a:custGeom>
                              <a:avLst/>
                              <a:gdLst>
                                <a:gd name="T0" fmla="*/ 0 w 182"/>
                                <a:gd name="T1" fmla="*/ 0 h 121"/>
                                <a:gd name="T2" fmla="*/ 182 w 182"/>
                                <a:gd name="T3" fmla="*/ 61 h 121"/>
                                <a:gd name="T4" fmla="*/ 0 w 182"/>
                                <a:gd name="T5" fmla="*/ 121 h 121"/>
                                <a:gd name="T6" fmla="*/ 0 w 182"/>
                                <a:gd name="T7" fmla="*/ 0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2" h="121">
                                  <a:moveTo>
                                    <a:pt x="0" y="0"/>
                                  </a:moveTo>
                                  <a:lnTo>
                                    <a:pt x="182" y="61"/>
                                  </a:lnTo>
                                  <a:lnTo>
                                    <a:pt x="0" y="12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Line 236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496" y="2157"/>
                              <a:ext cx="4146" cy="0"/>
                            </a:xfrm>
                            <a:prstGeom prst="line">
                              <a:avLst/>
                            </a:prstGeom>
                            <a:noFill/>
                            <a:ln w="1079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7" name="Freeform 237"/>
                          <wps:cNvSpPr>
                            <a:spLocks/>
                          </wps:cNvSpPr>
                          <wps:spPr bwMode="auto">
                            <a:xfrm>
                              <a:off x="3328" y="2097"/>
                              <a:ext cx="183" cy="121"/>
                            </a:xfrm>
                            <a:custGeom>
                              <a:avLst/>
                              <a:gdLst>
                                <a:gd name="T0" fmla="*/ 183 w 183"/>
                                <a:gd name="T1" fmla="*/ 121 h 121"/>
                                <a:gd name="T2" fmla="*/ 0 w 183"/>
                                <a:gd name="T3" fmla="*/ 61 h 121"/>
                                <a:gd name="T4" fmla="*/ 183 w 183"/>
                                <a:gd name="T5" fmla="*/ 0 h 121"/>
                                <a:gd name="T6" fmla="*/ 183 w 183"/>
                                <a:gd name="T7" fmla="*/ 121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3" h="121">
                                  <a:moveTo>
                                    <a:pt x="183" y="121"/>
                                  </a:moveTo>
                                  <a:lnTo>
                                    <a:pt x="0" y="61"/>
                                  </a:lnTo>
                                  <a:lnTo>
                                    <a:pt x="183" y="0"/>
                                  </a:lnTo>
                                  <a:lnTo>
                                    <a:pt x="183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Line 23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348" y="1821"/>
                              <a:ext cx="4153" cy="0"/>
                            </a:xfrm>
                            <a:prstGeom prst="line">
                              <a:avLst/>
                            </a:prstGeom>
                            <a:noFill/>
                            <a:ln w="1079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9" name="Freeform 239"/>
                          <wps:cNvSpPr>
                            <a:spLocks/>
                          </wps:cNvSpPr>
                          <wps:spPr bwMode="auto">
                            <a:xfrm>
                              <a:off x="7485" y="1760"/>
                              <a:ext cx="183" cy="121"/>
                            </a:xfrm>
                            <a:custGeom>
                              <a:avLst/>
                              <a:gdLst>
                                <a:gd name="T0" fmla="*/ 0 w 183"/>
                                <a:gd name="T1" fmla="*/ 0 h 121"/>
                                <a:gd name="T2" fmla="*/ 183 w 183"/>
                                <a:gd name="T3" fmla="*/ 61 h 121"/>
                                <a:gd name="T4" fmla="*/ 0 w 183"/>
                                <a:gd name="T5" fmla="*/ 121 h 121"/>
                                <a:gd name="T6" fmla="*/ 0 w 183"/>
                                <a:gd name="T7" fmla="*/ 0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3" h="121">
                                  <a:moveTo>
                                    <a:pt x="0" y="0"/>
                                  </a:moveTo>
                                  <a:lnTo>
                                    <a:pt x="183" y="61"/>
                                  </a:lnTo>
                                  <a:lnTo>
                                    <a:pt x="0" y="12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0" y="580"/>
                              <a:ext cx="92" cy="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ED29674" w14:textId="1A8D0A87" w:rsidR="0063794A" w:rsidRPr="004B59DB" w:rsidRDefault="0063794A"/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32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669" y="1311"/>
                              <a:ext cx="5817" cy="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ED8F158" w14:textId="7CFE8423" w:rsidR="0063794A" w:rsidRPr="00653A97" w:rsidRDefault="00653A97" w:rsidP="00653A97">
                                <w:pPr>
                                  <w:ind w:left="90" w:hangingChars="50" w:hanging="90"/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 xml:space="preserve">2. </w:t>
                                </w:r>
                                <w:r w:rsidR="0063794A" w:rsidRPr="004B59DB"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>Nsmf_PDUSession_UpdateSMContext</w:t>
                                </w:r>
                                <w:r>
                                  <w:rPr>
                                    <w:rFonts w:ascii="Calibri" w:eastAsia="ＭＳ 明朝" w:hAnsi="Calibri" w:cs="Calibri" w:hint="eastAsia"/>
                                    <w:sz w:val="18"/>
                                    <w:szCs w:val="18"/>
                                    <w:lang w:eastAsia="ja-JP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ＭＳ 明朝" w:hAnsi="Calibri" w:cs="Calibri"/>
                                    <w:sz w:val="18"/>
                                    <w:szCs w:val="18"/>
                                    <w:lang w:eastAsia="ja-JP"/>
                                  </w:rPr>
                                  <w:t>Request</w:t>
                                </w:r>
                                <w:r>
                                  <w:rPr>
                                    <w:rFonts w:ascii="Calibri" w:eastAsia="ＭＳ 明朝" w:hAnsi="Calibri" w:cs="Calibri" w:hint="eastAsia"/>
                                    <w:sz w:val="18"/>
                                    <w:szCs w:val="18"/>
                                    <w:lang w:eastAsia="ja-JP"/>
                                  </w:rPr>
                                  <w:t xml:space="preserve">                                              </w:t>
                                </w:r>
                                <w:r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>(</w:t>
                                </w:r>
                                <w:r w:rsidR="001E16A1"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 xml:space="preserve">PDU Session transfer, </w:t>
                                </w:r>
                                <w:r w:rsidR="00814BB5"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>alternative S-NSSAI</w:t>
                                </w:r>
                                <w:r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 xml:space="preserve">) </w:t>
                                </w:r>
                                <w:r w:rsidR="0063794A" w:rsidRPr="004B59DB"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34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91" y="807"/>
                              <a:ext cx="62" cy="4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763F27" w14:textId="35D202C0" w:rsidR="0063794A" w:rsidRDefault="0063794A">
                                <w:r>
                                  <w:rPr>
                                    <w:rFonts w:ascii="Calibri" w:hAnsi="Calibri" w:cs="Calibri"/>
                                    <w:color w:val="FF0000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36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6555" y="807"/>
                              <a:ext cx="62" cy="4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263660B" w14:textId="3AAF98C6" w:rsidR="0063794A" w:rsidRDefault="0063794A">
                                <w:r>
                                  <w:rPr>
                                    <w:rFonts w:ascii="Calibri" w:hAnsi="Calibri" w:cs="Calibri"/>
                                    <w:color w:val="FF0000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39" name="Rectangle 249"/>
                          <wps:cNvSpPr>
                            <a:spLocks noChangeArrowheads="1"/>
                          </wps:cNvSpPr>
                          <wps:spPr bwMode="auto">
                            <a:xfrm>
                              <a:off x="3522" y="1711"/>
                              <a:ext cx="46" cy="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D15EC86" w14:textId="3653B880" w:rsidR="0063794A" w:rsidRDefault="0063794A"/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40" name="Rectangle 25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81" y="1854"/>
                              <a:ext cx="4440" cy="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E6E2636" w14:textId="4B203085" w:rsidR="0063794A" w:rsidRDefault="00B133C1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>3.</w:t>
                                </w:r>
                                <w:r w:rsidR="0063794A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Nsmf_PDUSession_UpdateSMContext Response 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</wpg:wgp>
                      <wps:wsp>
                        <wps:cNvPr id="100" name="Line 169"/>
                        <wps:cNvCnPr>
                          <a:cxnSpLocks noChangeShapeType="1"/>
                        </wps:cNvCnPr>
                        <wps:spPr bwMode="auto">
                          <a:xfrm>
                            <a:off x="1272200" y="354330"/>
                            <a:ext cx="635" cy="3830320"/>
                          </a:xfrm>
                          <a:prstGeom prst="line">
                            <a:avLst/>
                          </a:prstGeom>
                          <a:noFill/>
                          <a:ln w="1079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169"/>
                        <wps:cNvCnPr>
                          <a:cxnSpLocks noChangeShapeType="1"/>
                        </wps:cNvCnPr>
                        <wps:spPr bwMode="auto">
                          <a:xfrm>
                            <a:off x="2157157" y="354330"/>
                            <a:ext cx="635" cy="3830320"/>
                          </a:xfrm>
                          <a:prstGeom prst="line">
                            <a:avLst/>
                          </a:prstGeom>
                          <a:noFill/>
                          <a:ln w="1079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169"/>
                        <wps:cNvCnPr>
                          <a:cxnSpLocks noChangeShapeType="1"/>
                        </wps:cNvCnPr>
                        <wps:spPr bwMode="auto">
                          <a:xfrm>
                            <a:off x="3053929" y="353706"/>
                            <a:ext cx="635" cy="3830320"/>
                          </a:xfrm>
                          <a:prstGeom prst="line">
                            <a:avLst/>
                          </a:prstGeom>
                          <a:noFill/>
                          <a:ln w="1079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169"/>
                        <wps:cNvCnPr>
                          <a:cxnSpLocks noChangeShapeType="1"/>
                        </wps:cNvCnPr>
                        <wps:spPr bwMode="auto">
                          <a:xfrm>
                            <a:off x="3958250" y="353706"/>
                            <a:ext cx="635" cy="3830320"/>
                          </a:xfrm>
                          <a:prstGeom prst="line">
                            <a:avLst/>
                          </a:prstGeom>
                          <a:noFill/>
                          <a:ln w="1079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Line 169"/>
                        <wps:cNvCnPr>
                          <a:cxnSpLocks noChangeShapeType="1"/>
                        </wps:cNvCnPr>
                        <wps:spPr bwMode="auto">
                          <a:xfrm>
                            <a:off x="4896980" y="354330"/>
                            <a:ext cx="635" cy="3830320"/>
                          </a:xfrm>
                          <a:prstGeom prst="line">
                            <a:avLst/>
                          </a:prstGeom>
                          <a:noFill/>
                          <a:ln w="1079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Line 169"/>
                        <wps:cNvCnPr>
                          <a:cxnSpLocks noChangeShapeType="1"/>
                        </wps:cNvCnPr>
                        <wps:spPr bwMode="auto">
                          <a:xfrm>
                            <a:off x="5748950" y="354330"/>
                            <a:ext cx="635" cy="3830320"/>
                          </a:xfrm>
                          <a:prstGeom prst="line">
                            <a:avLst/>
                          </a:prstGeom>
                          <a:noFill/>
                          <a:ln w="1079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713E839A" id="キャンバス 241" o:spid="_x0000_s1026" editas="canvas" style="position:absolute;margin-left:-3.2pt;margin-top:13pt;width:477.8pt;height:329.5pt;z-index:251660288" coordsize="60680,418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CvcRzYAAFbEAQAOAAAAZHJzL2Uyb0RvYy54bWzsfW1z48iR5veLuP/A0MeNODcBECCpsGbD&#10;N/b4HOHdc6y1+50tsSXFSqJMsqd7/Osvs6qeRGUBCRQ0aqlvxPkwVANPVb4i6z3r9//69eF+9vN2&#10;f7jbPV6cFb+bn822j1e767vHm4uz/7z86X+tzmaH4+bxenO/e9xenP2yPZz96w//83/8/svT+bbc&#10;3e7ur7f7GVXyeDj/8nRxdns8Pp1/+HC4ut0+bA6/2z1tH+nlp93+YXOkf+5vPlzvN1+o9of7D+V8&#10;3nz4sttfP+13V9vDgZ7+0b88+8HV/+nT9ur4fz99OmyPs/uLM+Lt6P6/d///yP//8MPvN+c3+83T&#10;7d1VYGPzDC4eNnePRFSq+uPmuJl93t91qnq4u9rvDrtPx99d7R4+7D59urvaOhlImmKeSPPj5vHn&#10;zcEJc0XaAYP01wvW+/GG+X7c/XR3f0/a+EC1n/Mz/v1C9tny6/tHDfJPHDZgvjyRAQ9PYsrDr2Px&#10;77ebp62T/HB+9e8//20/u7sm/1oszmaPmwdypP8g024eb+63s6Ku2YzMACH//vS3PfN6ePrr7uq/&#10;D7PH3Y+3hNv+Yb/ffbndbq6JsYLxxHxUgP9xoKKzj1/+bXdN9W8+H3fOol8/7R+4QrLV7OvFWVWv&#10;1+uz2S/0V7GsgwNtvx5nV/zSPZpd0duymVf+9YfNOep42h+Of97uHmb8x8XZnmRwNDY///VwZJ42&#10;54AofQ8YwLPtxT9+/fg1aOLj7voXkma/8x5PXyj9cbvb//Ns9oW8/eLskT7Hs9n9Xx5JH/xh4I89&#10;/viIPzaPV1Tw4ux4NvN//nh0H5DX8h9ITz/dOeZZh55u0C75AzN2c/7lpnUMigvJRz7pm/jzfvf5&#10;yTnGjXKMGo7hALOydkZm4uQUf94/wS9u+E/nGt4H9HvGO0SGJzTLoiB3JFsXRbNaLXwsgSs08/l8&#10;vWjOnDMs5s1y2TQecXVLIcm7kitdhpJXt38KbrReEPeuYFNUpXNW+BB5rXDojf4KHx1J0f3onDTq&#10;G/qWH53SFHS8XpHn8sdW1UulpfYzes6XNvtCn2+94Lr5Szn8w32jh9393TUHSef3+5uPP97vZz9v&#10;uF1x/wUGFIw/5j9uDrce5155H3i4O1Kzd3/3cHG2ktKbc45Pf3q8Js/cnB83d/f+b4oKHH9dwOIY&#10;5e0++oUf/vF5s5dvfE2xU77zRb0s6R/+Ww9v/Pce3ljf/Ozz0/7u5pZiSeGU8rjj7//T8Pf/Kg3D&#10;ss9HnVe8ko8uitI56dIFns05nLQsEQT8h/66zYFvNtnp2ug80CponxF/EV+hP7Lahe/HL6j/2Y1d&#10;KyjkFToM9N2RA3CPIGkh1qsQ5E/Ri0cQSf9Ee+JvPXpRj7LrpevX9NJm7fsyafhaLKlnxW3s4s3C&#10;l+sBvc/wRSOIrmM0btTxSs1auaophPaGL+Lt1Plyo6d3Hr54tNIJX00YgEWD7G84QChq38im4ata&#10;Umh92/BVIYxP7LHT5/XMUfl30/uqqUvcdQyJ56/Q+1qUS9LjKXxxa3EaO/ZPKtZVn5fKZ/saXlrz&#10;xCZ5aRq+FuWb977cqOWd9r7IKN3wJQp5BceoGx4k9oav0+DRntx+V4NHWv7o8dLXXBOp18zD9xm+&#10;RA/vsPfVN2/vVyFeafC4LBpqW3vD12nweApfbkmXlm56wtdrztwvF7Xvfa3CCh2m7uvmzQePssr2&#10;DsOXTIr+9e6RlvnJGGEZgzpePz76Zf6rr49hOVdW+t3WgctfnmgRXy30+yIYCI0u9Nfc9abQVVEP&#10;zC3IwStCx6te0swovbDXc+6JbbdKlrO8z4uOxXy55v4+rzruH69fftmR1s7D6uL0lUYWlZUXFvVf&#10;Y1GvkZ7NT/vtljcBzWiDReQFWNRvN3v86fru+Lfd3ePxV27zaNZhNW/h6LXLedVqScGCZ5SKdM35&#10;6rPf3cGrtzA57Qi6pr0d/OjmOsS5S2r7Pj3c0z6jf/lAGxWa2ZcZNZRuTSpGkZ8JqmhmtzO/FSCG&#10;EI8CmRvVUAMsGKMaEkggTbkwKiJjCGreyw71NwSxmFsMUbwXVFX2VkQzzgJZriyGKD4Iqp+hItZ0&#10;MZ+vDNGKWNcGT7y8K+RspopY3wZXsb6Lhc1VrHHDdEWs86KoS0vCWOtWXbHaC9qwYtU1rnjeXSDK&#10;og1aFltlhuLLWPHFurLYKsc1T0tYLVtl0VguyqFf2Df8gZf1BTPEVqz5focoY8VTQDDZihVvGLGK&#10;NV9Wc+vjqWLNW3XFmi/XpfX5VOOar5TmlzZbGZqvYs1X85XJ1rjmq1jzVVVYflrFmjccgrfXiEMM&#10;sLWINd/vEItY8dXSZGsRK94wIs8stmwtzOaGGroWZ9UVa54Cl+Woi3HNL5TmVzZbGZrnVVIRkdap&#10;LbZ4nUpw/ZrnFQuB0M4N6/PhOWPBGQ7BowrBDLEVa95gSyl+ZbMVK94wIq/ntmw1ZvNTx5o36qKl&#10;6LauuiRF9PdlaDGwxfWL2MSar+22mmcUhH1D802s+bpam2yNa57mS1pydUN6MCSMNW+xFWt+iK1Y&#10;8/3a4lUt0UIzN9miBYUWZxhxqTS/NJufZax5q65Y801l9t14V4nwb4gYa54Ub33VywzNL2PNN7Ta&#10;YliRV4tH2OI9pwJplo3V+vDEveAMh1jFmh9gaxVrvl9btP+4JcfDCUPCVax4w4g0D9LW1azN5mcV&#10;az6qi4bEMurZ3Pqt7ZtzGqqHkRD9RVvJaSP43A1xn3YH3g7NwyIaVl36QbvD87DJAJPmGOxW6Yge&#10;oQbApBsGY7w+DCbhGYzR3TCY/IrBbmpilA0ejjCahht+4mC47rCh9JKGFFnwIGWRJyaPHBwzeYIW&#10;QdIiT1QeAHDt1MHP4Z37+A6eJyr34x08T1Tuqjt4nqjcHXfwPFG5x81w6lHniEqjeA/PE5U7zq72&#10;PFG5b+zgeaJy/9fB80TlLi7DqQubIyp3Yx08T9SwBn7pp1xGv6awrfaSOptZzARRF3micp+Seffn&#10;SEaZ4X6jg+eJGiacL/3RpfHag1XlmMNw4Ag79i6pB5ejGe7EMe9+x9YoM9xRc/A8Ubkv5uB5Dsz9&#10;LQfPsypNm3l4nqhhM9Cl32cxKir3jJgZ6vnkKJJnBh08T9RlEJU6MFm1B1Gpj5ID534KM+Onr0dF&#10;5a6Ig+eJyt0NB88TlXsUDq5E9UyFTgEfhktPae7puMHF2UeWl470bI7cl8CfPGHupk1ntzRJX7qe&#10;xMPu5+3lziGO3KUIbZzbL0vE2tf3jzGMRoyOPeDw9urzx7ur/739p8ZSF5FECSf/nhwdmrNxD510&#10;xKl6SEwEe6nqeisP9dD8kxfZV0Qhi0li/jdUH5j2T1mVqnrI4MFBEYLFW13GY6lT1yHm9aPZ8s8m&#10;SOcLKB15WkqXic00h1f3u8PWqaa1peea5ptbuwzYmua3FW5IEw1PbKW2boLelRx4OEEbKKKVCpLa&#10;1mBa7Ke1Ahm0JgSM17qQB1drGqZ0zE3jNvdU84anE4REEaUs0FRmT+2nmbXtTjPxrY0G7M6z/wo4&#10;pJViXvR55jz4jpKmwNMJapEyWsFCVltfWBeLauVAkvD5BoUIGK91oQDmcXjH/DSo7TE/nk6QE0WU&#10;wnjdtPNVpWbUzNrm56O3bW1D9qdZIAUcUgstyvjPQrkoL9W4KpQ48nSCXqRMYn+QTewP1sWkWjuQ&#10;xJtUNCJovNelgOZpvo4H8EqSe5wwiMdTZEUZrbUi0NUaTq2pWR5wA1piUtZtmwdIH+SlZS0FxGtN&#10;CWCeLUkbgGKJteG4kZanU1SDmhItLwPZxA3AuhhW8wxJAu/QiKDxXpcCmpcSum5Qh/FkwiAeT5EV&#10;ZbQb1IGudgPw7p52ujYDbkCrg63BBqIBr/0p4JByCNzX5yuCJymBSjydoBopo7UsZLUbCOtiWG1Q&#10;SBIMC40IGu91KaDLvt5fsQ7TOZpBeTxBVimjtEZP+9pb8D7VDWgdQlvXigZ0yl/3HoaUU9a86JNG&#10;A16udU+VQPJ0gmqkjNaykE3cAKyLYbVBIYk3rGhE0HivSwHNGyI60YBXk93jhEE8niIrymitVYGu&#10;igbC+2Q3oGXm1mBD0YCWthVwUDnrqsdXyzVOcMSNgjydohrUlGgZZBM3AOtiWG1QSBIMC40IGu91&#10;qYBueDda1w0o2UmfG+DxFFlRRrsB6Go3AO9T3YCX4pV1rWjA6/8KOKScquK9K2k0oKc9XUR5OkE1&#10;Uka7gZDVbiCsi2G1QSGJN6xoRNB4r0sBzatiHTeo5mF2LGEQj6fIijLKDYhAT7MrvE92g0XgFwVN&#10;N2jWuhMxqJzlvKeLyFs2nMq0QHg6RTUok2gZZBM3AOtiWG1QSBIMC40IGu91KaDDXv6EJO0ocaIm&#10;DOLxFFlRRmttEeiqaFCBd1hTs2x3ESvaatJ+twONAm9vUcAh5RC4x1cX8+BJSiB5OkE1UkZrWchq&#10;mwjrYlitHUgSDAuNCBrvdSmgeXNPNxqswrSYZpDmf7wSJ8gqZZTW6GlPs9uxpmbZdgPejqOsa0UD&#10;3gOkgEPKWSx4j0TaKCwWwZOUQPJ0gmqkjNaykE3cAKyLYbV2IIk3rGhE0HivSwHNGwg7brAowxRZ&#10;wiAeT5EVZbTWykBXRQPhfWo0WGBmFQVNN1jxhjVYlsLGoHJWfKgFYKwHLGjblnuqBcLTKapBmUTL&#10;IJu4AVgXw2qDQpJgWGhE0HivSwFNuw163IB2lbnHCYN4PEVWlNFaawJd7QbgHdbULNvRgLebtQYb&#10;aBR4i5sCDimnLnmrZ+oG9LSniyhPJ6hGymgtC1ntBsK6GFZrB5J4w4pGBI33ulRwA8mJ6XI7iMev&#10;w0yZZnCBxxNklTLaDUBXuYHwPtkNMNGKglY04H2ArWVHokHdkPhdN2iCJymBajydoBopo7UsZBM3&#10;AOtiWG1QmDm4ATQiaLzXpYDmjWqdRqGuwkxZwiAeT5EVZbTWqkBXuwF4hzU1ywPRABOtKGi5Aef4&#10;bC074gYE7uki8tZNV4USSJ5OUI2U0VoWstoNhHUxrNYOzBwMC40IGu91KaCbvi5iTTtLnaiaQXk8&#10;QVYpo7RGT3uaXTqnp79VzbLtBrzlVFnXdAOscsJfhpTTVOueLiItBntaSiB5OkE1UkZrWcgmbgDW&#10;xbBaO5DEG1Y0Imi816WA5v32nWjQuCTO9DhhEI+nyIoyWmtFoKuigfAOI2mWB9wAE60oaLoBVjsB&#10;HFTOkrctp32DBsugWiA8naIalEm0DLKJG4B1MazWDiQJhoVGBI33uhTQVV8XsanDTFnCIB5PkRVl&#10;tNbqQFe7AXiHkTTLA26AiVYUtNxgifVOAIeUQxuYerqIflsTOYcSSJ5OUI2U0VoWstoNhHUxrNYO&#10;JAmGhUYEjfe6FNC0c7gnGtDucvdYM8ibzt3jCbJKGaU1etrX7IJ3GEmzDDegJp13nblD3rL9jB7G&#10;J31VwudDXl7o+0fevUYR3x31/nS/8Wngn1OVmWL615z1zs4Q/BvPy8qbUX0CqOgAuqRk6OZ/4n1+&#10;fEZe3vA/OO1adraBhuYR3f42yTbAGzPdcXPZSo/bBGIvzD5vXqz4MBT935NpD6VTHJLjKkVZ0Lls&#10;+n8KIl4ExOdxeuqh3o1AGqMamgcRjMkQtRoC4jMvPeyQeQRi1kPtbAuKBaMP+Td2TIVDk5yyec6G&#10;WrYn76dlXfM22raR81HcvaeGKdiC6LUIRH+P9N1Z2VKOl/jV1SEK4y1+NaolivffPk6zEtq7UU6J&#10;+NurdowbWngI1gmZrkVWgVFSwT4/ZNJVBb4L3dCFLEnMpCD0gjHTRzq3MT7OvhFHTCNAxfGyWFUu&#10;YnbqmRoxDXbieEmfynjENOqJ42Uk1ilado4fkEUHo2Xe9IGrhWLqSKz0lXVjIGJhHHbTeHqKk9Rk&#10;uQbtu0mNzNuWO7lF6ZgyBbL+QCn5rV7qJquyCAsRvGip42fF+S7eNmu2NBnvL/EZ7zbtuoZr417J&#10;NRZrTqbD/bw5hTjlG5T/KjSutU+XR+0CBiS4uyzz0iV7uPuT+48JU+0KZl5Ed0pvfWP0yHgXVdoj&#10;86NM05teOotaXaSJreuKd/y+dBq1NW9lce5qjGvz0qj1VRN30qJUB3F/MB7V0ko0dfb6Koq7af2p&#10;HOJRrU+j1ldP3E2z0ktEI1+aDzYYIveQ8XE/Q31p1PpYemYatd6qYn0bXMX65hM1hny8U0AENExH&#10;04wRhmZwrbpirVt1Ucve0qPVJ6uuccXzNva2Kp9GrU9bNFpvcYYz9KVR661rXPO8x0fY4vMIhoQ0&#10;p9viLLaU5n12t162Ys33OwQvKLRs+TRqvVXFijeM2JdGra+u56ZR661rXPN9adR6q8rQfF8atd66&#10;xjXfl0att6pY84ZD8L48sWJIo9ZX1zPTqPVWFSvecIi+NGq9dcWat+qKfZ43axrfD+94FFX0+3xf&#10;GrVetjI035dGra+uZ6ZR660q1rzhEH1p1HrrijXfry3e+isK5f14huJ5+57gDCP2pVHrZSvWvFEX&#10;bzQQejXtMTP44sVCwfWL2JdGrY+t56ZR661rXPN9adR6q4o1bzgED51FCyGNWm9dseb7tdWXRq2v&#10;quemUeutK/Z5wyE4k4iIGNKo9dY1rnne/dJWZTfWz02j1svWuOb70qj1VfXcNGq9dcWa73cIPjwv&#10;2uLVc+NLfG4atV62Yp83HIKPMLV80Vlai69xza/jYLP0OU/72OLMEELS+BR5f6dglnT6xGCL9zwJ&#10;rl/zfP+kQOhgtNUo8pk0wVlsxT4/xFaseYOtWPErOlhqSRgr3jAiJXKIeF/NzfaHEkFEQLO2WPkr&#10;OkpnsFbMx7Vf8FFJUevKJz7t84qCzzsJ0NB/MY8NQHej26yNW4DmoCKKazorZsoZ28BiTQ1mh1hT&#10;o9l+5yh4l4ooY01nkizWVFpwy6B8nXxbGw2szNpiG5i1xTZY00Ecs7YMG3D6v5Y12kxnVmbY4Le3&#10;fOTW2vvyWJKqaOr0lBMyze8ZDuWfckJ2Mp/SDjrnMpRvys95D+f3O+WEtLLCnnJCWpo55YS0NHPK&#10;CWlp5i1yQtqtamhW/dIVdSeGYySPclwrnJeqNhxUu6SBSk4E5sGKqz0v/WU4Bn65dqva47yjB5GX&#10;6dMNK5gbHjbkcE/p5zz7PDLIKxDk5d5/XgHqfHqW8kR2nXxfIFPoNpl2ptBhRzll384UmrvjjqXc&#10;jNq8iuQLZAotSbV1Vm3vIL8iL6obuJ3yogZPPeVFJafEljBrv256dBrbyvTBCL/JDElKXZ047It8&#10;ps7104dTjnH0JpIASX1gBUzLCRTNLWTwXOOInYDxWhfyYOQo1fRwWk4fVsHTCUKiiFIWaCq1gmvY&#10;TzOLjX3xPmwvAM5/oZxld0kuCuCQViRBqWJRspkqaeTpBLVIGa1gIautIayLRbVyIIlWiIDxWhcK&#10;4FNe1D610C4LmphENMFHLtlMtf1pYdNhp9gfZRL7g2xifxzwFpNqnmFgb9JTXlTeTGeGgfSUNJSn&#10;VRpUiQSlOgwgm6l2Azyd4gYok7gByCZuANbz3AC5RQU9KCnykyYkkcw0YRCPp8iKMlproKs1DN4R&#10;q7Vx7MaArydsv9sBN5DkoqAwpBwC02RvGg0km6kSSJ5OUI2U0VoWstomwroYVmsHkgQXhkYEjfe6&#10;FNCnvKg7PgrVpxxJUKp8VbKZajdAttQpboAyiRsgHWviBjjgLYbVPMPM3rCSW1TQeK9LAX3Ki2q7&#10;ARKUajdANlPtBng6xQ1QJnEDkE3cAAe8xbDaoDBzMCxyiwoa73WpgEZ+0oQkkpkmDOLxFFlRRmsN&#10;dLWGwTtCtmbZbhQ6mTStvoEkFwWFIeVIglLFpGQzVQLJ0wmqkTJay0JW20RYF8Nq7UASb1jRiKDx&#10;XpcC+pQX1YwGFRKUajdANlPtBng6xQ1QJnEDkE3c4JQX1d9hNBANkAUUH7kVDXi/atvro77k0DdC&#10;4J4uomQzVW4gTye4gZTRbiBktRsI6/J96+8akoTvGxoRNN7rUkCf8qKa0UASlKpoINlMtRsgW+oU&#10;N0CZxA2QjjVxg1Ne1LFocMqL2sY1/32LRrKiwQL5SRPPQzLTxE/xeIrLo4z+eEBXf2iYJ0ds1wHM&#10;bhQ6mTStRoH3rGc3CpKgVDEp2UyVQPJ0gmqkjNaykNU2EdbFsFo7CPreDUQjgsZ7XSo4DfKTapKS&#10;zFQzKI8nyCpllNboaU+zK7xPdgNMtKKg6Qa0MTDfDU55UU95USntxSkv6ikvKrnBKS9quEFINwqS&#10;LnVCoyBlVKNAXYOexbtTXlS+KLg55UVNbkLT3Rm7i9hgonWsbyDJRQEc6jhJglIHxkKzZDNVfi1P&#10;J3whUkZ/bEJW99eEden0ae1AEt/pE40IGu91KaD/P8yLGq8jezH4HJnq+VldxCXWO7PcoF7QSZd0&#10;hXGJZVDtBng6xQ1QJnEDkE3cAKyLYbVBYeZEI4LGe10KaD6kRZImJMuwdTRhEI+nyIoyWmtVoKs/&#10;tNSammU7GvBZu9ZgAwvNfMBPAQeVsy57hjNLLOFqgfB0impQJtEyyCY2AetiWK0dSBIMC40IGu91&#10;KaBXdBir6wZNmHNNGMTjKbKijNZaE+hqNwDv+FY1y7YbrNI5YisarHAPJCgMKWdV8Sm6NBrwmUz3&#10;VAkkTyeoRspoLQtZ7QbCuhhWaweSeMOKRgSN97oU0HzgvOMGfGLUPU4YxOMpsqKM1to80FVuILzD&#10;SJrlATfARCsKmm6A9U4AB5XT0Db6rhtgGVQLhKdTVIMyiZZBNnEDsC6G1dqBJMGw0Iig8V6XArr2&#10;zV9CkibO+9wAj6fIijJaa4tAV7sBeIeRNMsDboALqFDQcgM+29tadmRpaT3n1ABpNKCnXjdKIHk6&#10;QTVSRruBkNU2EdbFsFo7MHMwLDQiaLzXpYDmdIzdaEDxqs8N8HiCrCuUUVqjpz3NLh+ZbvVORtIs&#10;225AOQW1dU03wD2Q8Jch5awXTU8XkY9iOyaVQPJ0gmqkTOIGIOstiBHKGqyLYbV2IIk3rGhE0Hiv&#10;SwEdkjImJGnjW48brPF4iqwoo7VWBroqGgjvMJJmecAN0jli0w1wdyQoDCpntejxVX8Ohr4cLRAW&#10;dqeoBmUSNwDZxCZgXQyrtQNJgmGhEUHjvS4F9Lyvi7imedQ+N8DjKbKijNZaE+hqNwDvMJJmGW5A&#10;YeJ0kcbF2e1u/8+z2Zf95uni7PCPz5v99mx2/5fHw8XZb/wiDR6+pDlI6YTmByvZMb147kUa4Qh4&#10;XfgzdZvz9iYNGj28YFZ4M587dUskVYaZiJ2aJwFxZg7OAk5Sx/lE46wtlGOx9wYMGg9INSZD1EAK&#10;yKiHmhCBmPXEeUKUYPR5n27SOBzZfBzm+HIftufwTRp+LNsmdLfaQR/WaY2IP4p2WwLaCN8qOHLo&#10;DI+iWqKo5dsH6tNNGl92++sP5byYf+C/Rm/S4OFNJ2a6s879eZufHzPp6kjfeaoLmmhzUehbBU0j&#10;1MUh04hQccA0I9TUkGmwEwdMFeji8ByHTKOeOGBGYp3C5be+SmM4WPqI2g2CCIY+pHpUWtMpUH53&#10;V2lwmpLOfQmU0IMCWX+kfPmrNJZhnYouTggXqyGAVpyIxF2lQeMz34I/87oEuYbK30I1ei/V8evH&#10;r7O764szuVTk/V2lwZ2wrmu4nvYruUZVh0OSi4rmzVTbyiOVt/UMuVPkHXoGjZy6nrF4zaCBdcRu&#10;0HDTsW/rGpReJ8TPd+gb9GF2et4D135Se/JSN6YUYePugu7Z0dFiPeeldXaKirJP6ZbkeTeB8nV0&#10;rlYXlawbU0qaeAgU496v6o6va6OquD9erfhOup6q4jmMer40qor75GZVcZ98Vbiss6y2RMC4W25W&#10;RYsc7YwIjYsMtmjgJDCzLpVzli4tL4zKVMpZuzal+6W/rKRHTJVz1q4tVn85b0yvyDIAr0WIPspq&#10;aTlGkWUDlXW2bFYu62yfpFlW4H0CLW/rteVp+jYVy2vVfSpVNbcchBdPhKppBXWlStX4NNM9ktLy&#10;Q05tsRVoY63lb5zVIIO3+FNYlAuX5LiPtywrqJtVaKHZ3cHQU5u6WcXUGy2ZtBLQjQ6Wv1Fm1RZn&#10;1xZ/C3RpleVvfLP8uN7UBSv1wufn7pM0ywrqjpV6ubb8jddsx3lTt6w0RcETGH1tgbplxdTbIrZC&#10;sygtD1lkWUFdtdIsKysi8ZgrQ9L4W6CtHZa/qctWbEnjb2FJnXtLb1lWUDeuLJvGikjqxhWTtzq2&#10;wnK9tJq/OssK6tqVVbm2PIS3ioxbQd28sqIJR0Nv6uYVW9LYCqt1YflbnWUFdfsK7e+w/E3dvlJS&#10;4OrtzagLWIZqi63g7qXz3bq4k8XbvUS3q/XS8l3eAiE4nmjs6WWpG1hWjdnO8wXOo3Up/VdmD4SH&#10;vmN1qStYVnOfpr4nSqorWAwZedOH0FsuzU4bX2EpOKuuWPfLhd2ZzNC9uoNlSbcjGN6v7mCx+Ip1&#10;3yzNrjcnpxiTUV/CsvBXBPboXl3CYvDFs3BCryn8VQh9dWXoXt3CQveMWtFC3cJi8RXH/7qurTjG&#10;G2CFf6uuWPd0cNRqgznpwVhd6hoWmgKwYr+6hsXgS13DQmePLf/qXsPSjTmc2lh4X1Rzq0el7mGx&#10;+Ip1X63XVmTlDZ1C06or1n3VrKyYzwPosbr0RSxVtbQcTF/EYnDm0ikLSdKY5RY9F7F09a9vYimX&#10;/u6Ung9J38Ri8haboFxUlpsVvLtHhDBri41QFqXlHMU8xwp6WLwqrOatUONiizd1F0tRzy1n4/zP&#10;45Kqu1hoL4nlboW6XtTkLbbCyl/412dSNSw2K4uNQNPLRmPCG2DG5dSD4trqM/JiWW9lv721TDsD&#10;vdtfd7rX5XSvyyVNTvgZ2OFLCHh2giZsL0/3uqQ+E06bXtIYPkeRp3tdrDs6Tve6WJo53etiaeZ0&#10;r4ulGR78cMCmwU1OWAqHXU/3uph9ptO9Ljl+VIQjrJftnjTXsaDONf3+motgeJDhLoIhz+YduO0m&#10;47BvmMZC5PBuiZSota/1Xrhw8JbWCcJ3gdf4jbfM5aFAEjXgt5cvvMTuu5hTVaCg6Vev8RFRSpoz&#10;9UDUjd9YlDxUSxR14NfgDa9HxaloQJglTkXHHofEocE97xygibwhVLh6JRfmJy/IbSAPfmMVtrsV&#10;8Ba/CiWC4i1+lQpbfeC1rcJwpVcrjOkRPJWVoZ0CuBG5QTgT1rGJLVKJHKNSxpKpCrl+WumhMPx6&#10;vQpuhFmhnIsTDkHPlmqB1BdSxpKKdodkWUpwI9wK5VyccDguVc2LT8qrLKkaXjJSSNSOX28rwY1w&#10;K5RzcROkWoZL0Vq/sqSi7TdZUgluhFuhnIubINUqjBXGpaI1uCypBDfCrVDOxU2QiualqfFXjmUZ&#10;iy6yTr0VvoffEIcFOMJwSzwbOEW0gsCZopW8SqS0AJHwG0QT4BjHQjwbOEU0Wo5I+DWtRjvJEihE&#10;wm8QTYBjHAvxbOAU0Ra8AKVMYYpWh7FV+0lCJPwG0QQ4xrEQzwZOEa0JWRFafk3RaMdeogWIhN8g&#10;mgDHOBbi2cApotGifMKvKRrtd0igEAm/QTQBjnEsxLOBU0SjU/MJv5ZovDMygUIk/HrRWuAYx0I8&#10;GzhBtNItTGV9a2WJFHSd+hPRBDjCcUs8G9ghbfcXyxLZkaSQaTXagZpnNQGOcSzEs4HCJbQ5INoC&#10;F01JIVO0mndSKgOjfvwGhxTgGMdCPBsoXILkgGh1mHYcj5C80zdPNAGOcSzEs4FTRFvy5kxlCtNq&#10;K94rqaBQHX6D1QQ4xrEQzwZOEW2V3WSXtKM6TzQBjnEsxLOBE0Sj1HNpn9eyWlXwnskMq7XAEY5b&#10;4tnAKaKVdE+35tcUjXauJ1A4In69Q/IWdw8c41iIZwOniFZlN9kVEpa1EQci4TeIJsAxjoV4NnCK&#10;aDWfnlBeZlqNTggkUIiE3yCaAMc4FuLZwCmiNSEfV2sKUzS5zrNTfyKaAMc4FuLZwA5pu12rVtlN&#10;Np/EyLOaAMc4FuLZwCmirfn8bJZD0tVKecG/BY5xLMSzgRNEWxTIqSeFLIfkEy+JFuCI+PXfWgsc&#10;4bglng0ULkHSdshFSbVmWq1apx0X1I/fIJoAxzgW4tnAKaIt+MREnkPSyaIECpHwG0QT4BjHQjwb&#10;OEW0Zp4b/BdLtMSd+hPRBDjGsRDPBnZIDzjkkk9O5FmNTnAlUIiE32A1AY5xLMSzgVNEW/OOzSzR&#10;6jlvoVRQiIRfL1oLHONYiGcDJ4hGayi5wZ9PyuWJJsARjlvi2cApopVlGvas4F/TxaJ5oglwjGMh&#10;ng2cIlrFZyeUl5mi0YnEBApHxG9wSAGOcSzEs4FTRKs7y9OmaA2fNFRagEj4DaIJcIxjIZ4NnCIa&#10;bvYd7x7zyc880QQ4xrEQzwZOEW3VWYk2rbZGuutO/YnVBDjGsRDPBnZI2+0apUnNDf58wjbLai1w&#10;hOOWeDZwimi8pUV/QJbVmpJPFmZ8ay1wjGMhng2cIlrVWZg2RaOTzHmiCXCMYyGeDZwi2qKzOm2K&#10;VvNZwxyrCXCMYyGeDZwiWtNZoDZFoxPjeaIJcIxjIZ4NnCLasrNAbYq2Ctcpt+0EIiN+fbtGlxLk&#10;TdY1QnxMNAFOEW2d3WTzyfwsq7XAMY6FeDZwgmg0tErDnmW1ZRlSc49ZrQWOcNwSzwZOEa3sLFCb&#10;olEGhDyrCXCMYyGeDZwi2iK7yV5SBuk80QQ4xrEQzwZOEa3uLFCbVqNME3miCXCMYyGeDZwi2rKz&#10;QG2KtsIlCZ36dYRcCnCMYyGeDeyQtvuQy1V2k80ZPfKsJsAxjoV4NnCCaKt5Z4HastqqqPKCfwsc&#10;4bglng2cIlrRWaA2RaPMKVlW4xQrHjjGsRDPBk4RrersKTNFW4Ssp2Pt2kqAYxwL8WzgFNEWnQVq&#10;UzTKUJNnNQGOcSzEs4FTRGs6C9SmaMvMJnslwDGOhXg2cIpodP1YYgpTNMoElEAR9PHru8ecMijv&#10;WxPiY6IJcIpo63CfW/sBWaKt502qBYiEXy9aCxzjWIhnAyeIxomPvIbpgOrwCRaBUkqlwdMpPgMm&#10;jVmzgZUQh5LwC2V1uATAbrJbfuncQqZoNGc3dO5GJMvFlUIa/OI3EawLzBCMTplkyjV8iIs05Ueh&#10;dHxsWPywUT0XN3wKTbSZCRNxoUP8Jrrs4GxVcq4u5/4ikfVhr1ZhM6MgQR2/ngvBDQslhDNhHaoD&#10;Mq1CL1zKmDLRhclaesiC3yATcCPMgnAmTPgDtQGZKA+a5tSUCadqOrWDSpAJuBFmQTgT1qE6IBNO&#10;P0kZU6ZF2NktSMiC3yATcCPMgnAmrEN1QCbKMZdppzJsxO/UnsgE3AizIJwJ61AdkKkIM0hSxrTT&#10;PBwpFCRkwW+wE3AjzIJwJqxDdUAmyt+XZye6vdnPQXRq1zIJboRZEM6EdajaMi1XYX5Wylh2Wi6p&#10;h8ST6oKELPj1dhLcMLNCOBPWoTogE+VG1JyaMjWccjhDJuBGmAXhTNgUmeqwYUHKmDLRDposmYAb&#10;YRaEM2HCH7xiwE6Ud1JzaspUhZOZndpBJfgecCPMgnAmrEN1QKYyrC1KGVOmImS3ESRkwW+QCbgR&#10;ZkE4E9ahOiAT5fTMtNM8nHbu1J7IBNwIsyCcCetQtWWibQFJNLPs1KzCufRO7VomwQ0zK4QzYR2q&#10;AzJRvtQ8OzUNJ94cj3uCG2EWhDNhU2RqwlZWKWPaqeaU5BkyATfCLAhnwoQ/eMWAnSgXrebUlKni&#10;JLYZMgE3wiwIZ8KmyFSFXWdSxpSp5OsAMmQCboRZEM6ECX8ZdqI8v5pTU6Z5uAepUzuo+FhOO1F9&#10;z2SEWRDOhHWoDvjePOzplDKWTPWaIBl2EtwIsyCcCRP+oEFbJs6hrDk1ZVpyCvZx36uBG2ZWCGfC&#10;psi0zG1z62aeeCk0hl/ve4IbYRaEM2FTZKL81Fr7pp0WISdip/ZEJuBGmAXhTFiH6oDvcQYg5VGm&#10;TFgC69SeyATcCLMgnAnrUB2QiXJ/Z8pU8GUhGd8TcCPMgnAmbIpMmLKXMpadaCkrkR72wa//ngQ3&#10;wiwIZ8KEP1Cz7cR51bX2TZmwH6BTO6gEmYAbZlYIZ8I6VAdkoosNMmVqwqJRp/ZEJuBGmAXhTFiH&#10;6oBMlLM+Uya6o1gjIQt+g52AG2EWhDNhU2RahJOqUsb0vSqvzV0AN8IsCGfChD9ocMBOlN1ea9+U&#10;iS661kjUjt9gJ+BGmAXhTNgUmYpwDlzKmDLNw4YHQUIW/AaZgBthFoQzYR2qtp34rgWtfUumahW2&#10;nXRq1zIJbphZIZwJ61AdkGkVsixIGVOmZdhOJEjIgl9vpwq4EWZBOBPWoTogE91jkWmnOuz+6tSe&#10;yATcCLMgnAnrUB2QqU5Xc007LcJmvU7tiUzAjTALwpmwDtUBmeiKkEw7lWFvZaf2RCbgRpgF4UxY&#10;h+qATGW6SmvayV3AMd6HrYAbYRaEM2FTZKLLV/LsVK7DNqhO7dpOghthFoQzYR2qtp1osJM5fipX&#10;YaN5p/ZEJuCGmRXCmbAO1QGZ6FqbTDs14VxAp/ZEJuBGmAXhTFiH6oBMdbpKa31PtPSceClkwa9v&#10;nwQ3wiwIZ8KmyEQXBmXaqQqnbjq1JzIBN8IsCGfCOlQH7FSmq7SmnYpwSKpTeyITcCPMgnAmrEN1&#10;QCa6iinTTvNwpq1TeyITcCPMgnAmrEPVlqlYp6u0lp1oQ3QyeoQs+PXfk+CGmRXCmbApMtElV3l2&#10;KuiaQI2ELPgNMgE3wiwIZ8KmyNTktrkFXb+XJRNwI8yCcCZsikx0fZjm1PQ9GvFoJOyD32An4EaY&#10;BeFM2BSZqnSV1pSJ7onLkgm4EWZBOBM2RSa6mE1zaso0D9kOOrUndgJuhFkQzoR1qA7EvXm6SmvJ&#10;tA65KTqVa5EAG2EVZDNhHaK2RHThXZ6RkNGrU7cWCLBhTkE1D9UhaYuzzG1rm5DxpVO3FgewYUZB&#10;NQ/VIWmLQzcI5llnEXLzdOrW4gA2zCio5qE6JG1xKLlWnjhVXgML2DCjoJqHmiBOmW6BsoJBEfJd&#10;derW1gFsmFFQzUN1SNrWcXelxjMJljjJsANC4Nc3qh40zCQo5qFMUeiWk6fN8faH34c/3KU89PfV&#10;58Pxz9vdA1+uc9jd313/dHd/7/5xdbt92P54v5/9vLm/OPt4g6tXFOr+cfaF7mUpOE3x1ebp4uzT&#10;/ebobupRsIOu7Pi1t7Kn/eH4x83h1lN0FfC5i835fvf58dr9dbvdXP8p/H3c3N37v90VLiTal6fD&#10;+eHpb/sffs9/fdxd//K3/Wy/O/LtfbOft3v643a3/+fZ7MueeT384/Nmvz2b3f/l8XBxti4WvPn3&#10;6P6xqOkw+9lsH7/5GL/ZPF5RVRdnx7OZ//PHI/2Linx+2t/d3BKlwqnhcfeHz8fdp7sjHyBpuQr/&#10;+HJ48rzSH7OvD/ePh3PCEJfH49P5hw9ObZvD7x7urva7w+7T8XdXu4cPu0+f7q62H77s9tcfaPVh&#10;7v562u+utofD3ePN3283T1uizcSu/v1n0sDdNXHD28EeNw/bi7O/3j1uZ7xsQSwF0I+PrDR3W9Pf&#10;n/66u/rvw+xx9+Pt5vFm66q7/OWJCnqjqSL8D9b47OOXf9tdE2ZD0jrBv37aP8w+3d89/R8u6P76&#10;LyiFJJh9JbdZhKSLlKHQuffmfPv1OLuiVwuXnuCKvzQcquIKmUf2EvbYGf9xcXZP0jiCm5/Jp1nL&#10;LYThjzv2aOc83lnppmDeROe8df947cpqZ93ffBS/n7v/wvEfBfsm3goveU3HoB6od4yf9tvtpx2Z&#10;raT9Jq1z/N19URQevGeARfIt/2bYB9gGsHcVTuCUFQ25nElg74IPsjlzU5+DKWzOYe84QsHGm/Ob&#10;63Ct2M114P6SPj65AJrqo2uFuVZHpgWxKz7cby7O/uXDjG4rm93y/1MQaURAfN96Tz3ErkAavum4&#10;pxoaKgvGZIhcUUBGPTQ5IBCzHmpLWlAsGKlSlLW59d9IfC8b3dBGIewmveGUtElf3yWsMXxRrB/E&#10;XOKY3DDYzyBc4v6yYbCfGLnEiT4HJonoN9h/v706zqiBIn4pGtD/KQzvz2YfqcnyZuVmL2D5T26v&#10;2J58qxzbjP2zbcQx0RL6YOKMLUK34F5LtFDufRYv8aury0MFRyIhUQu6I/RoYhueF8nuH1WgdJRD&#10;A3VqTY3WlBxEtabO9VXT+A1b0yimUgIk96HS2lUSUunuP/p4OKbiS0NEPbWgL9y1oojWaUFdtyU4&#10;xIu1oHUYuld8m0vSgFIMftEGtHQNn+sIcAuCVvaZDWinHtWAGu2wbkANhiY3oEY9pwZ0SgNK3jbY&#10;gPoeQduWjTSg6GagycMvGlBf3VgDmhJFLacGFCOv72c4Sm2Tj5n/QR046n/e85jU5WPoD5oyIP3D&#10;fr/7wvMANE72bqMK8D+419I/Io1bznBMgk7VuQYyGnwuOPMTB9MFbUjQo5Gk7eTeZ/boM6OXdfz6&#10;8asfrzvRWJiJ0xjcD3YTFdwVxh9+6oKeWNMWnrXvZaqCujRd33B5WJSpNxiSvrhv0A4faud49mHZ&#10;Gam6V8455DZpo2P17ZxDhufvzjlcLsqOc3hLvJJzFEVYtypXlGtM9cKqBe/cfOPIIUORd+gc9NV2&#10;nUNCqUxZfbvIsarDDnM6AqlcY827dtgzeBP8y7UpPJ1B+aS4vfJT2i8/n/lwd9zuZ/d3DxdntPGO&#10;/vOCnabinzkVz7OrPV4qMf01vHQZcrdQHkjlpQ3vl3Pxy/svzQW9euMmI+d3GL9I+9345eLFKzVu&#10;VRN2F9JdqUm3uC7FOd6uW+x4Yl28Q+eQbrFfwaPUKvTtBr94oxU8WsJz/eSSt7ypSEIreCGUnFbw&#10;vu3SbsnXafmo0a7g+dng/qDBvQ/1hv+RNWZeupExdWLKmogqexd8EohbjnbOBy3Hs1bw/LpbZ9ow&#10;nn40lsuIj3YlbGXM9k2dfjTYiScfSfD+dcB4/c6oJ558jMSi5ve0dnc48uxEu3ZH9h2YeqSeMDkh&#10;pm2saUfnrYSjtBL8NbRrbZgy9BOPvrLWo/EWvzEKJPHuNOn4vU06lrxjzgdK34L6XSev1YJGc481&#10;Lpyr6eyuCqPtqh38CVE0mXk87Xv5dRuiSr4eI201/Xq/ahtlquD5rSbdqk20KNpUC5+rup1qdjsR&#10;XrzVDGuD/Yt2UfMSr+vpVtPYPfO8VrPDzjNbzU49p1bzpXa85Laa5ACnVvN97Rx1p507kxJ+zaw/&#10;Ur78csw8XA9BJ4STaVW+7cPNV73dYowsWr6/KQnOetN1DVHIK8xkNrjAuPSb8NqmtVpw9iDnG283&#10;XSVTd+/QN5LpKsoeSV2o1+psGxvOQ+reBV/RqfrdlC847JajzNLc1TMnvk8d71/Z8aZOdjdoVK+5&#10;SFctcUNgZ/xFB6God/rGUUO+lPcXNfh0f6dFofX2NnQkmylfvLOxoCF4GK1RqjYVJNxZLOcbb7c6&#10;5qITR9F36Bs0+uj6hmx3eIXeRhs41un6/qLmg/Rv6xztfNY7dA7ZhO3n9mgjThsz3mp1LGSWqFbe&#10;Mm3nNFodc+tmp+7Gtzr4WPKWeR812tUxauNb50gaFHrx7NWxcIa54kyjuuU4rY6dVsfmbm/W0+7A&#10;h18vabhBU2kvfrLttDrmjq+fzrRNPSFectpLHyhDCxrP43zzFjRaHaNlEv9x0NSjm0CJ2s2C08Zz&#10;L+u0PPZN8wWUnHi802zKdFa3r/38ZrPC/R60kSUx90svj1F9/ce5aUqi3TNitVTxElnOsXBjO4g+&#10;1WYwFC+RGSt29CG0PFuCxUtkaoPKaWvJtz8WPry5xDl3FMmwcQS/OPvm19y6m1BOG0y+uw0mfEOS&#10;akJlJo8C5qs2odiYSRudnBfGTSgvpp2a0G+ecqfkOyo7TajM371kE0pZgf2cZbFMl8Feugk1Gr64&#10;ATXaq7j5NBtick1p1JqMBtRgJ24+VbMXb3mJG1Cjnrj5jMQ6NZ6TG8/TDpNTbjIjN1nJx619oIwO&#10;g9OZNnOO7sUXfejgpnfQmnJ9qpk7TtDqZvXfbBNBuynx/c3q80nbrme85nJgRTekupm6glLsaNeo&#10;V7z55I2dQ3TxDp1DlnzisBGv+yRT+y8eNmqXVpHGcKt5MnPBG02cZ7zZSjHdTRPi5zv0DOradcNG&#10;PJ/5rT2jQQ7479Ez5BN5h54hY7I4ZgwMyl48ZlQ1brBYpg0K5rbfLu1Mu633/bkGJ1HoBA26z/YV&#10;e6E4fF2saCVZdUMXLjnxG/c1JIB+T85Bi/U3519uXi2RMo0Dgpu4ZbKCuoeth3yjOb5ocawol6VL&#10;gkO9jqpeVDRuUY7SYP9itarmld93ctpd8q12lxR8S6gPGm/iDbxCyouk7nTZyRv2foO5D0/0WbiN&#10;PK+YS7vN7PIm3kCXzFZrnnV2saHie95PsSFslH0Lb5D9qm/jDet6RXkaTt4Qslu8dWyQ2Yo38Qa6&#10;s7FZh4uMTv0GfUfIW8QG2ZX6Jt5Q04rhWmLDqRdpxgbqQVxR5/HKnQi7oWtjbu+u/rg5buJ/u37G&#10;+bbc3e7ur7f7H/4fAAAA//8DAFBLAwQUAAYACAAAACEAvgIEZd8AAAAJAQAADwAAAGRycy9kb3du&#10;cmV2LnhtbEyPMU/DMBSEdyT+g/WQ2FqHqJg2xKkCUhnYCNCKzY0fSYT9HMVOGvj1uBOMpzvdfZdv&#10;Z2vYhIPvHEm4WSbAkGqnO2okvL3uFmtgPijSyjhCCd/oYVtcXuQq0+5ELzhVoWGxhHymJLQh9Bnn&#10;vm7RKr90PVL0Pt1gVYhyaLge1CmWW8PTJBHcqo7iQqt6fGyx/qpGK+GQTpUo35sfIfYf5dPdaNTz&#10;w07K66u5vAcWcA5/YTjjR3QoItPRjaQ9MxIWYhWTElIRL0V/s9qkwI4SxPo2AV7k/P+D4hcAAP//&#10;AwBQSwECLQAUAAYACAAAACEAtoM4kv4AAADhAQAAEwAAAAAAAAAAAAAAAAAAAAAAW0NvbnRlbnRf&#10;VHlwZXNdLnhtbFBLAQItABQABgAIAAAAIQA4/SH/1gAAAJQBAAALAAAAAAAAAAAAAAAAAC8BAABf&#10;cmVscy8ucmVsc1BLAQItABQABgAIAAAAIQAQUCvcRzYAAFbEAQAOAAAAAAAAAAAAAAAAAC4CAABk&#10;cnMvZTJvRG9jLnhtbFBLAQItABQABgAIAAAAIQC+AgRl3wAAAAkBAAAPAAAAAAAAAAAAAAAAAKE4&#10;AABkcnMvZG93bnJldi54bWxQSwUGAAAAAAQABADzAAAArT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0680;height:41846;visibility:visible;mso-wrap-style:square">
                  <v:fill o:detectmouseclick="t"/>
                  <v:path o:connecttype="none"/>
                </v:shape>
                <v:rect id="Rectangle 155" o:spid="_x0000_s1028" style="position:absolute;left:359;top:317;width:318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gAtvgAAANwAAAAPAAAAZHJzL2Rvd25yZXYueG1sRE/bisIw&#10;EH1f8B/CCL6tqSKLVKOIILjii9UPGJrpBZNJSaLt/r0RhH2bw7nOejtYI57kQ+tYwWyagSAunW65&#10;VnC7Hr6XIEJE1mgck4I/CrDdjL7WmGvX84WeRaxFCuGQo4Imxi6XMpQNWQxT1xEnrnLeYkzQ11J7&#10;7FO4NXKeZT/SYsupocGO9g2V9+JhFchrceiXhfGZO82rs/k9XipySk3Gw24FItIQ/8Uf91Gn+YsF&#10;vJ9JF8jNCwAA//8DAFBLAQItABQABgAIAAAAIQDb4fbL7gAAAIUBAAATAAAAAAAAAAAAAAAAAAAA&#10;AABbQ29udGVudF9UeXBlc10ueG1sUEsBAi0AFAAGAAgAAAAhAFr0LFu/AAAAFQEAAAsAAAAAAAAA&#10;AAAAAAAAHwEAAF9yZWxzLy5yZWxzUEsBAi0AFAAGAAgAAAAhAIFKAC2+AAAA3AAAAA8AAAAAAAAA&#10;AAAAAAAABwIAAGRycy9kb3ducmV2LnhtbFBLBQYAAAAAAwADALcAAADyAgAAAAA=&#10;" filled="f" stroked="f">
                  <v:textbox style="mso-fit-shape-to-text:t" inset="0,0,0,0">
                    <w:txbxContent>
                      <w:p w14:paraId="4943B2E1" w14:textId="13635B86" w:rsidR="0063794A" w:rsidRDefault="0063794A"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251" o:spid="_x0000_s1029" style="position:absolute;left:671;top:1168;width:60009;height:40678" coordorigin="35,24" coordsize="9451,6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YAE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KTyfCRfIxT8AAAD//wMAUEsBAi0AFAAGAAgAAAAhANvh9svuAAAAhQEAABMAAAAAAAAAAAAA&#10;AAAAAAAAAFtDb250ZW50X1R5cGVzXS54bWxQSwECLQAUAAYACAAAACEAWvQsW78AAAAVAQAACwAA&#10;AAAAAAAAAAAAAAAfAQAAX3JlbHMvLnJlbHNQSwECLQAUAAYACAAAACEAzdmABMMAAADcAAAADwAA&#10;AAAAAAAAAAAAAAAHAgAAZHJzL2Rvd25yZXYueG1sUEsFBgAAAAADAAMAtwAAAPcCAAAAAA==&#10;">
                  <v:rect id="Rectangle 156" o:spid="_x0000_s1030" style="position:absolute;left:35;top:24;width:980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4TJwgAAANwAAAAPAAAAZHJzL2Rvd25yZXYueG1sRE9Na8JA&#10;EL0X+h+WKXirm4poGt1IEatetaFeh+w0SZOdDbvbGP+9Wyj0No/3OevNaDoxkPONZQUv0wQEcWl1&#10;w5WC4uP9OQXhA7LGzjIpuJGHTf74sMZM2yufaDiHSsQQ9hkqqEPoMyl9WZNBP7U9ceS+rDMYInSV&#10;1A6vMdx0cpYkC2mw4dhQY0/bmsr2/GMUNJ/plnfuezmk7aV8TY+HvtizUpOn8W0FItAY/sV/7qOO&#10;8+cL+H0mXiDzOwAAAP//AwBQSwECLQAUAAYACAAAACEA2+H2y+4AAACFAQAAEwAAAAAAAAAAAAAA&#10;AAAAAAAAW0NvbnRlbnRfVHlwZXNdLnhtbFBLAQItABQABgAIAAAAIQBa9CxbvwAAABUBAAALAAAA&#10;AAAAAAAAAAAAAB8BAABfcmVscy8ucmVsc1BLAQItABQABgAIAAAAIQC/I4TJwgAAANwAAAAPAAAA&#10;AAAAAAAAAAAAAAcCAABkcnMvZG93bnJldi54bWxQSwUGAAAAAAMAAwC3AAAA9gIAAAAA&#10;" filled="f" strokeweight=".2pt">
                    <v:stroke endcap="square"/>
                  </v:rect>
                  <v:rect id="Rectangle 157" o:spid="_x0000_s1031" style="position:absolute;left:412;top:71;width:226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M3+wgAAANwAAAAPAAAAZHJzL2Rvd25yZXYueG1sRE9Li8Iw&#10;EL4L/ocwgjdNXcRHNYrsAz36AvU2NGNbbCalydq6v34jCN7m43vOfNmYQtypcrllBYN+BII4sTrn&#10;VMHx8NObgHAeWWNhmRQ8yMFy0W7NMda25h3d9z4VIYRdjAoy78tYSpdkZND1bUkcuKutDPoAq1Tq&#10;CusQbgr5EUUjaTDn0JBhSZ8ZJbf9r1GwnpSr88b+1WnxfVmftqfp12Hqlep2mtUMhKfGv8Uv90aH&#10;+cMxPJ8JF8jFPwAAAP//AwBQSwECLQAUAAYACAAAACEA2+H2y+4AAACFAQAAEwAAAAAAAAAAAAAA&#10;AAAAAAAAW0NvbnRlbnRfVHlwZXNdLnhtbFBLAQItABQABgAIAAAAIQBa9CxbvwAAABUBAAALAAAA&#10;AAAAAAAAAAAAAB8BAABfcmVscy8ucmVsc1BLAQItABQABgAIAAAAIQDWuM3+wgAAANwAAAAPAAAA&#10;AAAAAAAAAAAAAAcCAABkcnMvZG93bnJldi54bWxQSwUGAAAAAAMAAwC3AAAA9gIAAAAA&#10;" filled="f" stroked="f">
                    <v:textbox inset="0,0,0,0">
                      <w:txbxContent>
                        <w:p w14:paraId="52CB7551" w14:textId="0C3630FF" w:rsidR="0063794A" w:rsidRDefault="0063794A">
                          <w:r>
                            <w:rPr>
                              <w:rFonts w:ascii="Calibri" w:hAnsi="Calibri" w:cs="Calibri"/>
                              <w:color w:val="000000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158" o:spid="_x0000_s1032" style="position:absolute;left:1446;top:24;width:981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LUgxAAAANwAAAAPAAAAZHJzL2Rvd25yZXYueG1sRI9Bb8Iw&#10;DIXvk/gPkZF2GykIsa4jIITG4DqGtqvVeG2hcaokK+Xf48Ok3Wy95/c+L9eDa1VPITaeDUwnGSji&#10;0tuGKwOnz91TDiomZIutZzJwowjr1ehhiYX1V/6g/pgqJSEcCzRQp9QVWseyJodx4jti0X58cJhk&#10;DZW2Aa8S7lo9y7KFdtiwNNTY0bam8nL8dQaar3zLb+H83OeX7/IlP+y70zsb8zgeNq+gEg3p3/x3&#10;fbCCPxdaeUYm0Ks7AAAA//8DAFBLAQItABQABgAIAAAAIQDb4fbL7gAAAIUBAAATAAAAAAAAAAAA&#10;AAAAAAAAAABbQ29udGVudF9UeXBlc10ueG1sUEsBAi0AFAAGAAgAAAAhAFr0LFu/AAAAFQEAAAsA&#10;AAAAAAAAAAAAAAAAHwEAAF9yZWxzLy5yZWxzUEsBAi0AFAAGAAgAAAAhAKHwtSDEAAAA3AAAAA8A&#10;AAAAAAAAAAAAAAAABwIAAGRycy9kb3ducmV2LnhtbFBLBQYAAAAAAwADALcAAAD4AgAAAAA=&#10;" filled="f" strokeweight=".2pt">
                    <v:stroke endcap="square"/>
                  </v:rect>
                  <v:rect id="Rectangle 159" o:spid="_x0000_s1033" style="position:absolute;left:1694;top:71;width:475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/wXwgAAANwAAAAPAAAAZHJzL2Rvd25yZXYueG1sRE9Ni8Iw&#10;EL0L/ocwgjdNXURs1yjiKnp0VdC9Dc1sW7aZlCba6q83C4K3ebzPmS1aU4ob1a6wrGA0jEAQp1YX&#10;nCk4HTeDKQjnkTWWlknBnRws5t3ODBNtG/6m28FnIoSwS1BB7n2VSOnSnAy6oa2IA/dra4M+wDqT&#10;usYmhJtSfkTRRBosODTkWNEqp/TvcDUKttNqednZR5OV65/teX+Ov46xV6rfa5efIDy1/i1+uXc6&#10;zB/H8P9MuEDOnwAAAP//AwBQSwECLQAUAAYACAAAACEA2+H2y+4AAACFAQAAEwAAAAAAAAAAAAAA&#10;AAAAAAAAW0NvbnRlbnRfVHlwZXNdLnhtbFBLAQItABQABgAIAAAAIQBa9CxbvwAAABUBAAALAAAA&#10;AAAAAAAAAAAAAB8BAABfcmVscy8ucmVsc1BLAQItABQABgAIAAAAIQDIa/wXwgAAANwAAAAPAAAA&#10;AAAAAAAAAAAAAAcCAABkcnMvZG93bnJldi54bWxQSwUGAAAAAAMAAwC3AAAA9gIAAAAA&#10;" filled="f" stroked="f">
                    <v:textbox inset="0,0,0,0">
                      <w:txbxContent>
                        <w:p w14:paraId="55B48B96" w14:textId="7287B6E6" w:rsidR="0063794A" w:rsidRDefault="0063794A">
                          <w:r>
                            <w:rPr>
                              <w:rFonts w:ascii="Calibri" w:hAnsi="Calibri" w:cs="Calibri"/>
                              <w:color w:val="000000"/>
                            </w:rPr>
                            <w:t>(R)AN</w:t>
                          </w:r>
                        </w:p>
                      </w:txbxContent>
                    </v:textbox>
                  </v:rect>
                  <v:rect id="Rectangle 160" o:spid="_x0000_s1034" style="position:absolute;left:2858;top:24;width:980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y/7xAAAANwAAAAPAAAAZHJzL2Rvd25yZXYueG1sRI9Bb8Iw&#10;DIXvk/gPkZF2GylIsK4jIITG4DqGtqvVeG2hcaokK+Xf48Ok3Wy95/c+L9eDa1VPITaeDUwnGSji&#10;0tuGKwOnz91TDiomZIutZzJwowjr1ehhiYX1V/6g/pgqJSEcCzRQp9QVWseyJodx4jti0X58cJhk&#10;DZW2Aa8S7lo9y7KFdtiwNNTY0bam8nL8dQaar3zLb+H83OeX7/IlP+y70zsb8zgeNq+gEg3p3/x3&#10;fbCCPxd8eUYm0Ks7AAAA//8DAFBLAQItABQABgAIAAAAIQDb4fbL7gAAAIUBAAATAAAAAAAAAAAA&#10;AAAAAAAAAABbQ29udGVudF9UeXBlc10ueG1sUEsBAi0AFAAGAAgAAAAhAFr0LFu/AAAAFQEAAAsA&#10;AAAAAAAAAAAAAAAAHwEAAF9yZWxzLy5yZWxzUEsBAi0AFAAGAAgAAAAhANpfL/vEAAAA3AAAAA8A&#10;AAAAAAAAAAAAAAAABwIAAGRycy9kb3ducmV2LnhtbFBLBQYAAAAAAwADALcAAAD4AgAAAAA=&#10;" filled="f" strokeweight=".2pt">
                    <v:stroke endcap="square"/>
                  </v:rect>
                  <v:rect id="Rectangle 161" o:spid="_x0000_s1035" style="position:absolute;left:3156;top:71;width:379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GbMwgAAANwAAAAPAAAAZHJzL2Rvd25yZXYueG1sRE9Ni8Iw&#10;EL0v7H8Is+BtTRVctBpFVkWPagX1NjRjW7aZlCbaur/eCIK3ebzPmcxaU4ob1a6wrKDXjUAQp1YX&#10;nCk4JKvvIQjnkTWWlknBnRzMpp8fE4y1bXhHt73PRAhhF6OC3PsqltKlORl0XVsRB+5ia4M+wDqT&#10;usYmhJtS9qPoRxosODTkWNFvTunf/moUrIfV/LSx/01WLs/r4/Y4WiQjr1Tnq52PQXhq/Vv8cm90&#10;mD/owfOZcIGcPgAAAP//AwBQSwECLQAUAAYACAAAACEA2+H2y+4AAACFAQAAEwAAAAAAAAAAAAAA&#10;AAAAAAAAW0NvbnRlbnRfVHlwZXNdLnhtbFBLAQItABQABgAIAAAAIQBa9CxbvwAAABUBAAALAAAA&#10;AAAAAAAAAAAAAB8BAABfcmVscy8ucmVsc1BLAQItABQABgAIAAAAIQCzxGbMwgAAANwAAAAPAAAA&#10;AAAAAAAAAAAAAAcCAABkcnMvZG93bnJldi54bWxQSwUGAAAAAAMAAwC3AAAA9gIAAAAA&#10;" filled="f" stroked="f">
                    <v:textbox inset="0,0,0,0">
                      <w:txbxContent>
                        <w:p w14:paraId="06E8FFCF" w14:textId="1A5AFAD7" w:rsidR="0063794A" w:rsidRDefault="0063794A">
                          <w:r>
                            <w:rPr>
                              <w:rFonts w:ascii="Calibri" w:hAnsi="Calibri" w:cs="Calibri"/>
                              <w:color w:val="000000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162" o:spid="_x0000_s1036" style="position:absolute;left:4270;top:24;width:980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RQXwQAAANwAAAAPAAAAZHJzL2Rvd25yZXYueG1sRE9La8JA&#10;EL4L/odlBG+6UbBNo6uI+LrWhnodstMkNTsbdtcY/323UOhtPr7nrDa9aURHzteWFcymCQjiwuqa&#10;SwX5x2GSgvABWWNjmRQ8ycNmPRysMNP2we/UXUIpYgj7DBVUIbSZlL6oyKCf2pY4cl/WGQwRulJq&#10;h48Ybho5T5IXabDm2FBhS7uKitvlbhTUn+mO9+77tUtv1+ItPZ/a/MhKjUf9dgkiUB/+xX/us47z&#10;F3P4fSZeINc/AAAA//8DAFBLAQItABQABgAIAAAAIQDb4fbL7gAAAIUBAAATAAAAAAAAAAAAAAAA&#10;AAAAAABbQ29udGVudF9UeXBlc10ueG1sUEsBAi0AFAAGAAgAAAAhAFr0LFu/AAAAFQEAAAsAAAAA&#10;AAAAAAAAAAAAHwEAAF9yZWxzLy5yZWxzUEsBAi0AFAAGAAgAAAAhAEXBFBfBAAAA3AAAAA8AAAAA&#10;AAAAAAAAAAAABwIAAGRycy9kb3ducmV2LnhtbFBLBQYAAAAAAwADALcAAAD1AgAAAAA=&#10;" filled="f" strokeweight=".2pt">
                    <v:stroke endcap="square"/>
                  </v:rect>
                  <v:rect id="Rectangle 163" o:spid="_x0000_s1037" style="position:absolute;left:4544;top:71;width:425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l0gwQAAANwAAAAPAAAAZHJzL2Rvd25yZXYueG1sRE9Li8Iw&#10;EL4L/ocwgjdNXVG0GkX2gR59gXobmrEtNpPSZG3dX78RBG/z8T1nvmxMIe5UudyygkE/AkGcWJ1z&#10;quB4+OlNQDiPrLGwTAoe5GC5aLfmGGtb847ue5+KEMIuRgWZ92UspUsyMuj6tiQO3NVWBn2AVSp1&#10;hXUIN4X8iKKxNJhzaMiwpM+Mktv+1yhYT8rVeWP/6rT4vqxP29P06zD1SnU7zWoGwlPj3+KXe6PD&#10;/NEQns+EC+TiHwAA//8DAFBLAQItABQABgAIAAAAIQDb4fbL7gAAAIUBAAATAAAAAAAAAAAAAAAA&#10;AAAAAABbQ29udGVudF9UeXBlc10ueG1sUEsBAi0AFAAGAAgAAAAhAFr0LFu/AAAAFQEAAAsAAAAA&#10;AAAAAAAAAAAAHwEAAF9yZWxzLy5yZWxzUEsBAi0AFAAGAAgAAAAhACxaXSDBAAAA3AAAAA8AAAAA&#10;AAAAAAAAAAAABwIAAGRycy9kb3ducmV2LnhtbFBLBQYAAAAAAwADALcAAAD1AgAAAAA=&#10;" filled="f" stroked="f">
                    <v:textbox inset="0,0,0,0">
                      <w:txbxContent>
                        <w:p w14:paraId="49A28F3B" w14:textId="5A9C58BD" w:rsidR="0063794A" w:rsidRDefault="0063794A">
                          <w:r>
                            <w:rPr>
                              <w:rFonts w:ascii="Calibri" w:hAnsi="Calibri" w:cs="Calibri"/>
                              <w:color w:val="000000"/>
                            </w:rPr>
                            <w:t>UPF1</w:t>
                          </w:r>
                        </w:p>
                      </w:txbxContent>
                    </v:textbox>
                  </v:rect>
                  <v:rect id="Rectangle 164" o:spid="_x0000_s1038" style="position:absolute;left:5681;top:24;width:981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Cn4wgAAANwAAAAPAAAAZHJzL2Rvd25yZXYueG1sRE9Na8JA&#10;EL0L/Q/LFHrTTYvVmLqRImq9aqVeh+w0SZOdDbvbmP77riB4m8f7nOVqMK3oyfnasoLnSQKCuLC6&#10;5lLB6XM7TkH4gKyxtUwK/sjDKn8YLTHT9sIH6o+hFDGEfYYKqhC6TEpfVGTQT2xHHLlv6wyGCF0p&#10;tcNLDDetfEmSmTRYc2yosKN1RUVz/DUK6q90zRv3M+/T5lws0v1Hd9qxUk+Pw/sbiEBDuItv7r2O&#10;81+ncH0mXiDzfwAAAP//AwBQSwECLQAUAAYACAAAACEA2+H2y+4AAACFAQAAEwAAAAAAAAAAAAAA&#10;AAAAAAAAW0NvbnRlbnRfVHlwZXNdLnhtbFBLAQItABQABgAIAAAAIQBa9CxbvwAAABUBAAALAAAA&#10;AAAAAAAAAAAAAB8BAABfcmVscy8ucmVsc1BLAQItABQABgAIAAAAIQClZCn4wgAAANwAAAAPAAAA&#10;AAAAAAAAAAAAAAcCAABkcnMvZG93bnJldi54bWxQSwUGAAAAAAMAAwC3AAAA9gIAAAAA&#10;" filled="f" strokeweight=".2pt">
                    <v:stroke endcap="square"/>
                  </v:rect>
                  <v:rect id="Rectangle 165" o:spid="_x0000_s1039" style="position:absolute;left:5955;top:71;width:425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2DPwwAAANwAAAAPAAAAZHJzL2Rvd25yZXYueG1sRE9Na8JA&#10;EL0X/A/LCL01GwsRTV1FtKLHVoW0tyE7TYLZ2ZBdk9Rf3y0I3ubxPmexGkwtOmpdZVnBJIpBEOdW&#10;V1woOJ92LzMQziNrrC2Tgl9ysFqOnhaYatvzJ3VHX4gQwi5FBaX3TSqly0sy6CLbEAfux7YGfYBt&#10;IXWLfQg3tXyN46k0WHFoKLGhTUn55Xg1CvazZv11sLe+qN+/99lHNt+e5l6p5/GwfgPhafAP8d19&#10;0GF+ksD/M+ECufwDAAD//wMAUEsBAi0AFAAGAAgAAAAhANvh9svuAAAAhQEAABMAAAAAAAAAAAAA&#10;AAAAAAAAAFtDb250ZW50X1R5cGVzXS54bWxQSwECLQAUAAYACAAAACEAWvQsW78AAAAVAQAACwAA&#10;AAAAAAAAAAAAAAAfAQAAX3JlbHMvLnJlbHNQSwECLQAUAAYACAAAACEAzP9gz8MAAADcAAAADwAA&#10;AAAAAAAAAAAAAAAHAgAAZHJzL2Rvd25yZXYueG1sUEsFBgAAAAADAAMAtwAAAPcCAAAAAA==&#10;" filled="f" stroked="f">
                    <v:textbox inset="0,0,0,0">
                      <w:txbxContent>
                        <w:p w14:paraId="4179179C" w14:textId="013F3CAC" w:rsidR="0063794A" w:rsidRDefault="0063794A">
                          <w:r>
                            <w:rPr>
                              <w:rFonts w:ascii="Calibri" w:hAnsi="Calibri" w:cs="Calibri"/>
                              <w:color w:val="000000"/>
                            </w:rPr>
                            <w:t>UPF2</w:t>
                          </w:r>
                        </w:p>
                      </w:txbxContent>
                    </v:textbox>
                  </v:rect>
                  <v:rect id="Rectangle 166" o:spid="_x0000_s1040" style="position:absolute;left:7163;top:24;width:980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+hIUwgAAANwAAAAPAAAAZHJzL2Rvd25yZXYueG1sRE9Na8JA&#10;EL0X+h+WKXirmwpqGt1IEatetaFeh+w0SZOdDbvbGP+9Wyj0No/3OevNaDoxkPONZQUv0wQEcWl1&#10;w5WC4uP9OQXhA7LGzjIpuJGHTf74sMZM2yufaDiHSsQQ9hkqqEPoMyl9WZNBP7U9ceS+rDMYInSV&#10;1A6vMdx0cpYkC2mw4dhQY0/bmsr2/GMUNJ/plnfuezmk7aV8TY+HvtizUpOn8W0FItAY/sV/7qOO&#10;8+cL+H0mXiDzOwAAAP//AwBQSwECLQAUAAYACAAAACEA2+H2y+4AAACFAQAAEwAAAAAAAAAAAAAA&#10;AAAAAAAAW0NvbnRlbnRfVHlwZXNdLnhtbFBLAQItABQABgAIAAAAIQBa9CxbvwAAABUBAAALAAAA&#10;AAAAAAAAAAAAAB8BAABfcmVscy8ucmVsc1BLAQItABQABgAIAAAAIQA6+hIUwgAAANwAAAAPAAAA&#10;AAAAAAAAAAAAAAcCAABkcnMvZG93bnJldi54bWxQSwUGAAAAAAMAAwC3AAAA9gIAAAAA&#10;" filled="f" strokeweight=".2pt">
                    <v:stroke endcap="square"/>
                  </v:rect>
                  <v:rect id="Rectangle 167" o:spid="_x0000_s1041" style="position:absolute;left:7454;top:86;width:569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VsjwQAAANwAAAAPAAAAZHJzL2Rvd25yZXYueG1sRE9Li8Iw&#10;EL4L/ocwgjdNXfBVjSL7QI++QL0NzdgWm0lpsrbur98Igrf5+J4zXzamEHeqXG5ZwaAfgSBOrM45&#10;VXA8/PQmIJxH1lhYJgUPcrBctFtzjLWteUf3vU9FCGEXo4LM+zKW0iUZGXR9WxIH7morgz7AKpW6&#10;wjqEm0J+RNFIGsw5NGRY0mdGyW3/axSsJ+XqvLF/dVp8X9an7Wn6dZh6pbqdZjUD4anxb/HLvdFh&#10;/nAMz2fCBXLxDwAA//8DAFBLAQItABQABgAIAAAAIQDb4fbL7gAAAIUBAAATAAAAAAAAAAAAAAAA&#10;AAAAAABbQ29udGVudF9UeXBlc10ueG1sUEsBAi0AFAAGAAgAAAAhAFr0LFu/AAAAFQEAAAsAAAAA&#10;AAAAAAAAAAAAHwEAAF9yZWxzLy5yZWxzUEsBAi0AFAAGAAgAAAAhAFNhWyPBAAAA3AAAAA8AAAAA&#10;AAAAAAAAAAAABwIAAGRycy9kb3ducmV2LnhtbFBLBQYAAAAAAwADALcAAAD1AgAAAAA=&#10;" filled="f" stroked="f">
                    <v:textbox inset="0,0,0,0">
                      <w:txbxContent>
                        <w:p w14:paraId="6559E125" w14:textId="5C486651" w:rsidR="0063794A" w:rsidRDefault="0063794A">
                          <w:r>
                            <w:rPr>
                              <w:rFonts w:ascii="Calibri" w:hAnsi="Calibri" w:cs="Calibri"/>
                              <w:color w:val="000000"/>
                            </w:rPr>
                            <w:t>SMF</w:t>
                          </w:r>
                          <w:r w:rsidR="0044405E">
                            <w:rPr>
                              <w:rFonts w:ascii="Calibri" w:hAnsi="Calibri" w:cs="Calibri"/>
                              <w:color w:val="000000"/>
                            </w:rPr>
                            <w:t>1</w:t>
                          </w:r>
                        </w:p>
                      </w:txbxContent>
                    </v:textbox>
                  </v:rect>
                  <v:line id="Line 169" o:spid="_x0000_s1042" style="position:absolute;visibility:visible;mso-wrap-style:square" from="525,381" to="526,6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z02wAAAANwAAAAPAAAAZHJzL2Rvd25yZXYueG1sRE/bisIw&#10;EH1f8B/CCPu2pgreqlFEEBdhYW31fWjGttpMahO1/v1mQfBtDuc682VrKnGnxpWWFfR7EQjizOqS&#10;cwWHdPM1AeE8ssbKMil4koPlovMxx1jbB+/pnvhchBB2MSoovK9jKV1WkEHXszVx4E62MegDbHKp&#10;G3yEcFPJQRSNpMGSQ0OBNa0Lyi7JzSj4GdEkKdP0Qtvd+Rc3x9uYrqTUZ7ddzUB4av1b/HJ/6zB/&#10;OIX/Z8IFcvEHAAD//wMAUEsBAi0AFAAGAAgAAAAhANvh9svuAAAAhQEAABMAAAAAAAAAAAAAAAAA&#10;AAAAAFtDb250ZW50X1R5cGVzXS54bWxQSwECLQAUAAYACAAAACEAWvQsW78AAAAVAQAACwAAAAAA&#10;AAAAAAAAAAAfAQAAX3JlbHMvLnJlbHNQSwECLQAUAAYACAAAACEASrM9NsAAAADcAAAADwAAAAAA&#10;AAAAAAAAAAAHAgAAZHJzL2Rvd25yZXYueG1sUEsFBgAAAAADAAMAtwAAAPQCAAAAAA==&#10;" strokeweight=".85pt">
                    <v:stroke endcap="round"/>
                  </v:line>
                  <v:shape id="Freeform 175" o:spid="_x0000_s1043" style="position:absolute;left:692;top:745;width:3874;height:17;visibility:visible;mso-wrap-style:square;v-text-anchor:top" coordsize="7168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GHqwQAAANwAAAAPAAAAZHJzL2Rvd25yZXYueG1sRE9NawIx&#10;EL0X/A9hhN5qVqnSbo2yCIKexK1Qehs24+5iMlmSqKu/3giF3ubxPme+7K0RF/KhdaxgPMpAEFdO&#10;t1wrOHyv3z5AhIis0TgmBTcKsFwMXuaYa3flPV3KWIsUwiFHBU2MXS5lqBqyGEauI07c0XmLMUFf&#10;S+3xmsKtkZMsm0mLLaeGBjtaNVSdyrNVcMLxz31nfg/ms32Ppg6F35aFUq/DvvgCEamP/+I/90an&#10;+bMpPJ9JF8jFAwAA//8DAFBLAQItABQABgAIAAAAIQDb4fbL7gAAAIUBAAATAAAAAAAAAAAAAAAA&#10;AAAAAABbQ29udGVudF9UeXBlc10ueG1sUEsBAi0AFAAGAAgAAAAhAFr0LFu/AAAAFQEAAAsAAAAA&#10;AAAAAAAAAAAAHwEAAF9yZWxzLy5yZWxzUEsBAi0AFAAGAAgAAAAhAD5wYerBAAAA3AAAAA8AAAAA&#10;AAAAAAAAAAAABwIAAGRycy9kb3ducmV2LnhtbFBLBQYAAAAAAwADALcAAAD1AgAAAAA=&#10;" path="m16,l240,v9,,16,7,16,16c256,25,249,32,240,32l16,32c7,32,,25,,16,,7,7,,16,xm400,l624,v9,,16,7,16,16c640,25,633,32,624,32r-224,c391,32,384,25,384,16,384,7,391,,400,xm784,r224,c1017,,1024,7,1024,16v,9,-7,16,-16,16l784,32v-9,,-16,-7,-16,-16c768,7,775,,784,xm1168,r224,c1401,,1408,7,1408,16v,9,-7,16,-16,16l1168,32v-9,,-16,-7,-16,-16c1152,7,1159,,1168,xm1552,r224,c1785,,1792,7,1792,16v,9,-7,16,-16,16l1552,32v-9,,-16,-7,-16,-16c1536,7,1543,,1552,xm1936,r224,c2169,,2176,7,2176,16v,9,-7,16,-16,16l1936,32v-9,,-16,-7,-16,-16c1920,7,1927,,1936,xm2320,r224,c2553,,2560,7,2560,16v,9,-7,16,-16,16l2320,32v-9,,-16,-7,-16,-16c2304,7,2311,,2320,xm2704,r224,c2937,,2944,7,2944,16v,9,-7,16,-16,16l2704,32v-9,,-16,-7,-16,-16c2688,7,2695,,2704,xm3088,r224,c3321,,3328,7,3328,16v,9,-7,16,-16,16l3088,32v-9,,-16,-7,-16,-16c3072,7,3079,,3088,xm3472,r224,c3705,,3712,7,3712,16v,9,-7,16,-16,16l3472,32v-9,,-16,-7,-16,-16c3456,7,3463,,3472,xm3856,r224,c4089,,4096,7,4096,16v,9,-7,16,-16,16l3856,32v-9,,-16,-7,-16,-16c3840,7,3847,,3856,xm4240,r224,c4473,,4480,7,4480,16v,9,-7,16,-16,16l4240,32v-9,,-16,-7,-16,-16c4224,7,4231,,4240,xm4624,r224,c4857,,4864,7,4864,16v,9,-7,16,-16,16l4624,32v-9,,-16,-7,-16,-16c4608,7,4615,,4624,xm5008,r224,c5241,,5248,7,5248,16v,9,-7,16,-16,16l5008,32v-9,,-16,-7,-16,-16c4992,7,4999,,5008,xm5392,r224,c5625,,5632,7,5632,16v,9,-7,16,-16,16l5392,32v-9,,-16,-7,-16,-16c5376,7,5383,,5392,xm5776,r224,c6009,,6016,7,6016,16v,9,-7,16,-16,16l5776,32v-9,,-16,-7,-16,-16c5760,7,5767,,5776,xm6160,r224,c6393,,6400,7,6400,16v,9,-7,16,-16,16l6160,32v-9,,-16,-7,-16,-16c6144,7,6151,,6160,xm6544,r224,c6777,,6784,7,6784,16v,9,-7,16,-16,16l6544,32v-9,,-16,-7,-16,-16c6528,7,6535,,6544,xm6928,r224,c7161,,7168,7,7168,16v,9,-7,16,-16,16l6928,32v-9,,-16,-7,-16,-16c6912,7,6919,,6928,xe" fillcolor="black" strokeweight="0">
                    <v:path arrowok="t" o:connecttype="custom" o:connectlocs="138,9;0,9;337,0;216,17;424,0;545,17;424,0;761,9;623,9;960,0;839,17;1046,0;1167,17;1046,0;1384,9;1245,9;1582,0;1461,17;1669,0;1790,17;1669,0;2006,9;1868,9;2205,0;2084,17;2292,0;2413,17;2292,0;2629,9;2490,9;2828,0;2707,17;2914,0;3035,17;2914,0;3251,9;3113,9;3450,0;3329,17;3537,0;3658,17;3537,0;3874,9;3736,9" o:connectangles="0,0,0,0,0,0,0,0,0,0,0,0,0,0,0,0,0,0,0,0,0,0,0,0,0,0,0,0,0,0,0,0,0,0,0,0,0,0,0,0,0,0,0,0"/>
                    <o:lock v:ext="edit" verticies="t"/>
                  </v:shape>
                  <v:shape id="Freeform 176" o:spid="_x0000_s1044" style="position:absolute;left:525;top:689;width:182;height:121;visibility:visible;mso-wrap-style:square;v-text-anchor:top" coordsize="182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vHwvQAAANwAAAAPAAAAZHJzL2Rvd25yZXYueG1sRE/LqsIw&#10;EN1f8B/CCO6uqaKlVKOIorj18QFDM7bFZlKa2MffG0FwN4fznPW2N5VoqXGlZQWzaQSCOLO65FzB&#10;/Xb8T0A4j6yxskwKBnKw3Yz+1phq2/GF2qvPRQhhl6KCwvs6ldJlBRl0U1sTB+5hG4M+wCaXusEu&#10;hJtKzqMolgZLDg0F1rQvKHteX0ZBexiGxXKJdJwnp2R/Lnft69EpNRn3uxUIT73/ib/usw7z4xg+&#10;z4QL5OYNAAD//wMAUEsBAi0AFAAGAAgAAAAhANvh9svuAAAAhQEAABMAAAAAAAAAAAAAAAAAAAAA&#10;AFtDb250ZW50X1R5cGVzXS54bWxQSwECLQAUAAYACAAAACEAWvQsW78AAAAVAQAACwAAAAAAAAAA&#10;AAAAAAAfAQAAX3JlbHMvLnJlbHNQSwECLQAUAAYACAAAACEAsqbx8L0AAADcAAAADwAAAAAAAAAA&#10;AAAAAAAHAgAAZHJzL2Rvd25yZXYueG1sUEsFBgAAAAADAAMAtwAAAPECAAAAAA==&#10;" path="m182,121l,61,182,r,121xe" fillcolor="black" stroked="f">
                    <v:path arrowok="t" o:connecttype="custom" o:connectlocs="182,121;0,61;182,0;182,121" o:connectangles="0,0,0,0"/>
                  </v:shape>
                  <v:shape id="Freeform 177" o:spid="_x0000_s1045" style="position:absolute;left:4577;top:699;width:183;height:121;visibility:visible;mso-wrap-style:square;v-text-anchor:top" coordsize="183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hh7xAAAANwAAAAPAAAAZHJzL2Rvd25yZXYueG1sRE9La8JA&#10;EL4L/odlhF5EN5Y2ltRVtKVQvPm49DbNjkk0Oxt3t0n677tCwdt8fM9ZrHpTi5acrywrmE0TEMS5&#10;1RUXCo6Hj8kLCB+QNdaWScEveVgth4MFZtp2vKN2HwoRQ9hnqKAMocmk9HlJBv3UNsSRO1lnMETo&#10;CqkddjHc1PIxSVJpsOLYUGJDbyXll/2PUXBuN6fv7dfx3clnfgqbS1eNr4VSD6N+/QoiUB/u4n/3&#10;p47z0zncnokXyOUfAAAA//8DAFBLAQItABQABgAIAAAAIQDb4fbL7gAAAIUBAAATAAAAAAAAAAAA&#10;AAAAAAAAAABbQ29udGVudF9UeXBlc10ueG1sUEsBAi0AFAAGAAgAAAAhAFr0LFu/AAAAFQEAAAsA&#10;AAAAAAAAAAAAAAAAHwEAAF9yZWxzLy5yZWxzUEsBAi0AFAAGAAgAAAAhANVaGHvEAAAA3AAAAA8A&#10;AAAAAAAAAAAAAAAABwIAAGRycy9kb3ducmV2LnhtbFBLBQYAAAAAAwADALcAAAD4AgAAAAA=&#10;" path="m,l183,61,,121,,xe" fillcolor="black" stroked="f">
                    <v:path arrowok="t" o:connecttype="custom" o:connectlocs="0,0;183,61;0,121;0,0" o:connectangles="0,0,0,0"/>
                  </v:shape>
                  <v:rect id="Rectangle 178" o:spid="_x0000_s1046" style="position:absolute;left:2148;top:473;width:1339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gXsxQAAANwAAAAPAAAAZHJzL2Rvd25yZXYueG1sRI9Bb8Iw&#10;DIXvk/gPkZG4jZQdEBQCQrAJjhsgATerMW1F41RNRst+/XxA4mbrPb/3eb7sXKXu1ITSs4HRMAFF&#10;nHlbcm7gePh6n4AKEdli5ZkMPCjActF7m2Nqfcs/dN/HXEkIhxQNFDHWqdYhK8hhGPqaWLSrbxxG&#10;WZtc2wZbCXeV/kiSsXZYsjQUWNO6oOy2/3UGtpN6dd75vzavPi/b0/dpujlMozGDfreagYrUxZf5&#10;eb2zgj8WWnlGJtCLfwAAAP//AwBQSwECLQAUAAYACAAAACEA2+H2y+4AAACFAQAAEwAAAAAAAAAA&#10;AAAAAAAAAAAAW0NvbnRlbnRfVHlwZXNdLnhtbFBLAQItABQABgAIAAAAIQBa9CxbvwAAABUBAAAL&#10;AAAAAAAAAAAAAAAAAB8BAABfcmVscy8ucmVsc1BLAQItABQABgAIAAAAIQDskgXsxQAAANwAAAAP&#10;AAAAAAAAAAAAAAAAAAcCAABkcnMvZG93bnJldi54bWxQSwUGAAAAAAMAAwC3AAAA+QIAAAAA&#10;" filled="f" stroked="f">
                    <v:textbox inset="0,0,0,0">
                      <w:txbxContent>
                        <w:p w14:paraId="0BDDAFDC" w14:textId="607B0C26" w:rsidR="0063794A" w:rsidRPr="00761D1E" w:rsidRDefault="0063794A">
                          <w:pPr>
                            <w:rPr>
                              <w:sz w:val="18"/>
                            </w:rPr>
                          </w:pPr>
                          <w:r w:rsidRPr="00761D1E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UL/DL Data</w:t>
                          </w:r>
                        </w:p>
                      </w:txbxContent>
                    </v:textbox>
                  </v:rect>
                  <v:rect id="Rectangle 179" o:spid="_x0000_s1047" style="position:absolute;left:4923;top:1083;width:3873;height:5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ewNwwAAANwAAAAPAAAAZHJzL2Rvd25yZXYueG1sRE9Na8JA&#10;EL0X+h+WKfRWd2s11NRNEEEQrIdqodchOyah2dmYXZP477uC0Ns83ucs89E2oqfO1441vE4UCOLC&#10;mZpLDd/Hzcs7CB+QDTaOScOVPOTZ48MSU+MG/qL+EEoRQ9inqKEKoU2l9EVFFv3EtcSRO7nOYoiw&#10;K6XpcIjhtpFTpRJpsebYUGFL64qK38PFasBkZs7709vncXdJcFGOajP/UVo/P42rDxCBxvAvvru3&#10;Js5PFnB7Jl4gsz8AAAD//wMAUEsBAi0AFAAGAAgAAAAhANvh9svuAAAAhQEAABMAAAAAAAAAAAAA&#10;AAAAAAAAAFtDb250ZW50X1R5cGVzXS54bWxQSwECLQAUAAYACAAAACEAWvQsW78AAAAVAQAACwAA&#10;AAAAAAAAAAAAAAAfAQAAX3JlbHMvLnJlbHNQSwECLQAUAAYACAAAACEAP+3sDcMAAADcAAAADwAA&#10;AAAAAAAAAAAAAAAHAgAAZHJzL2Rvd25yZXYueG1sUEsFBgAAAAADAAMAtwAAAPcCAAAAAA==&#10;" stroked="f"/>
                  <v:shape id="Freeform 189" o:spid="_x0000_s1048" style="position:absolute;left:692;top:5171;width:5327;height:17;visibility:visible;mso-wrap-style:square;v-text-anchor:top" coordsize="9856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b07wwAAANwAAAAPAAAAZHJzL2Rvd25yZXYueG1sRE9Na8JA&#10;EL0X+h+WKXirm3rQGF2lVARBkWp78TZkp0kwOxt3VxP99a5Q8DaP9znTeWdqcSHnK8sKPvoJCOLc&#10;6ooLBb8/y/cUhA/IGmvLpOBKHuaz15cpZtq2vKPLPhQihrDPUEEZQpNJ6fOSDPq+bYgj92edwRCh&#10;K6R22MZwU8tBkgylwYpjQ4kNfZWUH/dno6BZJ226s7XbrL4X6SE/bbbHW6pU7637nIAI1IWn+N+9&#10;0nH+aAyPZ+IFcnYHAAD//wMAUEsBAi0AFAAGAAgAAAAhANvh9svuAAAAhQEAABMAAAAAAAAAAAAA&#10;AAAAAAAAAFtDb250ZW50X1R5cGVzXS54bWxQSwECLQAUAAYACAAAACEAWvQsW78AAAAVAQAACwAA&#10;AAAAAAAAAAAAAAAfAQAAX3JlbHMvLnJlbHNQSwECLQAUAAYACAAAACEAf929O8MAAADcAAAADwAA&#10;AAAAAAAAAAAAAAAHAgAAZHJzL2Rvd25yZXYueG1sUEsFBgAAAAADAAMAtwAAAPcCAAAAAA==&#10;" path="m16,l240,v9,,16,7,16,16c256,25,249,32,240,32l16,32c7,32,,25,,16,,7,7,,16,xm400,l624,v9,,16,7,16,16c640,25,633,32,624,32r-224,c391,32,384,25,384,16,384,7,391,,400,xm784,r224,c1017,,1024,7,1024,16v,9,-7,16,-16,16l784,32v-9,,-16,-7,-16,-16c768,7,775,,784,xm1168,r224,c1401,,1408,7,1408,16v,9,-7,16,-16,16l1168,32v-9,,-16,-7,-16,-16c1152,7,1159,,1168,xm1552,r224,c1785,,1792,7,1792,16v,9,-7,16,-16,16l1552,32v-9,,-16,-7,-16,-16c1536,7,1543,,1552,xm1936,r224,c2169,,2176,7,2176,16v,9,-7,16,-16,16l1936,32v-9,,-16,-7,-16,-16c1920,7,1927,,1936,xm2320,r224,c2553,,2560,7,2560,16v,9,-7,16,-16,16l2320,32v-9,,-16,-7,-16,-16c2304,7,2311,,2320,xm2704,r224,c2937,,2944,7,2944,16v,9,-7,16,-16,16l2704,32v-9,,-16,-7,-16,-16c2688,7,2695,,2704,xm3088,r224,c3321,,3328,7,3328,16v,9,-7,16,-16,16l3088,32v-9,,-16,-7,-16,-16c3072,7,3079,,3088,xm3472,r224,c3705,,3712,7,3712,16v,9,-7,16,-16,16l3472,32v-9,,-16,-7,-16,-16c3456,7,3463,,3472,xm3856,r224,c4089,,4096,7,4096,16v,9,-7,16,-16,16l3856,32v-9,,-16,-7,-16,-16c3840,7,3847,,3856,xm4240,r224,c4473,,4480,7,4480,16v,9,-7,16,-16,16l4240,32v-9,,-16,-7,-16,-16c4224,7,4231,,4240,xm4624,r224,c4857,,4864,7,4864,16v,9,-7,16,-16,16l4624,32v-9,,-16,-7,-16,-16c4608,7,4615,,4624,xm5008,r224,c5241,,5248,7,5248,16v,9,-7,16,-16,16l5008,32v-9,,-16,-7,-16,-16c4992,7,4999,,5008,xm5392,r224,c5625,,5632,7,5632,16v,9,-7,16,-16,16l5392,32v-9,,-16,-7,-16,-16c5376,7,5383,,5392,xm5776,r224,c6009,,6016,7,6016,16v,9,-7,16,-16,16l5776,32v-9,,-16,-7,-16,-16c5760,7,5767,,5776,xm6160,r224,c6393,,6400,7,6400,16v,9,-7,16,-16,16l6160,32v-9,,-16,-7,-16,-16c6144,7,6151,,6160,xm6544,r224,c6777,,6784,7,6784,16v,9,-7,16,-16,16l6544,32v-9,,-16,-7,-16,-16c6528,7,6535,,6544,xm6928,r224,c7161,,7168,7,7168,16v,9,-7,16,-16,16l6928,32v-9,,-16,-7,-16,-16c6912,7,6919,,6928,xm7312,r224,c7545,,7552,7,7552,16v,9,-7,16,-16,16l7312,32v-9,,-16,-7,-16,-16c7296,7,7303,,7312,xm7696,r224,c7929,,7936,7,7936,16v,9,-7,16,-16,16l7696,32v-9,,-16,-7,-16,-16c7680,7,7687,,7696,xm8080,r224,c8313,,8320,7,8320,16v,9,-7,16,-16,16l8080,32v-9,,-16,-7,-16,-16c8064,7,8071,,8080,xm8464,r224,c8697,,8704,7,8704,16v,9,-7,16,-16,16l8464,32v-9,,-16,-7,-16,-16c8448,7,8455,,8464,xm8848,r224,c9081,,9088,7,9088,16v,9,-7,16,-16,16l8848,32v-9,,-16,-7,-16,-16c8832,7,8839,,8848,xm9232,r224,c9465,,9472,7,9472,16v,9,-7,16,-16,16l9232,32v-9,,-16,-7,-16,-16c9216,7,9223,,9232,xm9616,r224,c9849,,9856,7,9856,16v,9,-7,16,-16,16l9616,32v-9,,-16,-7,-16,-16c9600,7,9607,,9616,xe" fillcolor="black" strokeweight="0">
                    <v:path arrowok="t" o:connecttype="custom" o:connectlocs="138,9;0,9;337,0;216,17;424,0;545,17;424,0;761,9;623,9;960,0;839,17;1046,0;1167,17;1046,0;1384,9;1245,9;1583,0;1461,17;1669,0;1790,17;1669,0;2006,9;1868,9;2205,0;2084,17;2292,0;2413,17;2292,0;2629,9;2491,9;2828,0;2707,17;2914,0;3035,17;2914,0;3252,9;3113,9;3450,0;3329,17;3537,0;3658,17;3537,0;3874,9;3736,9;4073,0;3952,17;4160,0;4281,17;4160,0;4497,9;4358,9;4696,0;4575,17;4782,0;4903,17;4782,0;5119,9;4981,9;5318,0;5197,17" o:connectangles="0,0,0,0,0,0,0,0,0,0,0,0,0,0,0,0,0,0,0,0,0,0,0,0,0,0,0,0,0,0,0,0,0,0,0,0,0,0,0,0,0,0,0,0,0,0,0,0,0,0,0,0,0,0,0,0,0,0,0,0"/>
                    <o:lock v:ext="edit" verticies="t"/>
                  </v:shape>
                  <v:shape id="Freeform 190" o:spid="_x0000_s1049" style="position:absolute;left:546;top:5119;width:183;height:121;visibility:visible;mso-wrap-style:square;v-text-anchor:top" coordsize="183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2b1xgAAANwAAAAPAAAAZHJzL2Rvd25yZXYueG1sRI9BT8Mw&#10;DIXvSPyHyEi7IJZuAjR1yyYGmoS4MXrh5jVeW9Y4XZK15d/jA9Jutt7ze59Xm9G1qqcQG88GZtMM&#10;FHHpbcOVgeJr97AAFROyxdYzGfilCJv17c0Kc+sH/qR+nyolIRxzNFCn1OVax7Imh3HqO2LRjj44&#10;TLKGStuAg4S7Vs+z7Fk7bFgaauzotabytL84Az/99nj4+C7egn7ix7Q9Dc39uTJmcje+LEElGtPV&#10;/H/9bgV/IfjyjEyg138AAAD//wMAUEsBAi0AFAAGAAgAAAAhANvh9svuAAAAhQEAABMAAAAAAAAA&#10;AAAAAAAAAAAAAFtDb250ZW50X1R5cGVzXS54bWxQSwECLQAUAAYACAAAACEAWvQsW78AAAAVAQAA&#10;CwAAAAAAAAAAAAAAAAAfAQAAX3JlbHMvLnJlbHNQSwECLQAUAAYACAAAACEA6r9m9cYAAADcAAAA&#10;DwAAAAAAAAAAAAAAAAAHAgAAZHJzL2Rvd25yZXYueG1sUEsFBgAAAAADAAMAtwAAAPoCAAAAAA==&#10;" path="m183,121l,60,183,r,121xe" fillcolor="black" stroked="f">
                    <v:path arrowok="t" o:connecttype="custom" o:connectlocs="183,121;0,60;183,0;183,121" o:connectangles="0,0,0,0"/>
                  </v:shape>
                  <v:shape id="Freeform 191" o:spid="_x0000_s1050" style="position:absolute;left:6019;top:5129;width:183;height:121;visibility:visible;mso-wrap-style:square;v-text-anchor:top" coordsize="183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8NuwwAAANwAAAAPAAAAZHJzL2Rvd25yZXYueG1sRE9Na8JA&#10;EL0X/A/LCF5K3URakdRVTEWQ3qpeeptmxySanU131yT9991Cwds83ucs14NpREfO15YVpNMEBHFh&#10;dc2lgtNx97QA4QOyxsYyKfghD+vV6GGJmbY9f1B3CKWIIewzVFCF0GZS+qIig35qW+LIna0zGCJ0&#10;pdQO+xhuGjlLkrk0WHNsqLClt4qK6+FmFFy6/Pz1/nnaOvnCzyG/9vXjd6nUZDxsXkEEGsJd/O/e&#10;6zh/kcLfM/ECufoFAAD//wMAUEsBAi0AFAAGAAgAAAAhANvh9svuAAAAhQEAABMAAAAAAAAAAAAA&#10;AAAAAAAAAFtDb250ZW50X1R5cGVzXS54bWxQSwECLQAUAAYACAAAACEAWvQsW78AAAAVAQAACwAA&#10;AAAAAAAAAAAAAAAfAQAAX3JlbHMvLnJlbHNQSwECLQAUAAYACAAAACEAhfPDbsMAAADcAAAADwAA&#10;AAAAAAAAAAAAAAAHAgAAZHJzL2Rvd25yZXYueG1sUEsFBgAAAAADAAMAtwAAAPcCAAAAAA==&#10;" path="m,l183,60,,121,,xe" fillcolor="black" stroked="f">
                    <v:path arrowok="t" o:connecttype="custom" o:connectlocs="0,0;183,60;0,121;0,0" o:connectangles="0,0,0,0"/>
                  </v:shape>
                  <v:rect id="Rectangle 192" o:spid="_x0000_s1051" style="position:absolute;left:2745;top:4922;width:390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tT8wwAAANwAAAAPAAAAZHJzL2Rvd25yZXYueG1sRE9Na8JA&#10;EL0X/A/LCN6ajR5KTLOK1BZzbI2QehuyYxKanQ3ZrYn99d1Cwds83udk28l04kqDay0rWEYxCOLK&#10;6pZrBafi7TEB4Tyyxs4yKbiRg+1m9pBhqu3IH3Q9+lqEEHYpKmi871MpXdWQQRfZnjhwFzsY9AEO&#10;tdQDjiHcdHIVx0/SYMuhocGeXhqqvo7fRsEh6Xefuf0Z6+71fCjfy/W+WHulFvNp9wzC0+Tv4n93&#10;rsP8ZAV/z4QL5OYXAAD//wMAUEsBAi0AFAAGAAgAAAAhANvh9svuAAAAhQEAABMAAAAAAAAAAAAA&#10;AAAAAAAAAFtDb250ZW50X1R5cGVzXS54bWxQSwECLQAUAAYACAAAACEAWvQsW78AAAAVAQAACwAA&#10;AAAAAAAAAAAAAAAfAQAAX3JlbHMvLnJlbHNQSwECLQAUAAYACAAAACEAPXbU/MMAAADcAAAADwAA&#10;AAAAAAAAAAAAAAAHAgAAZHJzL2Rvd25yZXYueG1sUEsFBgAAAAADAAMAtwAAAPcCAAAAAA==&#10;" filled="f" stroked="f">
                    <v:textbox inset="0,0,0,0">
                      <w:txbxContent>
                        <w:p w14:paraId="4D2A637D" w14:textId="274A618B" w:rsidR="0063794A" w:rsidRDefault="0063794A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</w:pPr>
                        </w:p>
                        <w:p w14:paraId="2A09A373" w14:textId="77777777" w:rsidR="00F87339" w:rsidRDefault="00F87339"/>
                      </w:txbxContent>
                    </v:textbox>
                  </v:rect>
                  <v:rect id="Rectangle 193" o:spid="_x0000_s1052" style="position:absolute;left:3569;top:4348;width:46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nFnwgAAANwAAAAPAAAAZHJzL2Rvd25yZXYueG1sRE9Li8Iw&#10;EL4v7H8II3hbU11YajWKrC569AXqbWjGtthMShNt3V9vBMHbfHzPGU9bU4ob1a6wrKDfi0AQp1YX&#10;nCnY7/6+YhDOI2ssLZOCOzmYTj4/xpho2/CGblufiRDCLkEFufdVIqVLczLoerYiDtzZ1gZ9gHUm&#10;dY1NCDelHETRjzRYcGjIsaLfnNLL9moULONqdlzZ/yYrF6flYX0YzndDr1S3085GIDy1/i1+uVc6&#10;zI+/4flMuEBOHgAAAP//AwBQSwECLQAUAAYACAAAACEA2+H2y+4AAACFAQAAEwAAAAAAAAAAAAAA&#10;AAAAAAAAW0NvbnRlbnRfVHlwZXNdLnhtbFBLAQItABQABgAIAAAAIQBa9CxbvwAAABUBAAALAAAA&#10;AAAAAAAAAAAAAB8BAABfcmVscy8ucmVsc1BLAQItABQABgAIAAAAIQBSOnFnwgAAANwAAAAPAAAA&#10;AAAAAAAAAAAAAAcCAABkcnMvZG93bnJldi54bWxQSwUGAAAAAAMAAwC3AAAA9gIAAAAA&#10;" filled="f" stroked="f">
                    <v:textbox inset="0,0,0,0">
                      <w:txbxContent>
                        <w:p w14:paraId="3F69C380" w14:textId="5EB12EE3" w:rsidR="0063794A" w:rsidRDefault="0063794A">
                          <w:r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 xml:space="preserve">. </w:t>
                          </w:r>
                        </w:p>
                      </w:txbxContent>
                    </v:textbox>
                  </v:rect>
                  <v:rect id="Rectangle 194" o:spid="_x0000_s1053" style="position:absolute;left:2920;top:4922;width:832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+kTwgAAANwAAAAPAAAAZHJzL2Rvd25yZXYueG1sRE9Li8Iw&#10;EL4v7H8II3hbU2VZajWKrC569AXqbWjGtthMShNt3V9vBMHbfHzPGU9bU4ob1a6wrKDfi0AQp1YX&#10;nCnY7/6+YhDOI2ssLZOCOzmYTj4/xpho2/CGblufiRDCLkEFufdVIqVLczLoerYiDtzZ1gZ9gHUm&#10;dY1NCDelHETRjzRYcGjIsaLfnNLL9moULONqdlzZ/yYrF6flYX0YzndDr1S3085GIDy1/i1+uVc6&#10;zI+/4flMuEBOHgAAAP//AwBQSwECLQAUAAYACAAAACEA2+H2y+4AAACFAQAAEwAAAAAAAAAAAAAA&#10;AAAAAAAAW0NvbnRlbnRfVHlwZXNdLnhtbFBLAQItABQABgAIAAAAIQBa9CxbvwAAABUBAAALAAAA&#10;AAAAAAAAAAAAAB8BAABfcmVscy8ucmVsc1BLAQItABQABgAIAAAAIQDd0+kTwgAAANwAAAAPAAAA&#10;AAAAAAAAAAAAAAcCAABkcnMvZG93bnJldi54bWxQSwUGAAAAAAMAAwC3AAAA9gIAAAAA&#10;" filled="f" stroked="f">
                    <v:textbox inset="0,0,0,0">
                      <w:txbxContent>
                        <w:p w14:paraId="6B45DAF2" w14:textId="7D35281A" w:rsidR="0063794A" w:rsidRDefault="0063794A">
                          <w:r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>UL/DL Data</w:t>
                          </w:r>
                        </w:p>
                      </w:txbxContent>
                    </v:textbox>
                  </v:rect>
                  <v:shape id="Freeform 196" o:spid="_x0000_s1054" style="position:absolute;left:199;top:4387;width:9096;height:394;visibility:visible;mso-wrap-style:square;v-text-anchor:top" coordsize="9096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5INwwAAANwAAAAPAAAAZHJzL2Rvd25yZXYueG1sRI9Ba8JA&#10;EIXvBf/DMoKXohs92BBdRQQhHk17aG9DdkyCmdmYXTX9911B6G2G9743b9bbgVt1p943TgzMZwko&#10;ktLZRioDX5+HaQrKBxSLrRMy8EsetpvR2xoz6x5yonsRKhVDxGdooA6hy7T2ZU2MfuY6kqidXc8Y&#10;4tpX2vb4iOHc6kWSLDVjI/FCjR3tayovxY1jjXT/ofl9zscyvfIh//kOVZEbMxkPuxWoQEP4N7/o&#10;3D65JTyfiRPozR8AAAD//wMAUEsBAi0AFAAGAAgAAAAhANvh9svuAAAAhQEAABMAAAAAAAAAAAAA&#10;AAAAAAAAAFtDb250ZW50X1R5cGVzXS54bWxQSwECLQAUAAYACAAAACEAWvQsW78AAAAVAQAACwAA&#10;AAAAAAAAAAAAAAAfAQAAX3JlbHMvLnJlbHNQSwECLQAUAAYACAAAACEAMGeSDcMAAADcAAAADwAA&#10;AAAAAAAAAAAAAAAHAgAAZHJzL2Rvd25yZXYueG1sUEsFBgAAAAADAAMAtwAAAPcCAAAAAA==&#10;" path="m13,6r,104l,110,,6r13,xm13,162r,103l,265,,162r13,xm13,317r,71l7,381r33,l40,394,,394,,317r13,xm92,381r103,l195,394r-103,l92,381xm247,381r104,l351,394r-104,l247,381xm403,381r104,l507,394r-104,l403,381xm559,381r103,l662,394r-103,l559,381xm714,381r104,l818,394r-104,l714,381xm870,381r104,l974,394r-104,l870,381xm1026,381r103,l1129,394r-103,l1026,381xm1181,381r104,l1285,394r-104,l1181,381xm1337,381r104,l1441,394r-104,l1337,381xm1493,381r103,l1596,394r-103,l1493,381xm1648,381r104,l1752,394r-104,l1648,381xm1804,381r104,l1908,394r-104,l1804,381xm1960,381r103,l2063,394r-103,l1960,381xm2115,381r104,l2219,394r-104,l2115,381xm2271,381r104,l2375,394r-104,l2271,381xm2427,381r103,l2530,394r-103,l2427,381xm2582,381r104,l2686,394r-104,l2582,381xm2738,381r104,l2842,394r-104,l2738,381xm2893,381r104,l2997,394r-104,l2893,381xm3049,381r104,l3153,394r-104,l3049,381xm3205,381r104,l3309,394r-104,l3205,381xm3360,381r104,l3464,394r-104,l3360,381xm3516,381r104,l3620,394r-104,l3516,381xm3672,381r104,l3776,394r-104,l3672,381xm3827,381r104,l3931,394r-104,l3827,381xm3983,381r104,l4087,394r-104,l3983,381xm4139,381r103,l4242,394r-103,l4139,381xm4294,381r104,l4398,394r-104,l4294,381xm4450,381r104,l4554,394r-104,l4450,381xm4606,381r103,l4709,394r-103,l4606,381xm4761,381r104,l4865,394r-104,l4761,381xm4917,381r104,l5021,394r-104,l4917,381xm5073,381r103,l5176,394r-103,l5073,381xm5228,381r104,l5332,394r-104,l5228,381xm5384,381r104,l5488,394r-104,l5384,381xm5540,381r103,l5643,394r-103,l5540,381xm5695,381r104,l5799,394r-104,l5695,381xm5851,381r104,l5955,394r-104,l5851,381xm6007,381r103,l6110,394r-103,l6007,381xm6162,381r104,l6266,394r-104,l6162,381xm6318,381r104,l6422,394r-104,l6318,381xm6474,381r103,l6577,394r-103,l6474,381xm6629,381r104,l6733,394r-104,l6629,381xm6785,381r104,l6889,394r-104,l6785,381xm6940,381r104,l7044,394r-104,l6940,381xm7096,381r104,l7200,394r-104,l7096,381xm7252,381r104,l7356,394r-104,l7252,381xm7407,381r104,l7511,394r-104,l7407,381xm7563,381r104,l7667,394r-104,l7563,381xm7719,381r104,l7823,394r-104,l7719,381xm7874,381r104,l7978,394r-104,l7874,381xm8030,381r104,l8134,394r-104,l8030,381xm8186,381r104,l8290,394r-104,l8186,381xm8341,381r104,l8445,394r-104,l8341,381xm8497,381r104,l8601,394r-104,l8497,381xm8653,381r103,l8756,394r-103,l8653,381xm8808,381r104,l8912,394r-104,l8808,381xm8964,381r104,l9068,394r-104,l8964,381xm9083,358r,-104l9096,254r,104l9083,358xm9083,203r,-104l9096,99r,104l9083,203xm9083,47r,-41l9089,13r-63,l9026,r70,l9096,47r-13,xm8974,13r-103,l8871,r103,l8974,13xm8819,13r-104,l8715,r104,l8819,13xm8663,13r-104,l8559,r104,l8663,13xm8507,13r-103,l8404,r103,l8507,13xm8352,13r-104,l8248,r104,l8352,13xm8196,13r-104,l8092,r104,l8196,13xm8040,13r-103,l7937,r103,l8040,13xm7885,13r-104,l7781,r104,l7885,13xm7729,13r-104,l7625,r104,l7729,13xm7573,13r-103,l7470,r103,l7573,13xm7418,13r-104,l7314,r104,l7418,13xm7262,13r-104,l7158,r104,l7262,13xm7106,13r-103,l7003,r103,l7106,13xm6951,13r-104,l6847,r104,l6951,13xm6795,13r-104,l6691,r104,l6795,13xm6639,13r-103,l6536,r103,l6639,13xm6484,13r-104,l6380,r104,l6484,13xm6328,13r-104,l6224,r104,l6328,13xm6172,13r-103,l6069,r103,l6172,13xm6017,13r-104,l5913,r104,l6017,13xm5861,13r-104,l5757,r104,l5861,13xm5706,13r-104,l5602,r104,l5706,13xm5550,13r-104,l5446,r104,l5550,13xm5394,13r-104,l5290,r104,l5394,13xm5239,13r-104,l5135,r104,l5239,13xm5083,13r-104,l4979,r104,l5083,13xm4927,13r-104,l4823,r104,l4927,13xm4772,13r-104,l4668,r104,l4772,13xm4616,13r-104,l4512,r104,l4616,13xm4460,13r-103,l4357,r103,l4460,13xm4305,13r-104,l4201,r104,l4305,13xm4149,13r-104,l4045,r104,l4149,13xm3993,13r-103,l3890,r103,l3993,13xm3838,13r-104,l3734,r104,l3838,13xm3682,13r-104,l3578,r104,l3682,13xm3526,13r-103,l3423,r103,l3526,13xm3371,13r-104,l3267,r104,l3371,13xm3215,13r-104,l3111,r104,l3215,13xm3059,13r-103,l2956,r103,l3059,13xm2904,13r-104,l2800,r104,l2904,13xm2748,13r-104,l2644,r104,l2748,13xm2592,13r-103,l2489,r103,l2592,13xm2437,13r-104,l2333,r104,l2437,13xm2281,13r-104,l2177,r104,l2281,13xm2125,13r-103,l2022,r103,l2125,13xm1970,13r-104,l1866,r104,l1970,13xm1814,13r-104,l1710,r104,l1814,13xm1659,13r-104,l1555,r104,l1659,13xm1503,13r-104,l1399,r104,l1503,13xm1347,13r-104,l1243,r104,l1347,13xm1192,13r-104,l1088,r104,l1192,13xm1036,13r-104,l932,r104,l1036,13xm880,13r-104,l776,,880,r,13xm725,13r-104,l621,,725,r,13xm569,13r-104,l465,,569,r,13xm413,13r-103,l310,,413,r,13xm258,13r-104,l154,,258,r,13xm102,13l7,13,7,r95,l102,13xe" fillcolor="white [3212]" strokecolor="black [3213]" strokeweight=".25pt">
                    <v:path arrowok="t" o:connecttype="custom" o:connectlocs="13,162;195,381;507,381;818,381;1129,381;1441,381;1752,381;2063,381;2375,381;2686,381;2997,381;3309,381;3620,381;3931,381;4242,381;4554,381;4865,381;5176,381;5488,381;5799,381;6110,381;6422,381;6733,381;7044,381;7356,381;7667,381;7978,381;8290,381;8601,381;8912,381;9083,254;9083,6;8974,0;8663,0;8352,0;8040,0;7729,0;7418,0;7106,0;6795,0;6484,0;6172,0;5861,0;5550,0;5239,0;4927,0;4616,0;4305,0;3993,0;3682,0;3371,0;3059,0;2748,0;2437,0;2125,0;1814,0;1503,0;1192,0;880,0;569,0;258,0" o:connectangles="0,0,0,0,0,0,0,0,0,0,0,0,0,0,0,0,0,0,0,0,0,0,0,0,0,0,0,0,0,0,0,0,0,0,0,0,0,0,0,0,0,0,0,0,0,0,0,0,0,0,0,0,0,0,0,0,0,0,0,0,0"/>
                    <o:lock v:ext="edit" verticies="t"/>
                  </v:shape>
                  <v:line id="Line 201" o:spid="_x0000_s1055" style="position:absolute;flip:x y;visibility:visible;mso-wrap-style:square" from="3487,2420" to="7583,24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C4awQAAANwAAAAPAAAAZHJzL2Rvd25yZXYueG1sRE/NisIw&#10;EL4L+w5hhL3ImtqDutUoZUFY0INaH2BoxrTYTEoTtbtPbwTB23x8v7Nc97YRN+p87VjBZJyAIC6d&#10;rtkoOBWbrzkIH5A1No5JwR95WK8+BkvMtLvzgW7HYEQMYZ+hgiqENpPSlxVZ9GPXEkfu7DqLIcLO&#10;SN3hPYbbRqZJMpUWa44NFbb0U1F5OV6tgsKPzExvD6X/z9NihyYf9eleqc9hny9ABOrDW/xy/+o4&#10;/3sCz2fiBXL1AAAA//8DAFBLAQItABQABgAIAAAAIQDb4fbL7gAAAIUBAAATAAAAAAAAAAAAAAAA&#10;AAAAAABbQ29udGVudF9UeXBlc10ueG1sUEsBAi0AFAAGAAgAAAAhAFr0LFu/AAAAFQEAAAsAAAAA&#10;AAAAAAAAAAAAHwEAAF9yZWxzLy5yZWxzUEsBAi0AFAAGAAgAAAAhAJ8wLhrBAAAA3AAAAA8AAAAA&#10;AAAAAAAAAAAABwIAAGRycy9kb3ducmV2LnhtbFBLBQYAAAAAAwADALcAAAD1AgAAAAA=&#10;" strokeweight=".85pt">
                    <v:stroke endcap="round"/>
                  </v:line>
                  <v:shape id="Freeform 202" o:spid="_x0000_s1056" style="position:absolute;left:3319;top:2359;width:183;height:121;visibility:visible;mso-wrap-style:square;v-text-anchor:top" coordsize="183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MvEwwAAANwAAAAPAAAAZHJzL2Rvd25yZXYueG1sRE9Na8JA&#10;EL0L/odlhF6kbhQrbXQVbSlIb9pceptmxySanU13t0n8926h4G0e73NWm97UoiXnK8sKppMEBHFu&#10;dcWFguzz/fEZhA/IGmvLpOBKHjbr4WCFqbYdH6g9hkLEEPYpKihDaFIpfV6SQT+xDXHkTtYZDBG6&#10;QmqHXQw3tZwlyUIarDg2lNjQa0n55fhrFJzb3en74yt7c/KJ52F36arxT6HUw6jfLkEE6sNd/O/e&#10;6zj/ZQZ/z8QL5PoGAAD//wMAUEsBAi0AFAAGAAgAAAAhANvh9svuAAAAhQEAABMAAAAAAAAAAAAA&#10;AAAAAAAAAFtDb250ZW50X1R5cGVzXS54bWxQSwECLQAUAAYACAAAACEAWvQsW78AAAAVAQAACwAA&#10;AAAAAAAAAAAAAAAfAQAAX3JlbHMvLnJlbHNQSwECLQAUAAYACAAAACEA8PjLxMMAAADcAAAADwAA&#10;AAAAAAAAAAAAAAAHAgAAZHJzL2Rvd25yZXYueG1sUEsFBgAAAAADAAMAtwAAAPcCAAAAAA==&#10;" path="m183,121l,60,183,r,121xe" fillcolor="black" stroked="f">
                    <v:path arrowok="t" o:connecttype="custom" o:connectlocs="183,121;0,60;183,0;183,121" o:connectangles="0,0,0,0"/>
                  </v:shape>
                  <v:line id="Line 203" o:spid="_x0000_s1057" style="position:absolute;flip:x;visibility:visible;mso-wrap-style:square" from="678,3119" to="3334,3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P5wwgAAANwAAAAPAAAAZHJzL2Rvd25yZXYueG1sRE9La8JA&#10;EL4L/Q/LFHoJZlO1D9OsUgKCR0178TZkxyQ0Oxt2tzH9911B8DYf33OK7WR6MZLznWUFz2kGgri2&#10;uuNGwffXbv4Owgdkjb1lUvBHHrabh1mBubYXPtJYhUbEEPY5KmhDGHIpfd2SQZ/agThyZ+sMhghd&#10;I7XDSww3vVxk2as02HFsaHGgsqX6p/o1Cvgky6RM/GJ8eVv1iQkH2+BBqafH6fMDRKAp3MU3917H&#10;+eslXJ+JF8jNPwAAAP//AwBQSwECLQAUAAYACAAAACEA2+H2y+4AAACFAQAAEwAAAAAAAAAAAAAA&#10;AAAAAAAAW0NvbnRlbnRfVHlwZXNdLnhtbFBLAQItABQABgAIAAAAIQBa9CxbvwAAABUBAAALAAAA&#10;AAAAAAAAAAAAAB8BAABfcmVscy8ucmVsc1BLAQItABQABgAIAAAAIQCARP5wwgAAANwAAAAPAAAA&#10;AAAAAAAAAAAAAAcCAABkcnMvZG93bnJldi54bWxQSwUGAAAAAAMAAwC3AAAA9gIAAAAA&#10;" strokeweight=".85pt">
                    <v:stroke endcap="round"/>
                  </v:line>
                  <v:shape id="Freeform 204" o:spid="_x0000_s1058" style="position:absolute;left:525;top:3063;width:182;height:121;visibility:visible;mso-wrap-style:square;v-text-anchor:top" coordsize="182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7bo7wAAAANwAAAAPAAAAZHJzL2Rvd25yZXYueG1sRE/bisIw&#10;EH0X9h/CCL7ZVNGlW02LuLj4urofMDRjW2wmpYm9/L1ZEHybw7nOPh9NI3rqXG1ZwSqKQRAXVtdc&#10;Kvi7npYJCOeRNTaWScFEDvLsY7bHVNuBf6m/+FKEEHYpKqi8b1MpXVGRQRfZljhwN9sZ9AF2pdQd&#10;DiHcNHIdx5/SYM2hocKWjhUV98vDKOi/p2mz3SKd1slPcjzXh/5xG5RazMfDDoSn0b/FL/dZh/lf&#10;G/h/JlwgsycAAAD//wMAUEsBAi0AFAAGAAgAAAAhANvh9svuAAAAhQEAABMAAAAAAAAAAAAAAAAA&#10;AAAAAFtDb250ZW50X1R5cGVzXS54bWxQSwECLQAUAAYACAAAACEAWvQsW78AAAAVAQAACwAAAAAA&#10;AAAAAAAAAAAfAQAAX3JlbHMvLnJlbHNQSwECLQAUAAYACAAAACEAGO26O8AAAADcAAAADwAAAAAA&#10;AAAAAAAAAAAHAgAAZHJzL2Rvd25yZXYueG1sUEsFBgAAAAADAAMAtwAAAPQCAAAAAA==&#10;" path="m182,121l,61,182,r,121xe" fillcolor="black" stroked="f">
                    <v:path arrowok="t" o:connecttype="custom" o:connectlocs="182,121;0,61;182,0;182,121" o:connectangles="0,0,0,0"/>
                  </v:shape>
                  <v:rect id="Rectangle 206" o:spid="_x0000_s1059" style="position:absolute;left:617;top:2625;width:4430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EQiwwAAANwAAAAPAAAAZHJzL2Rvd25yZXYueG1sRE9Na8JA&#10;EL0X/A/LCN6ajT1IErOKaMUcWy1ob0N2mgSzsyG7mthf3y0UepvH+5x8PZpW3Kl3jWUF8ygGQVxa&#10;3XCl4OO0f05AOI+ssbVMCh7kYL2aPOWYaTvwO92PvhIhhF2GCmrvu0xKV9Zk0EW2Iw7cl+0N+gD7&#10;SuoehxBuWvkSxwtpsOHQUGNH25rK6/FmFBySbnMp7PdQta+fh/PbOd2dUq/UbDpuliA8jf5f/Ocu&#10;dJifLuD3mXCBXP0AAAD//wMAUEsBAi0AFAAGAAgAAAAhANvh9svuAAAAhQEAABMAAAAAAAAAAAAA&#10;AAAAAAAAAFtDb250ZW50X1R5cGVzXS54bWxQSwECLQAUAAYACAAAACEAWvQsW78AAAAVAQAACwAA&#10;AAAAAAAAAAAAAAAfAQAAX3JlbHMvLnJlbHNQSwECLQAUAAYACAAAACEAx5REIsMAAADcAAAADwAA&#10;AAAAAAAAAAAAAAAHAgAAZHJzL2Rvd25yZXYueG1sUEsFBgAAAAADAAMAtwAAAPcCAAAAAA==&#10;" filled="f" stroked="f">
                    <v:textbox inset="0,0,0,0">
                      <w:txbxContent>
                        <w:p w14:paraId="79C135D8" w14:textId="7B589E9C" w:rsidR="00B133C1" w:rsidRPr="00B133C1" w:rsidRDefault="00B133C1">
                          <w:pPr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>5a</w:t>
                          </w:r>
                          <w:r w:rsidR="0063794A" w:rsidRPr="004B59DB"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>. PDU Session</w:t>
                          </w:r>
                          <w:r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 xml:space="preserve"> Modification Command</w:t>
                          </w:r>
                        </w:p>
                      </w:txbxContent>
                    </v:textbox>
                  </v:rect>
                  <v:rect id="Rectangle 208" o:spid="_x0000_s1060" style="position:absolute;left:2151;top:1759;width:1151;height: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3XLxQAAANwAAAAPAAAAZHJzL2Rvd25yZXYueG1sRI9Bb8Iw&#10;DIXvk/YfIk/iNlJ2QLQQEGKb4MhgEuNmNaataJyqCbTw6+cDEjdb7/m9z7NF72p1pTZUng2Mhgko&#10;4tzbigsDv/vv9wmoEJEt1p7JwI0CLOavLzPMrO/4h667WCgJ4ZChgTLGJtM65CU5DEPfEIt28q3D&#10;KGtbaNtiJ+Gu1h9JMtYOK5aGEhtalZSfdxdnYD1pln8bf++K+uu4PmwP6ec+jcYM3vrlFFSkPj7N&#10;j+uNFfxUaOUZmUDP/wEAAP//AwBQSwECLQAUAAYACAAAACEA2+H2y+4AAACFAQAAEwAAAAAAAAAA&#10;AAAAAAAAAAAAW0NvbnRlbnRfVHlwZXNdLnhtbFBLAQItABQABgAIAAAAIQBa9CxbvwAAABUBAAAL&#10;AAAAAAAAAAAAAAAAAB8BAABfcmVscy8ucmVsc1BLAQItABQABgAIAAAAIQDZR3XLxQAAANwAAAAP&#10;AAAAAAAAAAAAAAAAAAcCAABkcnMvZG93bnJldi54bWxQSwUGAAAAAAMAAwC3AAAA+QIAAAAA&#10;" filled="f" stroked="f">
                    <v:textbox inset="0,0,0,0">
                      <w:txbxContent>
                        <w:p w14:paraId="16E2FE1F" w14:textId="4678A6D1" w:rsidR="0063794A" w:rsidRPr="004B59DB" w:rsidRDefault="0063794A">
                          <w:r w:rsidRPr="004B59DB">
                            <w:rPr>
                              <w:rFonts w:ascii="Calibri" w:hAnsi="Calibri" w:cs="Calibri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10" o:spid="_x0000_s1061" style="position:absolute;left:1132;top:2841;width:3434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o02xQAAANwAAAAPAAAAZHJzL2Rvd25yZXYueG1sRI9Pa8JA&#10;FMTvQr/D8gq96aY9FJO6htA/6NEaQXt7ZJ/ZYPZtyG5N6qfvCoLHYWZ+wyzy0bbiTL1vHCt4niUg&#10;iCunG64V7Mqv6RyED8gaW8ek4I885MuHyQIz7Qb+pvM21CJC2GeowITQZVL6ypBFP3MdcfSOrrcY&#10;ouxrqXscIty28iVJXqXFhuOCwY7eDVWn7a9VsJp3xWHtLkPdfv6s9pt9+lGmQamnx7F4AxFoDPfw&#10;rb3WCiIRrmfiEZDLfwAAAP//AwBQSwECLQAUAAYACAAAACEA2+H2y+4AAACFAQAAEwAAAAAAAAAA&#10;AAAAAAAAAAAAW0NvbnRlbnRfVHlwZXNdLnhtbFBLAQItABQABgAIAAAAIQBa9CxbvwAAABUBAAAL&#10;AAAAAAAAAAAAAAAAAB8BAABfcmVscy8ucmVsc1BLAQItABQABgAIAAAAIQAUHo02xQAAANwAAAAP&#10;AAAAAAAAAAAAAAAAAAcCAABkcnMvZG93bnJldi54bWxQSwUGAAAAAAMAAwC3AAAA+QIAAAAA&#10;" filled="f" stroked="f">
                    <v:textbox inset="0,0,0,0">
                      <w:txbxContent>
                        <w:p w14:paraId="7CF3B31E" w14:textId="0B34E1CD" w:rsidR="0063794A" w:rsidRPr="004B59DB" w:rsidRDefault="00B133C1">
                          <w:r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 xml:space="preserve">(PDU </w:t>
                          </w:r>
                          <w:r w:rsidR="0063794A" w:rsidRPr="004B59DB"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 xml:space="preserve">Session </w:t>
                          </w:r>
                          <w:r w:rsidR="001E16A1"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>t</w:t>
                          </w:r>
                          <w:r w:rsidR="0063794A" w:rsidRPr="004B59DB"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>ransfer</w:t>
                          </w:r>
                          <w:r w:rsidR="001E16A1"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>, alternative S-NSSAI</w:t>
                          </w:r>
                          <w:r w:rsidR="0063794A" w:rsidRPr="004B59DB"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211" o:spid="_x0000_s1062" style="position:absolute;left:8505;top:24;width:981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cQBwgAAANwAAAAPAAAAZHJzL2Rvd25yZXYueG1sRI9Pi8Iw&#10;FMTvC36H8ARva6oHt1uNIuK/q67o9dE822rzUpJY67ffCAt7HGbmN8xs0ZlatOR8ZVnBaJiAIM6t&#10;rrhQcPrZfKYgfEDWWFsmBS/ysJj3PmaYafvkA7XHUIgIYZ+hgjKEJpPS5yUZ9EPbEEfvap3BEKUr&#10;pHb4jHBTy3GSTKTBiuNCiQ2tSsrvx4dRUJ3TFa/d7atN75f8O93vmtOWlRr0u+UURKAu/If/2nut&#10;YJyM4H0mHgE5/wUAAP//AwBQSwECLQAUAAYACAAAACEA2+H2y+4AAACFAQAAEwAAAAAAAAAAAAAA&#10;AAAAAAAAW0NvbnRlbnRfVHlwZXNdLnhtbFBLAQItABQABgAIAAAAIQBa9CxbvwAAABUBAAALAAAA&#10;AAAAAAAAAAAAAB8BAABfcmVscy8ucmVsc1BLAQItABQABgAIAAAAIQB9hcQBwgAAANwAAAAPAAAA&#10;AAAAAAAAAAAAAAcCAABkcnMvZG93bnJldi54bWxQSwUGAAAAAAMAAwC3AAAA9gIAAAAA&#10;" filled="f" strokeweight=".2pt">
                    <v:stroke endcap="square"/>
                  </v:rect>
                  <v:rect id="Rectangle 212" o:spid="_x0000_s1063" style="position:absolute;left:8796;top:86;width:637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LbaxQAAANwAAAAPAAAAZHJzL2Rvd25yZXYueG1sRI9Ba8JA&#10;FITvBf/D8oTe6sYcJEZXCdoSj9YUtLdH9jUJZt+G7GpSf323UOhxmJlvmPV2NK24U+8aywrmswgE&#10;cWl1w5WCj+LtJQHhPLLG1jIp+CYH283kaY2ptgO/0/3kKxEg7FJUUHvfpVK6siaDbmY74uB92d6g&#10;D7KvpO5xCHDTyjiKFtJgw2Ghxo52NZXX080oyJMuuxzsY6ja18/8fDwv98XSK/U8HbMVCE+j/w//&#10;tQ9aQRzF8HsmHAG5+QEAAP//AwBQSwECLQAUAAYACAAAACEA2+H2y+4AAACFAQAAEwAAAAAAAAAA&#10;AAAAAAAAAAAAW0NvbnRlbnRfVHlwZXNdLnhtbFBLAQItABQABgAIAAAAIQBa9CxbvwAAABUBAAAL&#10;AAAAAAAAAAAAAAAAAB8BAABfcmVscy8ucmVsc1BLAQItABQABgAIAAAAIQCLgLbaxQAAANwAAAAP&#10;AAAAAAAAAAAAAAAAAAcCAABkcnMvZG93bnJldi54bWxQSwUGAAAAAAMAAwC3AAAA+QIAAAAA&#10;" filled="f" stroked="f">
                    <v:textbox inset="0,0,0,0">
                      <w:txbxContent>
                        <w:p w14:paraId="71498E13" w14:textId="4CB68223" w:rsidR="0063794A" w:rsidRDefault="0063794A">
                          <w:r>
                            <w:rPr>
                              <w:rFonts w:ascii="Calibri" w:hAnsi="Calibri" w:cs="Calibri"/>
                              <w:color w:val="000000"/>
                            </w:rPr>
                            <w:t>SMF</w:t>
                          </w:r>
                          <w:r w:rsidR="0044405E">
                            <w:rPr>
                              <w:rFonts w:ascii="Calibri" w:hAnsi="Calibri" w:cs="Calibri"/>
                              <w:color w:val="000000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217" o:spid="_x0000_s1064" style="position:absolute;left:3681;top:2195;width:5237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xVCxgAAANwAAAAPAAAAZHJzL2Rvd25yZXYueG1sRI9Pa8JA&#10;FMTvBb/D8oTemo05WE1dRfyDHlsV0t4e2dckmH0bsmuS9tN3C4LHYWZ+wyxWg6lFR62rLCuYRDEI&#10;4tzqigsFl/P+ZQbCeWSNtWVS8EMOVsvR0wJTbXv+oO7kCxEg7FJUUHrfpFK6vCSDLrINcfC+bWvQ&#10;B9kWUrfYB7ipZRLHU2mw4rBQYkObkvLr6WYUHGbN+vNof/ui3n0dsvdsvj3PvVLP42H9BsLT4B/h&#10;e/uoFSTxK/yfCUdALv8AAAD//wMAUEsBAi0AFAAGAAgAAAAhANvh9svuAAAAhQEAABMAAAAAAAAA&#10;AAAAAAAAAAAAAFtDb250ZW50X1R5cGVzXS54bWxQSwECLQAUAAYACAAAACEAWvQsW78AAAAVAQAA&#10;CwAAAAAAAAAAAAAAAAAfAQAAX3JlbHMvLnJlbHNQSwECLQAUAAYACAAAACEAm/cVQsYAAADcAAAA&#10;DwAAAAAAAAAAAAAAAAAHAgAAZHJzL2Rvd25yZXYueG1sUEsFBgAAAAADAAMAtwAAAPoCAAAAAA==&#10;" filled="f" stroked="f">
                    <v:textbox inset="0,0,0,0">
                      <w:txbxContent>
                        <w:p w14:paraId="47E511B6" w14:textId="2C64FF08" w:rsidR="0063794A" w:rsidRPr="007B6ED6" w:rsidRDefault="00BA5220">
                          <w:pPr>
                            <w:rPr>
                              <w:lang w:val="pt-PT"/>
                            </w:rPr>
                          </w:pPr>
                          <w:r w:rsidRPr="007B6ED6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  <w:lang w:val="pt-PT"/>
                            </w:rPr>
                            <w:t xml:space="preserve">4. </w:t>
                          </w:r>
                          <w:r w:rsidR="0063794A" w:rsidRPr="007B6ED6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  <w:lang w:val="pt-PT"/>
                            </w:rPr>
                            <w:t xml:space="preserve">Namf_Communication_N1N2MessageTransfer </w:t>
                          </w:r>
                        </w:p>
                      </w:txbxContent>
                    </v:textbox>
                  </v:rect>
                  <v:line id="Line 218" o:spid="_x0000_s1065" style="position:absolute;flip:x y;visibility:visible;mso-wrap-style:square" from="3348,2555" to="7445,25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XN8wQAAANwAAAAPAAAAZHJzL2Rvd25yZXYueG1sRE/dasIw&#10;FL4f7B3CGXgjNrUXTrpGKQNB2C7U+gCH5Cwta05KE7Xz6ZcLwcuP77/aTq4XVxpD51nBMstBEGtv&#10;OrYKzs1usQYRIrLB3jMp+KMA283rS4Wl8Tc+0vUUrUghHEpU0MY4lFIG3ZLDkPmBOHE/fnQYExyt&#10;NCPeUrjrZZHnK+mw49TQ4kCfLenf08UpaMLcvpuvow73umi+0dbzqTgoNXub6g8Qkab4FD/ce6Og&#10;yNPadCYdAbn5BwAA//8DAFBLAQItABQABgAIAAAAIQDb4fbL7gAAAIUBAAATAAAAAAAAAAAAAAAA&#10;AAAAAABbQ29udGVudF9UeXBlc10ueG1sUEsBAi0AFAAGAAgAAAAhAFr0LFu/AAAAFQEAAAsAAAAA&#10;AAAAAAAAAAAAHwEAAF9yZWxzLy5yZWxzUEsBAi0AFAAGAAgAAAAhAD0lc3zBAAAA3AAAAA8AAAAA&#10;AAAAAAAAAAAABwIAAGRycy9kb3ducmV2LnhtbFBLBQYAAAAAAwADALcAAAD1AgAAAAA=&#10;" strokeweight=".85pt">
                    <v:stroke endcap="round"/>
                  </v:line>
                  <v:shape id="Freeform 219" o:spid="_x0000_s1066" style="position:absolute;left:7430;top:2509;width:182;height:121;visibility:visible;mso-wrap-style:square;v-text-anchor:top" coordsize="182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+FewwAAANwAAAAPAAAAZHJzL2Rvd25yZXYueG1sRI/NasMw&#10;EITvhbyD2EBvjVwTB9eNYkyCQ65J+wCLtbFNrZWxFP+8fRUo9DjMzDfMPp9NJ0YaXGtZwfsmAkFc&#10;Wd1yreD7q3xLQTiPrLGzTAoWcpAfVi97zLSd+ErjzdciQNhlqKDxvs+kdFVDBt3G9sTBu9vBoA9y&#10;qKUecApw08k4inbSYMthocGejg1VP7eHUTCelmWbJEhlnJ7T46Utxsd9Uup1PRefIDzN/j/8175o&#10;BXH0Ac8z4QjIwy8AAAD//wMAUEsBAi0AFAAGAAgAAAAhANvh9svuAAAAhQEAABMAAAAAAAAAAAAA&#10;AAAAAAAAAFtDb250ZW50X1R5cGVzXS54bWxQSwECLQAUAAYACAAAACEAWvQsW78AAAAVAQAACwAA&#10;AAAAAAAAAAAAAAAfAQAAX3JlbHMvLnJlbHNQSwECLQAUAAYACAAAACEAxcPhXsMAAADcAAAADwAA&#10;AAAAAAAAAAAAAAAHAgAAZHJzL2Rvd25yZXYueG1sUEsFBgAAAAADAAMAtwAAAPcCAAAAAA==&#10;" path="m,l182,61,,121,,xe" fillcolor="black" stroked="f">
                    <v:path arrowok="t" o:connecttype="custom" o:connectlocs="0,0;182,61;0,121;0,0" o:connectangles="0,0,0,0"/>
                  </v:shape>
                  <v:line id="Line 220" o:spid="_x0000_s1067" style="position:absolute;flip:x;visibility:visible;mso-wrap-style:square" from="576,3549" to="3232,3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AIhwAAAANwAAAAPAAAAZHJzL2Rvd25yZXYueG1sRE/LaoNA&#10;FN0X8g/DDXQjcVT6CNZRghDo0ibddHdxblXi3BFnovbvO4tCl4fzLqrNjGKh2Q2WFaRxAoK4tXrg&#10;TsHn9Xw4gnAeWeNomRT8kIOq3D0UmGu78gctF9+JEMIuRwW991MupWt7MuhiOxEH7tvOBn2Acyf1&#10;jGsIN6PMkuRFGhw4NPQ4Ud1Te7vcjQL+knVURy5bnl+fxsj4xnbYKPW4305vIDxt/l/8537XCrI0&#10;zA9nwhGQ5S8AAAD//wMAUEsBAi0AFAAGAAgAAAAhANvh9svuAAAAhQEAABMAAAAAAAAAAAAAAAAA&#10;AAAAAFtDb250ZW50X1R5cGVzXS54bWxQSwECLQAUAAYACAAAACEAWvQsW78AAAAVAQAACwAAAAAA&#10;AAAAAAAAAAAfAQAAX3JlbHMvLnJlbHNQSwECLQAUAAYACAAAACEAxmACIcAAAADcAAAADwAAAAAA&#10;AAAAAAAAAAAHAgAAZHJzL2Rvd25yZXYueG1sUEsFBgAAAAADAAMAtwAAAPQCAAAAAA==&#10;" strokeweight=".85pt">
                    <v:stroke endcap="round"/>
                  </v:line>
                  <v:shape id="Freeform 221" o:spid="_x0000_s1068" style="position:absolute;left:3151;top:3494;width:183;height:121;visibility:visible;mso-wrap-style:square;v-text-anchor:top" coordsize="183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3DeVxQAAANwAAAAPAAAAZHJzL2Rvd25yZXYueG1sRI9Ba8JA&#10;FITvBf/D8gQvRTeRKiV1laoUSm/VXHp7Zp9JavZtursm6b/vFgSPw8x8w6w2g2lER87XlhWkswQE&#10;cWF1zaWC/Pg2fQbhA7LGxjIp+CUPm/XoYYWZtj1/UncIpYgQ9hkqqEJoMyl9UZFBP7MtcfTO1hkM&#10;UbpSaod9hJtGzpNkKQ3WHBcqbGlXUXE5XI2C7257Pn185XsnF/wUtpe+fvwplZqMh9cXEIGGcA/f&#10;2u9awTxN4f9MPAJy/QcAAP//AwBQSwECLQAUAAYACAAAACEA2+H2y+4AAACFAQAAEwAAAAAAAAAA&#10;AAAAAAAAAAAAW0NvbnRlbnRfVHlwZXNdLnhtbFBLAQItABQABgAIAAAAIQBa9CxbvwAAABUBAAAL&#10;AAAAAAAAAAAAAAAAAB8BAABfcmVscy8ucmVsc1BLAQItABQABgAIAAAAIQC23DeVxQAAANwAAAAP&#10;AAAAAAAAAAAAAAAAAAcCAABkcnMvZG93bnJldi54bWxQSwUGAAAAAAMAAwC3AAAA+QIAAAAA&#10;" path="m,l183,61,,121,,xe" fillcolor="black" stroked="f">
                    <v:path arrowok="t" o:connecttype="custom" o:connectlocs="0,0;183,61;0,121;0,0" o:connectangles="0,0,0,0"/>
                  </v:shape>
                  <v:rect id="Rectangle 225" o:spid="_x0000_s1069" style="position:absolute;left:2053;top:2804;width:41;height: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LhzxAAAANwAAAAPAAAAZHJzL2Rvd25yZXYueG1sRI9Bi8Iw&#10;FITvgv8hPGFvmiooWo0iuqLHXSuot0fzbIvNS2mytuuv3ywIHoeZ+YZZrFpTigfVrrCsYDiIQBCn&#10;VhecKTglu/4UhPPIGkvLpOCXHKyW3c4CY20b/qbH0WciQNjFqCD3voqldGlOBt3AVsTBu9naoA+y&#10;zqSusQlwU8pRFE2kwYLDQo4VbXJK78cfo2A/rdaXg302Wfl53Z+/zrNtMvNKffTa9RyEp9a/w6/2&#10;QSsYDcfwfyYcAbn8AwAA//8DAFBLAQItABQABgAIAAAAIQDb4fbL7gAAAIUBAAATAAAAAAAAAAAA&#10;AAAAAAAAAABbQ29udGVudF9UeXBlc10ueG1sUEsBAi0AFAAGAAgAAAAhAFr0LFu/AAAAFQEAAAsA&#10;AAAAAAAAAAAAAAAAHwEAAF9yZWxzLy5yZWxzUEsBAi0AFAAGAAgAAAAhAIGwuHPEAAAA3AAAAA8A&#10;AAAAAAAAAAAAAAAABwIAAGRycy9kb3ducmV2LnhtbFBLBQYAAAAAAwADALcAAAD4AgAAAAA=&#10;" filled="f" stroked="f">
                    <v:textbox inset="0,0,0,0">
                      <w:txbxContent>
                        <w:p w14:paraId="693123F7" w14:textId="23C79F38" w:rsidR="0063794A" w:rsidRDefault="0063794A">
                          <w:r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26" o:spid="_x0000_s1070" style="position:absolute;left:617;top:3260;width:3468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iYExgAAANwAAAAPAAAAZHJzL2Rvd25yZXYueG1sRI9La8Mw&#10;EITvhfwHsYHeGjk5mMSxbEwfxMc8Cklvi7W1Ta2VsdTYza+PCoUeh5n5hknzyXTiSoNrLStYLiIQ&#10;xJXVLdcK3k9vT2sQziNr7CyTgh9ykGezhxQTbUc+0PXoaxEg7BJU0HjfJ1K6qiGDbmF74uB92sGg&#10;D3KopR5wDHDTyVUUxdJgy2GhwZ6eG6q+jt9GwW7dF5fS3sa6e/3Ynffnzctp45V6nE/FFoSnyf+H&#10;/9qlVrBaxvB7JhwBmd0BAAD//wMAUEsBAi0AFAAGAAgAAAAhANvh9svuAAAAhQEAABMAAAAAAAAA&#10;AAAAAAAAAAAAAFtDb250ZW50X1R5cGVzXS54bWxQSwECLQAUAAYACAAAACEAWvQsW78AAAAVAQAA&#10;CwAAAAAAAAAAAAAAAAAfAQAAX3JlbHMvLnJlbHNQSwECLQAUAAYACAAAACEAcWImBMYAAADcAAAA&#10;DwAAAAAAAAAAAAAAAAAHAgAAZHJzL2Rvd25yZXYueG1sUEsFBgAAAAADAAMAtwAAAPoCAAAAAA==&#10;" filled="f" stroked="f">
                    <v:textbox inset="0,0,0,0">
                      <w:txbxContent>
                        <w:p w14:paraId="3A7B0185" w14:textId="424CEFF0" w:rsidR="0063794A" w:rsidRPr="00A41BE4" w:rsidRDefault="003F2F53">
                          <w:r w:rsidRPr="00A41BE4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 xml:space="preserve">5b. PDU Session </w:t>
                          </w:r>
                          <w:r w:rsidR="0063794A" w:rsidRPr="00A41BE4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>M</w:t>
                          </w:r>
                          <w:r w:rsidRPr="00A41BE4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 xml:space="preserve">odification </w:t>
                          </w:r>
                          <w:r w:rsidR="0063794A" w:rsidRPr="00A41BE4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>Co</w:t>
                          </w:r>
                          <w:r w:rsidRPr="00A41BE4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>m</w:t>
                          </w:r>
                          <w:r w:rsidR="0063794A" w:rsidRPr="00A41BE4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>m</w:t>
                          </w:r>
                          <w:r w:rsidRPr="00A41BE4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>and  ACK</w:t>
                          </w:r>
                        </w:p>
                      </w:txbxContent>
                    </v:textbox>
                  </v:rect>
                  <v:line id="Line 228" o:spid="_x0000_s1071" style="position:absolute;flip:x y;visibility:visible;mso-wrap-style:square" from="3462,4162" to="7648,4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/OWhwgAAANwAAAAPAAAAZHJzL2Rvd25yZXYueG1sRE/NasJA&#10;EL4XfIdlhF5EN8mhLdFVgiAI9dCYPsCQHTfB7GzIrknap3cPhR4/vv/dYbadGGnwrWMF6SYBQVw7&#10;3bJR8F2d1h8gfEDW2DkmBT/k4bBfvOww127iksZrMCKGsM9RQRNCn0vp64Ys+o3riSN3c4PFEOFg&#10;pB5wiuG2k1mSvEmLLceGBns6NlTfrw+roPIr864/y9r/Fll1QVOs5uxLqdflXGxBBJrDv/jPfdYK&#10;sjSujWfiEZD7JwAAAP//AwBQSwECLQAUAAYACAAAACEA2+H2y+4AAACFAQAAEwAAAAAAAAAAAAAA&#10;AAAAAAAAW0NvbnRlbnRfVHlwZXNdLnhtbFBLAQItABQABgAIAAAAIQBa9CxbvwAAABUBAAALAAAA&#10;AAAAAAAAAAAAAB8BAABfcmVscy8ucmVsc1BLAQItABQABgAIAAAAIQC4/OWhwgAAANwAAAAPAAAA&#10;AAAAAAAAAAAAAAcCAABkcnMvZG93bnJldi54bWxQSwUGAAAAAAMAAwC3AAAA9gIAAAAA&#10;" strokeweight=".85pt">
                    <v:stroke endcap="round"/>
                  </v:line>
                  <v:rect id="Rectangle 231" o:spid="_x0000_s1072" style="position:absolute;left:3752;top:3549;width:4135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3TNxQAAANwAAAAPAAAAZHJzL2Rvd25yZXYueG1sRI9Pi8Iw&#10;FMTvgt8hvIW9aWoPol2jyKrocf0DdW+P5tkWm5fSRNvdT28EweMwM79hZovOVOJOjSstKxgNIxDE&#10;mdUl5wpOx81gAsJ5ZI2VZVLwRw4W835vhom2Le/pfvC5CBB2CSoovK8TKV1WkEE3tDVx8C62MeiD&#10;bHKpG2wD3FQyjqKxNFhyWCiwpu+CsuvhZhRsJ/XyvLP/bV6tf7fpTzpdHadeqc+PbvkFwlPn3+FX&#10;e6cVxPEInmfCEZDzBwAAAP//AwBQSwECLQAUAAYACAAAACEA2+H2y+4AAACFAQAAEwAAAAAAAAAA&#10;AAAAAAAAAAAAW0NvbnRlbnRfVHlwZXNdLnhtbFBLAQItABQABgAIAAAAIQBa9CxbvwAAABUBAAAL&#10;AAAAAAAAAAAAAAAAAB8BAABfcmVscy8ucmVsc1BLAQItABQABgAIAAAAIQAw53TNxQAAANwAAAAP&#10;AAAAAAAAAAAAAAAAAAcCAABkcnMvZG93bnJldi54bWxQSwUGAAAAAAMAAwC3AAAA+QIAAAAA&#10;" filled="f" stroked="f">
                    <v:textbox inset="0,0,0,0">
                      <w:txbxContent>
                        <w:p w14:paraId="021A1E9D" w14:textId="1894A68B" w:rsidR="0063794A" w:rsidRPr="00B133C1" w:rsidRDefault="00964EB5">
                          <w:r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>6a</w:t>
                          </w:r>
                          <w:r w:rsidR="0063794A" w:rsidRPr="00B133C1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 xml:space="preserve">. </w:t>
                          </w:r>
                          <w:proofErr w:type="spellStart"/>
                          <w:r w:rsidR="0063794A" w:rsidRPr="00B133C1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>Nsmf_PDUSession_UpdateSMContext</w:t>
                          </w:r>
                          <w:proofErr w:type="spellEnd"/>
                          <w:r w:rsidR="0063794A" w:rsidRPr="00B133C1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 xml:space="preserve"> Request</w:t>
                          </w:r>
                        </w:p>
                      </w:txbxContent>
                    </v:textbox>
                  </v:rect>
                  <v:rect id="Rectangle 232" o:spid="_x0000_s1073" style="position:absolute;left:4265;top:3412;width:102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eq6xQAAANwAAAAPAAAAZHJzL2Rvd25yZXYueG1sRI9Ba8JA&#10;FITvBf/D8oTe6sYcJEZXCdoSj9YUtLdH9jUJZt+G7GpSf323UOhxmJlvmPV2NK24U+8aywrmswgE&#10;cWl1w5WCj+LtJQHhPLLG1jIp+CYH283kaY2ptgO/0/3kKxEg7FJUUHvfpVK6siaDbmY74uB92d6g&#10;D7KvpO5xCHDTyjiKFtJgw2Ghxo52NZXX080oyJMuuxzsY6ja18/8fDwv98XSK/U8HbMVCE+j/w//&#10;tQ9aQRzH8HsmHAG5+QEAAP//AwBQSwECLQAUAAYACAAAACEA2+H2y+4AAACFAQAAEwAAAAAAAAAA&#10;AAAAAAAAAAAAW0NvbnRlbnRfVHlwZXNdLnhtbFBLAQItABQABgAIAAAAIQBa9CxbvwAAABUBAAAL&#10;AAAAAAAAAAAAAAAAAB8BAABfcmVscy8ucmVsc1BLAQItABQABgAIAAAAIQDANeq6xQAAANwAAAAP&#10;AAAAAAAAAAAAAAAAAAcCAABkcnMvZG93bnJldi54bWxQSwUGAAAAAAMAAwC3AAAA+QIAAAAA&#10;" filled="f" stroked="f">
                    <v:textbox inset="0,0,0,0">
                      <w:txbxContent>
                        <w:p w14:paraId="21019400" w14:textId="58CDDDE7" w:rsidR="0063794A" w:rsidRDefault="0063794A"/>
                      </w:txbxContent>
                    </v:textbox>
                  </v:rect>
                  <v:rect id="Rectangle 233" o:spid="_x0000_s1074" style="position:absolute;left:3752;top:3924;width:4599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U8hxQAAANwAAAAPAAAAZHJzL2Rvd25yZXYueG1sRI9Pi8Iw&#10;FMTvwn6H8Ba8aWoXRKtRZNdFj/5ZUG+P5tkWm5fSRFv99EYQ9jjMzG+Y6bw1pbhR7QrLCgb9CARx&#10;anXBmYK//W9vBMJ5ZI2lZVJwJwfz2Udniom2DW/ptvOZCBB2CSrIva8SKV2ak0HXtxVx8M62NuiD&#10;rDOpa2wC3JQyjqKhNFhwWMixou+c0svuahSsRtXiuLaPJiuXp9Vhcxj/7Mdeqe5nu5iA8NT6//C7&#10;vdYK4vgLXmfCEZCzJwAAAP//AwBQSwECLQAUAAYACAAAACEA2+H2y+4AAACFAQAAEwAAAAAAAAAA&#10;AAAAAAAAAAAAW0NvbnRlbnRfVHlwZXNdLnhtbFBLAQItABQABgAIAAAAIQBa9CxbvwAAABUBAAAL&#10;AAAAAAAAAAAAAAAAAB8BAABfcmVscy8ucmVsc1BLAQItABQABgAIAAAAIQCveU8hxQAAANwAAAAP&#10;AAAAAAAAAAAAAAAAAAcCAABkcnMvZG93bnJldi54bWxQSwUGAAAAAAMAAwC3AAAA+QIAAAAA&#10;" filled="f" stroked="f">
                    <v:textbox inset="0,0,0,0">
                      <w:txbxContent>
                        <w:p w14:paraId="1480A8F1" w14:textId="2396E151" w:rsidR="0063794A" w:rsidRPr="00B133C1" w:rsidRDefault="00964EB5"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6b</w:t>
                          </w:r>
                          <w:r w:rsidR="0063794A" w:rsidRPr="00B133C1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 xml:space="preserve">. </w:t>
                          </w:r>
                          <w:proofErr w:type="spellStart"/>
                          <w:r w:rsidR="0063794A" w:rsidRPr="00B133C1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Nsmf_PDUSession_UpdateSMContext</w:t>
                          </w:r>
                          <w:proofErr w:type="spellEnd"/>
                          <w:r w:rsidR="0063794A" w:rsidRPr="00B133C1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 xml:space="preserve"> Response</w:t>
                          </w:r>
                        </w:p>
                      </w:txbxContent>
                    </v:textbox>
                  </v:rect>
                  <v:line id="Line 234" o:spid="_x0000_s1075" style="position:absolute;flip:x y;visibility:visible;mso-wrap-style:square" from="3359,3820" to="7456,3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3SUZxAAAANwAAAAPAAAAZHJzL2Rvd25yZXYueG1sRI9Ra8Iw&#10;FIXfBf9DuMJeRFOD6KhGKcJgMB+m3Q+4NNe02NyUJtNuv34RhD0ezjnf4Wz3g2vFjfrQeNawmGcg&#10;iCtvGrYavsq32SuIEJENtp5Jww8F2O/Goy3mxt/5RLdztCJBOOSooY6xy6UMVU0Ow9x3xMm7+N5h&#10;TLK30vR4T3DXSpVlK+mw4bRQY0eHmqrr+dtpKMPUrs3HqQq/hSqPaIvpoD61fpkMxQZEpCH+h5/t&#10;d6NBqSU8zqQjIHd/AAAA//8DAFBLAQItABQABgAIAAAAIQDb4fbL7gAAAIUBAAATAAAAAAAAAAAA&#10;AAAAAAAAAABbQ29udGVudF9UeXBlc10ueG1sUEsBAi0AFAAGAAgAAAAhAFr0LFu/AAAAFQEAAAsA&#10;AAAAAAAAAAAAAAAAHwEAAF9yZWxzLy5yZWxzUEsBAi0AFAAGAAgAAAAhAPfdJRnEAAAA3AAAAA8A&#10;AAAAAAAAAAAAAAAABwIAAGRycy9kb3ducmV2LnhtbFBLBQYAAAAAAwADALcAAAD4AgAAAAA=&#10;" strokeweight=".85pt">
                    <v:stroke endcap="round"/>
                  </v:line>
                  <v:shape id="Freeform 235" o:spid="_x0000_s1076" style="position:absolute;left:7454;top:3772;width:182;height:121;visibility:visible;mso-wrap-style:square;v-text-anchor:top" coordsize="182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7c7wAAAANwAAAAPAAAAZHJzL2Rvd25yZXYueG1sRI/disIw&#10;FITvBd8hHME7TS1WSjWKKC7ervoAh+bYFpuT0sT+vP1GEPZymJlvmN1hMLXoqHWVZQWrZQSCOLe6&#10;4kLB435ZpCCcR9ZYWyYFIzk47KeTHWba9vxL3c0XIkDYZaig9L7JpHR5SQbd0jbEwXva1qAPsi2k&#10;brEPcFPLOIo20mDFYaHEhk4l5a/b2yjozuO4ThKkS5z+pKdrdezez16p+Ww4bkF4Gvx/+Nu+agVx&#10;nMDnTDgCcv8HAAD//wMAUEsBAi0AFAAGAAgAAAAhANvh9svuAAAAhQEAABMAAAAAAAAAAAAAAAAA&#10;AAAAAFtDb250ZW50X1R5cGVzXS54bWxQSwECLQAUAAYACAAAACEAWvQsW78AAAAVAQAACwAAAAAA&#10;AAAAAAAAAAAfAQAAX3JlbHMvLnJlbHNQSwECLQAUAAYACAAAACEADzu3O8AAAADcAAAADwAAAAAA&#10;AAAAAAAAAAAHAgAAZHJzL2Rvd25yZXYueG1sUEsFBgAAAAADAAMAtwAAAPQCAAAAAA==&#10;" path="m,l182,61,,121,,xe" fillcolor="black" stroked="f">
                    <v:path arrowok="t" o:connecttype="custom" o:connectlocs="0,0;182,61;0,121;0,0" o:connectangles="0,0,0,0"/>
                  </v:shape>
                  <v:line id="Line 236" o:spid="_x0000_s1077" style="position:absolute;flip:x;visibility:visible;mso-wrap-style:square" from="3496,2157" to="7642,2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fVzwwAAANwAAAAPAAAAZHJzL2Rvd25yZXYueG1sRI9Ba4NA&#10;FITvhfyH5RV6kWSttEmwrhKEQo7W5JLbw31VqftW3K3af98NFHocZuYbJitWM4iZJtdbVvC8i0EQ&#10;N1b33Cq4Xt63RxDOI2scLJOCH3JQ5JuHDFNtF/6gufatCBB2KSrovB9TKV3TkUG3syNx8D7tZNAH&#10;ObVST7gEuBlkEsd7abDnsNDhSGVHzVf9bRTwTZZRGblkfj28DJHxlW2xUurpcT29gfC0+v/wX/us&#10;FSTJHu5nwhGQ+S8AAAD//wMAUEsBAi0AFAAGAAgAAAAhANvh9svuAAAAhQEAABMAAAAAAAAAAAAA&#10;AAAAAAAAAFtDb250ZW50X1R5cGVzXS54bWxQSwECLQAUAAYACAAAACEAWvQsW78AAAAVAQAACwAA&#10;AAAAAAAAAAAAAAAfAQAAX3JlbHMvLnJlbHNQSwECLQAUAAYACAAAACEA6Kn1c8MAAADcAAAADwAA&#10;AAAAAAAAAAAAAAAHAgAAZHJzL2Rvd25yZXYueG1sUEsFBgAAAAADAAMAtwAAAPcCAAAAAA==&#10;" strokeweight=".85pt">
                    <v:stroke endcap="round"/>
                  </v:line>
                  <v:shape id="Freeform 237" o:spid="_x0000_s1078" style="position:absolute;left:3328;top:2097;width:183;height:121;visibility:visible;mso-wrap-style:square;v-text-anchor:top" coordsize="183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cDHxgAAANwAAAAPAAAAZHJzL2Rvd25yZXYueG1sRI9Pa8JA&#10;FMTvhX6H5RV6KboxtFWiq6ilIL355+LtmX0m0ezbuLtN0m/vFgo9DjPzG2a26E0tWnK+sqxgNExA&#10;EOdWV1woOOw/BxMQPiBrrC2Tgh/ysJg/Psww07bjLbW7UIgIYZ+hgjKEJpPS5yUZ9EPbEEfvbJ3B&#10;EKUrpHbYRbipZZok79JgxXGhxIbWJeXX3bdRcGlX59PX8fDh5Bu/htW1q15uhVLPT/1yCiJQH/7D&#10;f+2NVpCmY/g9E4+AnN8BAAD//wMAUEsBAi0AFAAGAAgAAAAhANvh9svuAAAAhQEAABMAAAAAAAAA&#10;AAAAAAAAAAAAAFtDb250ZW50X1R5cGVzXS54bWxQSwECLQAUAAYACAAAACEAWvQsW78AAAAVAQAA&#10;CwAAAAAAAAAAAAAAAAAfAQAAX3JlbHMvLnJlbHNQSwECLQAUAAYACAAAACEAmBXAx8YAAADcAAAA&#10;DwAAAAAAAAAAAAAAAAAHAgAAZHJzL2Rvd25yZXYueG1sUEsFBgAAAAADAAMAtwAAAPoCAAAAAA==&#10;" path="m183,121l,61,183,r,121xe" fillcolor="black" stroked="f">
                    <v:path arrowok="t" o:connecttype="custom" o:connectlocs="183,121;0,61;183,0;183,121" o:connectangles="0,0,0,0"/>
                  </v:shape>
                  <v:line id="Line 238" o:spid="_x0000_s1079" style="position:absolute;flip:x;visibility:visible;mso-wrap-style:square" from="3348,1821" to="7501,18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sSavwAAANwAAAAPAAAAZHJzL2Rvd25yZXYueG1sRE/LisIw&#10;FN0L8w/hDrgpNp2io3SMZSgILn1tZndprm2Z5qY0sa1/bxaCy8N5b/PJtGKg3jWWFXzFCQji0uqG&#10;KwXXy36xAeE8ssbWMil4kIN89zHbYqbtyCcazr4SIYRdhgpq77tMSlfWZNDFtiMO3M32Bn2AfSV1&#10;j2MIN61Mk+RbGmw4NNTYUVFT+X++GwX8J4uoiFw6rNbLNjL+aCs8KjX/nH5/QHia/Fv8ch+0gjQN&#10;a8OZcATk7gkAAP//AwBQSwECLQAUAAYACAAAACEA2+H2y+4AAACFAQAAEwAAAAAAAAAAAAAAAAAA&#10;AAAAW0NvbnRlbnRfVHlwZXNdLnhtbFBLAQItABQABgAIAAAAIQBa9CxbvwAAABUBAAALAAAAAAAA&#10;AAAAAAAAAB8BAABfcmVscy8ucmVsc1BLAQItABQABgAIAAAAIQD2esSavwAAANwAAAAPAAAAAAAA&#10;AAAAAAAAAAcCAABkcnMvZG93bnJldi54bWxQSwUGAAAAAAMAAwC3AAAA8wIAAAAA&#10;" strokeweight=".85pt">
                    <v:stroke endcap="round"/>
                  </v:line>
                  <v:shape id="Freeform 239" o:spid="_x0000_s1080" style="position:absolute;left:7485;top:1760;width:183;height:121;visibility:visible;mso-wrap-style:square;v-text-anchor:top" coordsize="183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vEuxgAAANwAAAAPAAAAZHJzL2Rvd25yZXYueG1sRI9Pa8JA&#10;FMTvhX6H5RV6KboxtEWjq6ilIL355+LtmX0m0ezbuLtN0m/vFgo9DjPzG2a26E0tWnK+sqxgNExA&#10;EOdWV1woOOw/B2MQPiBrrC2Tgh/ysJg/Psww07bjLbW7UIgIYZ+hgjKEJpPS5yUZ9EPbEEfvbJ3B&#10;EKUrpHbYRbipZZok79JgxXGhxIbWJeXX3bdRcGlX59PX8fDh5Bu/htW1q15uhVLPT/1yCiJQH/7D&#10;f+2NVpCmE/g9E4+AnN8BAAD//wMAUEsBAi0AFAAGAAgAAAAhANvh9svuAAAAhQEAABMAAAAAAAAA&#10;AAAAAAAAAAAAAFtDb250ZW50X1R5cGVzXS54bWxQSwECLQAUAAYACAAAACEAWvQsW78AAAAVAQAA&#10;CwAAAAAAAAAAAAAAAAAfAQAAX3JlbHMvLnJlbHNQSwECLQAUAAYACAAAACEAhsbxLsYAAADcAAAA&#10;DwAAAAAAAAAAAAAAAAAHAgAAZHJzL2Rvd25yZXYueG1sUEsFBgAAAAADAAMAtwAAAPoCAAAAAA==&#10;" path="m,l183,61,,121,,xe" fillcolor="black" stroked="f">
                    <v:path arrowok="t" o:connecttype="custom" o:connectlocs="0,0;183,61;0,121;0,0" o:connectangles="0,0,0,0"/>
                  </v:shape>
                  <v:rect id="Rectangle 240" o:spid="_x0000_s1081" style="position:absolute;left:3430;top:580;width:92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keLwwAAANwAAAAPAAAAZHJzL2Rvd25yZXYueG1sRE/LasJA&#10;FN0X/IfhCt3ViRGKiY4iPtBlawrq7pK5JsHMnZAZk7Rf31kUujyc93I9mFp01LrKsoLpJAJBnFtd&#10;caHgKzu8zUE4j6yxtkwKvsnBejV6WWKqbc+f1J19IUIIuxQVlN43qZQuL8mgm9iGOHB32xr0AbaF&#10;1C32IdzUMo6id2mw4tBQYkPbkvLH+WkUHOfN5nqyP31R72/Hy8cl2WWJV+p1PGwWIDwN/l/85z5p&#10;BfEszA9nwhGQq18AAAD//wMAUEsBAi0AFAAGAAgAAAAhANvh9svuAAAAhQEAABMAAAAAAAAAAAAA&#10;AAAAAAAAAFtDb250ZW50X1R5cGVzXS54bWxQSwECLQAUAAYACAAAACEAWvQsW78AAAAVAQAACwAA&#10;AAAAAAAAAAAAAAAfAQAAX3JlbHMvLnJlbHNQSwECLQAUAAYACAAAACEA2nJHi8MAAADcAAAADwAA&#10;AAAAAAAAAAAAAAAHAgAAZHJzL2Rvd25yZXYueG1sUEsFBgAAAAADAAMAtwAAAPcCAAAAAA==&#10;" filled="f" stroked="f">
                    <v:textbox inset="0,0,0,0">
                      <w:txbxContent>
                        <w:p w14:paraId="3ED29674" w14:textId="1A8D0A87" w:rsidR="0063794A" w:rsidRPr="004B59DB" w:rsidRDefault="0063794A"/>
                      </w:txbxContent>
                    </v:textbox>
                  </v:rect>
                  <v:rect id="Rectangle 242" o:spid="_x0000_s1082" style="position:absolute;left:3669;top:1311;width:5817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7HxnxQAAANwAAAAPAAAAZHJzL2Rvd25yZXYueG1sRI9Pi8Iw&#10;FMTvwn6H8Ba8aWoXRKtRZNdFj/5ZUG+P5tkWm5fSRFv99EYQ9jjMzG+Y6bw1pbhR7QrLCgb9CARx&#10;anXBmYK//W9vBMJ5ZI2lZVJwJwfz2Udniom2DW/ptvOZCBB2CSrIva8SKV2ak0HXtxVx8M62NuiD&#10;rDOpa2wC3JQyjqKhNFhwWMixou+c0svuahSsRtXiuLaPJiuXp9Vhcxj/7Mdeqe5nu5iA8NT6//C7&#10;vdYK4q8YXmfCEZCzJwAAAP//AwBQSwECLQAUAAYACAAAACEA2+H2y+4AAACFAQAAEwAAAAAAAAAA&#10;AAAAAAAAAAAAW0NvbnRlbnRfVHlwZXNdLnhtbFBLAQItABQABgAIAAAAIQBa9CxbvwAAABUBAAAL&#10;AAAAAAAAAAAAAAAAAB8BAABfcmVscy8ucmVsc1BLAQItABQABgAIAAAAIQBF7HxnxQAAANwAAAAP&#10;AAAAAAAAAAAAAAAAAAcCAABkcnMvZG93bnJldi54bWxQSwUGAAAAAAMAAwC3AAAA+QIAAAAA&#10;" filled="f" stroked="f">
                    <v:textbox inset="0,0,0,0">
                      <w:txbxContent>
                        <w:p w14:paraId="7ED8F158" w14:textId="7CFE8423" w:rsidR="0063794A" w:rsidRPr="00653A97" w:rsidRDefault="00653A97" w:rsidP="00653A97">
                          <w:pPr>
                            <w:ind w:left="90" w:hangingChars="50" w:hanging="90"/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 xml:space="preserve">2. </w:t>
                          </w:r>
                          <w:proofErr w:type="spellStart"/>
                          <w:r w:rsidR="0063794A" w:rsidRPr="004B59DB"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>Nsmf_PDUSession_UpdateSMContext</w:t>
                          </w:r>
                          <w:proofErr w:type="spellEnd"/>
                          <w:r>
                            <w:rPr>
                              <w:rFonts w:ascii="Calibri" w:eastAsia="ＭＳ 明朝" w:hAnsi="Calibri" w:cs="Calibri" w:hint="eastAsia"/>
                              <w:sz w:val="18"/>
                              <w:szCs w:val="18"/>
                              <w:lang w:eastAsia="ja-JP"/>
                            </w:rPr>
                            <w:t xml:space="preserve"> </w:t>
                          </w:r>
                          <w:r>
                            <w:rPr>
                              <w:rFonts w:ascii="Calibri" w:eastAsia="ＭＳ 明朝" w:hAnsi="Calibri" w:cs="Calibri"/>
                              <w:sz w:val="18"/>
                              <w:szCs w:val="18"/>
                              <w:lang w:eastAsia="ja-JP"/>
                            </w:rPr>
                            <w:t>Request</w:t>
                          </w:r>
                          <w:r>
                            <w:rPr>
                              <w:rFonts w:ascii="Calibri" w:eastAsia="ＭＳ 明朝" w:hAnsi="Calibri" w:cs="Calibri" w:hint="eastAsia"/>
                              <w:sz w:val="18"/>
                              <w:szCs w:val="18"/>
                              <w:lang w:eastAsia="ja-JP"/>
                            </w:rPr>
                            <w:t xml:space="preserve">                                              </w:t>
                          </w:r>
                          <w:r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>(</w:t>
                          </w:r>
                          <w:r w:rsidR="001E16A1"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 xml:space="preserve">PDU Session transfer, </w:t>
                          </w:r>
                          <w:r w:rsidR="00814BB5"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>alternative S-NSSAI</w:t>
                          </w:r>
                          <w:r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 xml:space="preserve">) </w:t>
                          </w:r>
                          <w:r w:rsidR="0063794A" w:rsidRPr="004B59DB"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44" o:spid="_x0000_s1083" style="position:absolute;left:5191;top:807;width:62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UGIxQAAANwAAAAPAAAAZHJzL2Rvd25yZXYueG1sRI9Pi8Iw&#10;FMTvwn6H8Bb2pum6IlqNIquLHv0H6u3RPNti81KarK1+eiMIHoeZ+Q0znjamEFeqXG5ZwXcnAkGc&#10;WJ1zqmC/+2sPQDiPrLGwTApu5GA6+WiNMda25g1dtz4VAcIuRgWZ92UspUsyMug6tiQO3tlWBn2Q&#10;VSp1hXWAm0J2o6gvDeYcFjIs6Tej5LL9NwqWg3J2XNl7nRaL0/KwPgznu6FX6uuzmY1AeGr8O/xq&#10;r7SC7k8PnmfCEZCTBwAAAP//AwBQSwECLQAUAAYACAAAACEA2+H2y+4AAACFAQAAEwAAAAAAAAAA&#10;AAAAAAAAAAAAW0NvbnRlbnRfVHlwZXNdLnhtbFBLAQItABQABgAIAAAAIQBa9CxbvwAAABUBAAAL&#10;AAAAAAAAAAAAAAAAAB8BAABfcmVscy8ucmVsc1BLAQItABQABgAIAAAAIQClSUGIxQAAANwAAAAP&#10;AAAAAAAAAAAAAAAAAAcCAABkcnMvZG93bnJldi54bWxQSwUGAAAAAAMAAwC3AAAA+QIAAAAA&#10;" filled="f" stroked="f">
                    <v:textbox inset="0,0,0,0">
                      <w:txbxContent>
                        <w:p w14:paraId="77763F27" w14:textId="35D202C0" w:rsidR="0063794A" w:rsidRDefault="0063794A">
                          <w:r>
                            <w:rPr>
                              <w:rFonts w:ascii="Calibri" w:hAnsi="Calibri" w:cs="Calibri"/>
                              <w:color w:val="FF0000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246" o:spid="_x0000_s1084" style="position:absolute;left:6555;top:807;width:62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13pkxAAAANwAAAAPAAAAZHJzL2Rvd25yZXYueG1sRI9Pi8Iw&#10;FMTvgt8hPMGbpiqIVqOIuuhx/QPq7dE822LzUpqsrX76jbCwx2FmfsPMl40pxJMql1tWMOhHIIgT&#10;q3NOFZxPX70JCOeRNRaWScGLHCwX7dYcY21rPtDz6FMRIOxiVJB5X8ZSuiQjg65vS+Lg3W1l0AdZ&#10;pVJXWAe4KeQwisbSYM5hIcOS1hklj+OPUbCblKvr3r7rtNjedpfvy3Rzmnqlup1mNQPhqfH/4b/2&#10;XisYjsbwOROOgFz8AgAA//8DAFBLAQItABQABgAIAAAAIQDb4fbL7gAAAIUBAAATAAAAAAAAAAAA&#10;AAAAAAAAAABbQ29udGVudF9UeXBlc10ueG1sUEsBAi0AFAAGAAgAAAAhAFr0LFu/AAAAFQEAAAsA&#10;AAAAAAAAAAAAAAAAHwEAAF9yZWxzLy5yZWxzUEsBAi0AFAAGAAgAAAAhADrXemTEAAAA3AAAAA8A&#10;AAAAAAAAAAAAAAAABwIAAGRycy9kb3ducmV2LnhtbFBLBQYAAAAAAwADALcAAAD4AgAAAAA=&#10;" filled="f" stroked="f">
                    <v:textbox inset="0,0,0,0">
                      <w:txbxContent>
                        <w:p w14:paraId="5263660B" w14:textId="3AAF98C6" w:rsidR="0063794A" w:rsidRDefault="0063794A">
                          <w:r>
                            <w:rPr>
                              <w:rFonts w:ascii="Calibri" w:hAnsi="Calibri" w:cs="Calibri"/>
                              <w:color w:val="FF0000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249" o:spid="_x0000_s1085" style="position:absolute;left:3522;top:1711;width:46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O4WxgAAANwAAAAPAAAAZHJzL2Rvd25yZXYueG1sRI9Ba8JA&#10;FITvBf/D8oTe6qYRiomuIlpJjm0UbG+P7DMJzb4N2a1J++u7BcHjMDPfMKvNaFpxpd41lhU8zyIQ&#10;xKXVDVcKTsfD0wKE88gaW8uk4IccbNaThxWm2g78TtfCVyJA2KWooPa+S6V0ZU0G3cx2xMG72N6g&#10;D7KvpO5xCHDTyjiKXqTBhsNCjR3taiq/im+jIFt024/c/g5V+/qZnd/Oyf6YeKUep+N2CcLT6O/h&#10;WzvXCuJ5Av9nwhGQ6z8AAAD//wMAUEsBAi0AFAAGAAgAAAAhANvh9svuAAAAhQEAABMAAAAAAAAA&#10;AAAAAAAAAAAAAFtDb250ZW50X1R5cGVzXS54bWxQSwECLQAUAAYACAAAACEAWvQsW78AAAAVAQAA&#10;CwAAAAAAAAAAAAAAAAAfAQAAX3JlbHMvLnJlbHNQSwECLQAUAAYACAAAACEAS0juFsYAAADcAAAA&#10;DwAAAAAAAAAAAAAAAAAHAgAAZHJzL2Rvd25yZXYueG1sUEsFBgAAAAADAAMAtwAAAPoCAAAAAA==&#10;" filled="f" stroked="f">
                    <v:textbox inset="0,0,0,0">
                      <w:txbxContent>
                        <w:p w14:paraId="3D15EC86" w14:textId="3653B880" w:rsidR="0063794A" w:rsidRDefault="0063794A"/>
                      </w:txbxContent>
                    </v:textbox>
                  </v:rect>
                  <v:rect id="Rectangle 250" o:spid="_x0000_s1086" style="position:absolute;left:3681;top:1854;width:4440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DT2wwAAANwAAAAPAAAAZHJzL2Rvd25yZXYueG1sRE/LasJA&#10;FN0X/IfhCt3ViUGKiY4iPtBlawrq7pK5JsHMnZAZk7Rf31kUujyc93I9mFp01LrKsoLpJAJBnFtd&#10;caHgKzu8zUE4j6yxtkwKvsnBejV6WWKqbc+f1J19IUIIuxQVlN43qZQuL8mgm9iGOHB32xr0AbaF&#10;1C32IdzUMo6id2mw4tBQYkPbkvLH+WkUHOfN5nqyP31R72/Hy8cl2WWJV+p1PGwWIDwN/l/85z5p&#10;BfEszA9nwhGQq18AAAD//wMAUEsBAi0AFAAGAAgAAAAhANvh9svuAAAAhQEAABMAAAAAAAAAAAAA&#10;AAAAAAAAAFtDb250ZW50X1R5cGVzXS54bWxQSwECLQAUAAYACAAAACEAWvQsW78AAAAVAQAACwAA&#10;AAAAAAAAAAAAAAAfAQAAX3JlbHMvLnJlbHNQSwECLQAUAAYACAAAACEAgnQ09sMAAADcAAAADwAA&#10;AAAAAAAAAAAAAAAHAgAAZHJzL2Rvd25yZXYueG1sUEsFBgAAAAADAAMAtwAAAPcCAAAAAA==&#10;" filled="f" stroked="f">
                    <v:textbox inset="0,0,0,0">
                      <w:txbxContent>
                        <w:p w14:paraId="5E6E2636" w14:textId="4B203085" w:rsidR="0063794A" w:rsidRDefault="00B133C1">
                          <w:r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>3.</w:t>
                          </w:r>
                          <w:r w:rsidR="0063794A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 xml:space="preserve">Nsmf_PDUSession_UpdateSMContext Response  </w:t>
                          </w:r>
                        </w:p>
                      </w:txbxContent>
                    </v:textbox>
                  </v:rect>
                </v:group>
                <v:line id="Line 169" o:spid="_x0000_s1087" style="position:absolute;visibility:visible;mso-wrap-style:square" from="12722,3543" to="12728,418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ru2xAAAANwAAAAPAAAAZHJzL2Rvd25yZXYueG1sRI9Ba8JA&#10;EIXvQv/DMgVvumkPKqlrKAVpEQRN2vuQnSZpsrNpdtX4752D4G2G9+a9b9bZ6Dp1piE0ng28zBNQ&#10;xKW3DVcGvovtbAUqRGSLnWcycKUA2eZpssbU+gsf6ZzHSkkIhxQN1DH2qdahrMlhmPueWLRfPziM&#10;sg6VtgNeJNx1+jVJFtphw9JQY08fNZVtfnIG9gta5U1RtPS5+zvg9ue0pH8yZvo8vr+BijTGh/l+&#10;/WUFPxF8eUYm0JsbAAAA//8DAFBLAQItABQABgAIAAAAIQDb4fbL7gAAAIUBAAATAAAAAAAAAAAA&#10;AAAAAAAAAABbQ29udGVudF9UeXBlc10ueG1sUEsBAi0AFAAGAAgAAAAhAFr0LFu/AAAAFQEAAAsA&#10;AAAAAAAAAAAAAAAAHwEAAF9yZWxzLy5yZWxzUEsBAi0AFAAGAAgAAAAhAMg6u7bEAAAA3AAAAA8A&#10;AAAAAAAAAAAAAAAABwIAAGRycy9kb3ducmV2LnhtbFBLBQYAAAAAAwADALcAAAD4AgAAAAA=&#10;" strokeweight=".85pt">
                  <v:stroke endcap="round"/>
                </v:line>
                <v:line id="Line 169" o:spid="_x0000_s1088" style="position:absolute;visibility:visible;mso-wrap-style:square" from="21571,3543" to="21577,418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h4twAAAANwAAAAPAAAAZHJzL2Rvd25yZXYueG1sRE9Ni8Iw&#10;EL0L/ocwgjdN9eBKNS0iiCIIu+3ufWjGttpMahO1/nuzsLC3ebzPWae9acSDOldbVjCbRiCIC6tr&#10;LhV857vJEoTzyBoby6TgRQ7SZDhYY6ztk7/okflShBB2MSqovG9jKV1RkUE3tS1x4M62M+gD7Eqp&#10;O3yGcNPIeRQtpMGaQ0OFLW0rKq7Z3Sg4LWiZ1Xl+pf3x8om7n/sH3Uip8ajfrEB46v2/+M990GF+&#10;NIPfZ8IFMnkDAAD//wMAUEsBAi0AFAAGAAgAAAAhANvh9svuAAAAhQEAABMAAAAAAAAAAAAAAAAA&#10;AAAAAFtDb250ZW50X1R5cGVzXS54bWxQSwECLQAUAAYACAAAACEAWvQsW78AAAAVAQAACwAAAAAA&#10;AAAAAAAAAAAfAQAAX3JlbHMvLnJlbHNQSwECLQAUAAYACAAAACEAp3YeLcAAAADcAAAADwAAAAAA&#10;AAAAAAAAAAAHAgAAZHJzL2Rvd25yZXYueG1sUEsFBgAAAAADAAMAtwAAAPQCAAAAAA==&#10;" strokeweight=".85pt">
                  <v:stroke endcap="round"/>
                </v:line>
                <v:line id="Line 169" o:spid="_x0000_s1089" style="position:absolute;visibility:visible;mso-wrap-style:square" from="30539,3537" to="30545,418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IBawAAAANwAAAAPAAAAZHJzL2Rvd25yZXYueG1sRE9Ni8Iw&#10;EL0v+B/CCN7WVA8q1bSIIIoguO3ufWjGttpMahO1/nuzsLC3ebzPWaW9acSDOldbVjAZRyCIC6tr&#10;LhV859vPBQjnkTU2lknBixykyeBjhbG2T/6iR+ZLEULYxaig8r6NpXRFRQbd2LbEgTvbzqAPsCul&#10;7vAZwk0jp1E0kwZrDg0VtrSpqLhmd6PgOKNFVuf5lXaHywm3P/c53Uip0bBfL0F46v2/+M+912F+&#10;NIXfZ8IFMnkDAAD//wMAUEsBAi0AFAAGAAgAAAAhANvh9svuAAAAhQEAABMAAAAAAAAAAAAAAAAA&#10;AAAAAFtDb250ZW50X1R5cGVzXS54bWxQSwECLQAUAAYACAAAACEAWvQsW78AAAAVAQAACwAAAAAA&#10;AAAAAAAAAAAfAQAAX3JlbHMvLnJlbHNQSwECLQAUAAYACAAAACEAV6SAWsAAAADcAAAADwAAAAAA&#10;AAAAAAAAAAAHAgAAZHJzL2Rvd25yZXYueG1sUEsFBgAAAAADAAMAtwAAAPQCAAAAAA==&#10;" strokeweight=".85pt">
                  <v:stroke endcap="round"/>
                </v:line>
                <v:line id="Line 169" o:spid="_x0000_s1090" style="position:absolute;visibility:visible;mso-wrap-style:square" from="39582,3537" to="39588,418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6CXBvwAAANwAAAAPAAAAZHJzL2Rvd25yZXYueG1sRE9Ni8Iw&#10;EL0v+B/CCHtbUxVUqlFEEGVB0FbvQzO21WZSm6j135uFBW/zeJ8zW7SmEg9qXGlZQb8XgSDOrC45&#10;V3BM1z8TEM4ja6wsk4IXOVjMO18zjLV98oEeic9FCGEXo4LC+zqW0mUFGXQ9WxMH7mwbgz7AJpe6&#10;wWcIN5UcRNFIGiw5NBRY06qg7JrcjYLdiCZJmaZX2vxe9rg+3cd0I6W+u+1yCsJT6z/if/dWh/nR&#10;EP6eCRfI+RsAAP//AwBQSwECLQAUAAYACAAAACEA2+H2y+4AAACFAQAAEwAAAAAAAAAAAAAAAAAA&#10;AAAAW0NvbnRlbnRfVHlwZXNdLnhtbFBLAQItABQABgAIAAAAIQBa9CxbvwAAABUBAAALAAAAAAAA&#10;AAAAAAAAAB8BAABfcmVscy8ucmVsc1BLAQItABQABgAIAAAAIQA46CXBvwAAANwAAAAPAAAAAAAA&#10;AAAAAAAAAAcCAABkcnMvZG93bnJldi54bWxQSwUGAAAAAAMAAwC3AAAA8wIAAAAA&#10;" strokeweight=".85pt">
                  <v:stroke endcap="round"/>
                </v:line>
                <v:line id="Line 169" o:spid="_x0000_s1091" style="position:absolute;visibility:visible;mso-wrap-style:square" from="48969,3543" to="48976,418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Ab21vwAAANwAAAAPAAAAZHJzL2Rvd25yZXYueG1sRE9Ni8Iw&#10;EL0v+B/CCHtbU0VUqlFEEGVB0FbvQzO21WZSm6j135uFBW/zeJ8zW7SmEg9qXGlZQb8XgSDOrC45&#10;V3BM1z8TEM4ja6wsk4IXOVjMO18zjLV98oEeic9FCGEXo4LC+zqW0mUFGXQ9WxMH7mwbgz7AJpe6&#10;wWcIN5UcRNFIGiw5NBRY06qg7JrcjYLdiCZJmaZX2vxe9rg+3cd0I6W+u+1yCsJT6z/if/dWh/nR&#10;EP6eCRfI+RsAAP//AwBQSwECLQAUAAYACAAAACEA2+H2y+4AAACFAQAAEwAAAAAAAAAAAAAAAAAA&#10;AAAAW0NvbnRlbnRfVHlwZXNdLnhtbFBLAQItABQABgAIAAAAIQBa9CxbvwAAABUBAAALAAAAAAAA&#10;AAAAAAAAAB8BAABfcmVscy8ucmVsc1BLAQItABQABgAIAAAAIQC3Ab21vwAAANwAAAAPAAAAAAAA&#10;AAAAAAAAAAcCAABkcnMvZG93bnJldi54bWxQSwUGAAAAAAMAAwC3AAAA8wIAAAAA&#10;" strokeweight=".85pt">
                  <v:stroke endcap="round"/>
                </v:line>
                <v:line id="Line 169" o:spid="_x0000_s1092" style="position:absolute;visibility:visible;mso-wrap-style:square" from="57489,3543" to="57495,418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RguwAAAANwAAAAPAAAAZHJzL2Rvd25yZXYueG1sRE/bisIw&#10;EH1f8B/CCPu2pgpeqEYRQZQFQVt9H5qxrTaT2kStf28WFnybw7nObNGaSjyocaVlBf1eBII4s7rk&#10;XMExXf9MQDiPrLGyTApe5GAx73zNMNb2yQd6JD4XIYRdjAoK7+tYSpcVZND1bE0cuLNtDPoAm1zq&#10;Bp8h3FRyEEUjabDk0FBgTauCsmtyNwp2I5okZZpeafN72eP6dB/TjZT67rbLKQhPrf+I/91bHeZH&#10;Q/h7Jlwg528AAAD//wMAUEsBAi0AFAAGAAgAAAAhANvh9svuAAAAhQEAABMAAAAAAAAAAAAAAAAA&#10;AAAAAFtDb250ZW50X1R5cGVzXS54bWxQSwECLQAUAAYACAAAACEAWvQsW78AAAAVAQAACwAAAAAA&#10;AAAAAAAAAAAfAQAAX3JlbHMvLnJlbHNQSwECLQAUAAYACAAAACEA2E0YLsAAAADcAAAADwAAAAAA&#10;AAAAAAAAAAAHAgAAZHJzL2Rvd25yZXYueG1sUEsFBgAAAAADAAMAtwAAAPQCAAAAAA==&#10;" strokeweight=".85pt">
                  <v:stroke endcap="round"/>
                </v:line>
              </v:group>
            </w:pict>
          </mc:Fallback>
        </mc:AlternateContent>
      </w:r>
    </w:p>
    <w:p w14:paraId="2F9E8E5E" w14:textId="77777777" w:rsidR="00BF236D" w:rsidRDefault="00BF236D" w:rsidP="0063794A"/>
    <w:p w14:paraId="0444F893" w14:textId="58980BAE" w:rsidR="0063794A" w:rsidRDefault="0063794A" w:rsidP="0063794A"/>
    <w:p w14:paraId="6C814994" w14:textId="492A6DB3" w:rsidR="0063794A" w:rsidRDefault="00761D1E" w:rsidP="0063794A">
      <w:r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50D5929" wp14:editId="72FF51CB">
                <wp:simplePos x="0" y="0"/>
                <wp:positionH relativeFrom="column">
                  <wp:posOffset>1438910</wp:posOffset>
                </wp:positionH>
                <wp:positionV relativeFrom="paragraph">
                  <wp:posOffset>121920</wp:posOffset>
                </wp:positionV>
                <wp:extent cx="1352550" cy="244468"/>
                <wp:effectExtent l="0" t="0" r="19050" b="22860"/>
                <wp:wrapNone/>
                <wp:docPr id="5" name="Rectangl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0" cy="2444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8255" cap="sq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962AB9E" id="Rectangle 186" o:spid="_x0000_s1026" style="position:absolute;left:0;text-align:left;margin-left:113.3pt;margin-top:9.6pt;width:106.5pt;height:19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bceNQIAAGsEAAAOAAAAZHJzL2Uyb0RvYy54bWysVMGO0zAQvSPxD5bvNE1pS4marlYtRUgL&#10;rFj4gKnjJBaObcZu0+Xrd+y0pQucEDlYHnv85s2bmSxvjp1mB4leWVPyfDTmTBphK2Wakn/7un21&#10;4MwHMBVoa2TJH6XnN6uXL5a9K+TEtlZXEhmBGF/0ruRtCK7IMi9a2YEfWScNXdYWOwhkYpNVCD2h&#10;dzqbjMfzrLdYObRCek+nm+GSrxJ+XUsRPte1l4HpkhO3kFZM6y6u2WoJRYPgWiVONOAfWHSgDAW9&#10;QG0gANuj+gOqUwKtt3UYCdtltq6VkCkHyiYf/5bNQwtOplxIHO8uMvn/Bys+He6RqarkM84MdFSi&#10;LyQamEZLli/mUaDe+YL8Htw9xhS9u7Piu2fGrlvyk7eItm8lVEQrj/7ZswfR8PSU7fqPtiJ82Aeb&#10;tDrW2EVAUoEdU0keLyWRx8AEHeavZ5PZjCon6G4ynU7nixQCivNrhz68l7ZjcVNyJPYJHQ53PkQ2&#10;UJxdEnurVbVVWicDm91aIzsAtcc2fSd0f+2mDetLviAixAOoS/2PFOKZk7/GGqfvb1iRywZ8O8RM&#10;CNENik4FmgStOop0eQ1FFPadqZJLAKWHPSWlTXxFOp3SPOs81Gtnq0fSHO3Q8TShtGkt/uSsp26P&#10;KewBJWf6g6G6vc2n0zgeyZjO3kzIwOub3fUNGEFQJQ+cDdt1GEZq71A1LUXKkz7G3lKta5XKEPkN&#10;rE4dQh2dqnOavjgy13by+vWPWD0BAAD//wMAUEsDBBQABgAIAAAAIQCzLLXs3AAAAAkBAAAPAAAA&#10;ZHJzL2Rvd25yZXYueG1sTI9NT4QwEIbvJv6HZky8ucW6gouUjTFxY8xeXPVe6Ahk6ZTQsrD/3vGk&#10;x5n3yftRbBfXixOOofOk4XaVgECqve2o0fD58XLzACJEQ9b0nlDDGQNsy8uLwuTWz/SOp0NsBJtQ&#10;yI2GNsYhlzLULToTVn5AYu3bj85EPsdG2tHMbO56qZIklc50xAmtGfC5xfp4mByHvE1fQ1Op86z2&#10;R7n2rzuzy5TW11fL0yOIiEv8g+G3PleHkjtVfiIbRK9BqTRllIWNAsHA+m7Dj0rDfZaBLAv5f0H5&#10;AwAA//8DAFBLAQItABQABgAIAAAAIQC2gziS/gAAAOEBAAATAAAAAAAAAAAAAAAAAAAAAABbQ29u&#10;dGVudF9UeXBlc10ueG1sUEsBAi0AFAAGAAgAAAAhADj9If/WAAAAlAEAAAsAAAAAAAAAAAAAAAAA&#10;LwEAAF9yZWxzLy5yZWxzUEsBAi0AFAAGAAgAAAAhAFv5tx41AgAAawQAAA4AAAAAAAAAAAAAAAAA&#10;LgIAAGRycy9lMm9Eb2MueG1sUEsBAi0AFAAGAAgAAAAhALMstezcAAAACQEAAA8AAAAAAAAAAAAA&#10;AAAAjwQAAGRycy9kb3ducmV2LnhtbFBLBQYAAAAABAAEAPMAAACYBQAAAAA=&#10;" strokeweight=".65pt">
                <v:stroke endcap="square"/>
              </v:rect>
            </w:pict>
          </mc:Fallback>
        </mc:AlternateContent>
      </w:r>
      <w:r w:rsidR="00653A97" w:rsidRPr="00653A97"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2F111B7" wp14:editId="5EFA5BA2">
                <wp:simplePos x="0" y="0"/>
                <wp:positionH relativeFrom="column">
                  <wp:posOffset>1813560</wp:posOffset>
                </wp:positionH>
                <wp:positionV relativeFrom="paragraph">
                  <wp:posOffset>153670</wp:posOffset>
                </wp:positionV>
                <wp:extent cx="752126" cy="265347"/>
                <wp:effectExtent l="0" t="0" r="10160" b="1905"/>
                <wp:wrapNone/>
                <wp:docPr id="6" name="Rectangl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126" cy="265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EFF009" w14:textId="46FF256F" w:rsidR="00653A97" w:rsidRPr="00761D1E" w:rsidRDefault="00761D1E" w:rsidP="00761D1E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1.</w:t>
                            </w:r>
                            <w:r w:rsidR="00653A97" w:rsidRPr="00761D1E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AMF trigger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2F111B7" id="Rectangle 188" o:spid="_x0000_s1093" style="position:absolute;margin-left:142.8pt;margin-top:12.1pt;width:59.2pt;height:20.9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ggw4QEAAKoDAAAOAAAAZHJzL2Uyb0RvYy54bWysU8Fu2zAMvQ/YPwi6L469NQ2MOEXRosOA&#10;bivW7QNoWY6N2aJGKbGzrx8lx+m63opdBIqiHt97ojZXY9+JgybXoilkulhKoY3CqjW7Qv74fvdu&#10;LYXzYCro0OhCHrWTV9u3bzaDzXWGDXaVJsEgxuWDLWTjvc2TxKlG9+AWaLXhwxqpB89b2iUVwcDo&#10;fZdky+UqGZAqS6i0c5y9nQ7lNuLXtVb+a1077UVXSObm40pxLcOabDeQ7whs06oTDXgFix5aw03P&#10;ULfgQeypfQHVt4rQYe0XCvsE67pVOmpgNenyHzWPDVgdtbA5zp5tcv8PVn05PJBoq0KupDDQ8xN9&#10;Y9PA7Dot0vU6GDRYl3Pdo32gINHZe1Q/nTB403CdvibCodFQMa001CfPLoSN46uiHD5jxfiw9xi9&#10;GmvqAyC7IMb4JMfzk+jRC8XJy4sszZia4qNsdfH+w2XsAPl82ZLzHzX2IgSFJCYfweFw73wgA/lc&#10;EnoZvGu7Lr56Z54luDBkIvnAd9Ltx3KM9mSxcRBTYnVkOYTTMPHwc9Ag/ZZi4EEqpPu1B9JSdJ8M&#10;WxKmbg5oDso5AKP4aiG9FFN44+N0TtSu2aq6jTKeOp848kBEdafhDRP39z5WPX2x7R8AAAD//wMA&#10;UEsDBBQABgAIAAAAIQDnhgEV4AAAAAkBAAAPAAAAZHJzL2Rvd25yZXYueG1sTI9NT8MwDIbvSPyH&#10;yEjcWEJVqq40nSY+NI6wIQ1uWWPaisapmmwt/HrMCW62/Oj185ar2fXihGPoPGm4XigQSLW3HTUa&#10;XnePVzmIEA1Z03tCDV8YYFWdn5WmsH6iFzxtYyM4hEJhNLQxDoWUoW7RmbDwAxLfPvzoTOR1bKQd&#10;zcThrpeJUpl0piP+0JoB71qsP7dHp2GTD+u3J/89Nf3D+2b/vF/e75ZR68uLeX0LIuIc/2D41Wd1&#10;qNjp4I9kg+g1JPlNxigPaQKCgVSlXO6gIcsUyKqU/xtUPwAAAP//AwBQSwECLQAUAAYACAAAACEA&#10;toM4kv4AAADhAQAAEwAAAAAAAAAAAAAAAAAAAAAAW0NvbnRlbnRfVHlwZXNdLnhtbFBLAQItABQA&#10;BgAIAAAAIQA4/SH/1gAAAJQBAAALAAAAAAAAAAAAAAAAAC8BAABfcmVscy8ucmVsc1BLAQItABQA&#10;BgAIAAAAIQBBoggw4QEAAKoDAAAOAAAAAAAAAAAAAAAAAC4CAABkcnMvZTJvRG9jLnhtbFBLAQIt&#10;ABQABgAIAAAAIQDnhgEV4AAAAAkBAAAPAAAAAAAAAAAAAAAAADsEAABkcnMvZG93bnJldi54bWxQ&#10;SwUGAAAAAAQABADzAAAASAUAAAAA&#10;" filled="f" stroked="f">
                <v:textbox inset="0,0,0,0">
                  <w:txbxContent>
                    <w:p w14:paraId="54EFF009" w14:textId="46FF256F" w:rsidR="00653A97" w:rsidRPr="00761D1E" w:rsidRDefault="00761D1E" w:rsidP="00761D1E">
                      <w:pPr>
                        <w:rPr>
                          <w:rFonts w:ascii="Calibri" w:hAnsi="Calibri" w:cs="Calibri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18"/>
                          <w:szCs w:val="18"/>
                        </w:rPr>
                        <w:t>1.</w:t>
                      </w:r>
                      <w:r w:rsidR="00653A97" w:rsidRPr="00761D1E">
                        <w:rPr>
                          <w:rFonts w:ascii="Calibri" w:hAnsi="Calibri" w:cs="Calibri"/>
                          <w:color w:val="000000"/>
                          <w:sz w:val="18"/>
                          <w:szCs w:val="18"/>
                        </w:rPr>
                        <w:t>AMF trigger</w:t>
                      </w:r>
                    </w:p>
                  </w:txbxContent>
                </v:textbox>
              </v:rect>
            </w:pict>
          </mc:Fallback>
        </mc:AlternateContent>
      </w:r>
    </w:p>
    <w:p w14:paraId="4A0BF17B" w14:textId="6FA5C88D" w:rsidR="0063794A" w:rsidRDefault="0063794A" w:rsidP="0063794A"/>
    <w:p w14:paraId="5C8CB216" w14:textId="2B1D5FC2" w:rsidR="0063794A" w:rsidRDefault="0063794A" w:rsidP="0063794A"/>
    <w:p w14:paraId="2CDD1664" w14:textId="17C8A9CD" w:rsidR="0063794A" w:rsidRDefault="0063794A" w:rsidP="0063794A"/>
    <w:p w14:paraId="6E7B58D2" w14:textId="6D989689" w:rsidR="0063794A" w:rsidRDefault="0063794A" w:rsidP="0063794A"/>
    <w:p w14:paraId="0BA7FAEF" w14:textId="2C486EA0" w:rsidR="0063794A" w:rsidRDefault="0063794A" w:rsidP="0063794A"/>
    <w:p w14:paraId="60A8AF6D" w14:textId="5342F0C9" w:rsidR="0063794A" w:rsidRPr="0063794A" w:rsidRDefault="0063794A" w:rsidP="0063794A"/>
    <w:p w14:paraId="647BAA70" w14:textId="5DE22DEB" w:rsidR="00104545" w:rsidRDefault="00104545" w:rsidP="00595FAE"/>
    <w:p w14:paraId="5FA6089E" w14:textId="4D42DF36" w:rsidR="004B59DB" w:rsidRDefault="00C917C0" w:rsidP="00595FAE">
      <w:r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61E6653" wp14:editId="78FDE34A">
                <wp:simplePos x="0" y="0"/>
                <wp:positionH relativeFrom="column">
                  <wp:posOffset>2145665</wp:posOffset>
                </wp:positionH>
                <wp:positionV relativeFrom="paragraph">
                  <wp:posOffset>113665</wp:posOffset>
                </wp:positionV>
                <wp:extent cx="116196" cy="80267"/>
                <wp:effectExtent l="0" t="0" r="0" b="0"/>
                <wp:wrapNone/>
                <wp:docPr id="3" name="Freeform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196" cy="80267"/>
                        </a:xfrm>
                        <a:custGeom>
                          <a:avLst/>
                          <a:gdLst>
                            <a:gd name="T0" fmla="*/ 183 w 183"/>
                            <a:gd name="T1" fmla="*/ 121 h 121"/>
                            <a:gd name="T2" fmla="*/ 0 w 183"/>
                            <a:gd name="T3" fmla="*/ 60 h 121"/>
                            <a:gd name="T4" fmla="*/ 183 w 183"/>
                            <a:gd name="T5" fmla="*/ 0 h 121"/>
                            <a:gd name="T6" fmla="*/ 183 w 183"/>
                            <a:gd name="T7" fmla="*/ 121 h 12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83" h="121">
                              <a:moveTo>
                                <a:pt x="183" y="121"/>
                              </a:moveTo>
                              <a:lnTo>
                                <a:pt x="0" y="60"/>
                              </a:lnTo>
                              <a:lnTo>
                                <a:pt x="183" y="0"/>
                              </a:lnTo>
                              <a:lnTo>
                                <a:pt x="183" y="1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A60DF76" id="Freeform 190" o:spid="_x0000_s1026" style="position:absolute;left:0;text-align:left;margin-left:168.95pt;margin-top:8.95pt;width:9.15pt;height:6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83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C7aOAMAANUHAAAOAAAAZHJzL2Uyb0RvYy54bWysVW1vmzAQ/j5p/8Hyx0kpLyUkoJJqbZdp&#10;UrdVavYDHDABDWxmOyHdtP++OwMp6ZqtmpYPxMYPz90957u7uNzXFdlxpUspEuqduZRwkcqsFJuE&#10;flktJ3NKtGEiY5UUPKEPXNPLxetXF20Tc18Wssq4IkAidNw2CS2MaWLH0WnBa6bPZMMFHOZS1czA&#10;Vm2cTLEW2OvK8V03dFqpskbJlGsNb2+6Q7qw/HnOU/M5zzU3pEoo+GbsU9nnGp/O4oLFG8Waokx7&#10;N9g/eFGzUoDRA9UNM4xsVfkbVV2mSmqZm7NU1o7M8zLlNgaIxnOfRHNfsIbbWEAc3Rxk0v+PNv20&#10;u1OkzBJ6TolgNaRoqThHwYkXWX3aRscAu2/uFEaom1uZftUgnHN0ghsNGLJuP8oMeNjWSKvJPlc1&#10;fgnRkr2V/uEgPd8bksJLzwu9KKQkhaO564czzIzD4uHbdKvNey4tD9vdatMlLoOVlT3rnV9BkvO6&#10;ghy+cYg3PyctPvs0H0DeGOR7pCCe7z0F+SOQ+zwPaHYwFrrP0wQjzEmHpiPQCR4Q52DrJM9sDBoH&#10;BlJuBrFYMeiX7kUvIKwIw5p1bcoaqTFVqCYkZGW1AQpAodonwCAYgq3afwWDLAie9nn+MzPEjuDh&#10;UlhwZ6F3X0GhPy1xRQmU+LpLa8MMRo3e45K0cOXgXpAC/iH1+L6WO76SFmEweHsOZvurAfYeEZUY&#10;IzuVQlstABsOh//miO5lqEejA0taSc27osAIbHUcokIxRhWiZVVmy7KqMBqtNuvrSpEdwx5of73o&#10;R7DKplZI/Kwz072BCu2Fw1q1Pe1H5PmBe+VHk2U4n02CZTCdRDN3PnG96CoK3SAKbpY/UVQviIsy&#10;y7i4LQUf+qsXvKx/9Z2+64y2w2Laoqk/tfk68v6FQSq5FZltHQVn2bt+bVhZdWvn2GMrMoQ9/Fsh&#10;bNvDTodDRsdrmT1A11Oymy0wC2FRSPWdkhbmSkL1ty1TnJLqg4DGHXlBgIPIboLpzIeNGp+sxydM&#10;pECVUEOhOnF5bbrhtW1UuSnAUnd3hXwL3TYvsS1a/zqv+g3MDhtBP+dwOI33FvU4jRe/AAAA//8D&#10;AFBLAwQUAAYACAAAACEAKZk3jt4AAAAJAQAADwAAAGRycy9kb3ducmV2LnhtbEyPMU/DMBCFdyT+&#10;g3VILIg6NKRAiFNREAsbpQubE1+T0PgcbDcJ/57rBNPd6T29+16xnm0vRvShc6TgZpGAQKqd6ahR&#10;sPt4vb4HEaImo3tHqOAHA6zL87NC58ZN9I7jNjaCQyjkWkEb45BLGeoWrQ4LNyCxtnfe6sinb6Tx&#10;euJw28tlkqyk1R3xh1YP+NxifdgerYKvcbOv3j53L15mdBs3h6m7+m6UuryYnx5BRJzjnxlO+IwO&#10;JTNV7kgmiF5Bmt49sJWF02RDmq2WICpekgxkWcj/DcpfAAAA//8DAFBLAQItABQABgAIAAAAIQC2&#10;gziS/gAAAOEBAAATAAAAAAAAAAAAAAAAAAAAAABbQ29udGVudF9UeXBlc10ueG1sUEsBAi0AFAAG&#10;AAgAAAAhADj9If/WAAAAlAEAAAsAAAAAAAAAAAAAAAAALwEAAF9yZWxzLy5yZWxzUEsBAi0AFAAG&#10;AAgAAAAhAImQLto4AwAA1QcAAA4AAAAAAAAAAAAAAAAALgIAAGRycy9lMm9Eb2MueG1sUEsBAi0A&#10;FAAGAAgAAAAhACmZN47eAAAACQEAAA8AAAAAAAAAAAAAAAAAkgUAAGRycy9kb3ducmV2LnhtbFBL&#10;BQYAAAAABAAEAPMAAACdBgAAAAA=&#10;" path="m183,121l,60,183,r,121xe" fillcolor="black" stroked="f">
                <v:path arrowok="t" o:connecttype="custom" o:connectlocs="116196,80267;0,39802;116196,0;116196,80267" o:connectangles="0,0,0,0"/>
              </v:shape>
            </w:pict>
          </mc:Fallback>
        </mc:AlternateContent>
      </w:r>
    </w:p>
    <w:p w14:paraId="0ABA310A" w14:textId="4F1E149B" w:rsidR="004B59DB" w:rsidRDefault="00C554B5" w:rsidP="00595FAE">
      <w:r w:rsidRPr="00F87339"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31B0D08" wp14:editId="5A3D5A0F">
                <wp:simplePos x="0" y="0"/>
                <wp:positionH relativeFrom="column">
                  <wp:posOffset>1407160</wp:posOffset>
                </wp:positionH>
                <wp:positionV relativeFrom="paragraph">
                  <wp:posOffset>101600</wp:posOffset>
                </wp:positionV>
                <wp:extent cx="4171950" cy="281268"/>
                <wp:effectExtent l="0" t="0" r="0" b="5080"/>
                <wp:wrapNone/>
                <wp:docPr id="190" name="Rectangl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71950" cy="2812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77C4AE" w14:textId="2CF23742" w:rsidR="00F87339" w:rsidRPr="00B133C1" w:rsidRDefault="00964EB5" w:rsidP="00F87339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</w:rPr>
                              <w:t>7</w:t>
                            </w:r>
                            <w:r w:rsidR="00F87339" w:rsidRPr="00B133C1">
                              <w:rPr>
                                <w:rFonts w:ascii="Calibri" w:hAnsi="Calibri" w:cs="Calibri"/>
                                <w:color w:val="000000"/>
                                <w:sz w:val="18"/>
                              </w:rPr>
                              <w:t>. UE initiated PDU Session establishment procedure (</w:t>
                            </w:r>
                            <w:r w:rsidR="0023418E">
                              <w:rPr>
                                <w:rFonts w:ascii="Calibri" w:hAnsi="Calibri" w:cs="Calibri"/>
                                <w:color w:val="000000"/>
                                <w:sz w:val="18"/>
                              </w:rPr>
                              <w:t>alternative S-NSSAI</w:t>
                            </w:r>
                            <w:r w:rsidR="00F87339" w:rsidRPr="00B133C1">
                              <w:rPr>
                                <w:rFonts w:ascii="Calibri" w:hAnsi="Calibri" w:cs="Calibri"/>
                                <w:color w:val="000000"/>
                                <w:sz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31B0D08" id="Rectangle 200" o:spid="_x0000_s1094" style="position:absolute;margin-left:110.8pt;margin-top:8pt;width:328.5pt;height:22.1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cOJ4QEAAK0DAAAOAAAAZHJzL2Uyb0RvYy54bWysU1Fv0zAQfkfiP1h+p2kqGF3UdJo2DSEN&#10;mDb4ARfHaSIcnzm7Tcqv5+w0HYM3xIt1ts/ffd93583V2Btx0OQ7tKXMF0sptFVYd3ZXym9f796s&#10;pfABbA0GrS7lUXt5tX39ajO4Qq+wRVNrEgxifTG4UrYhuCLLvGp1D36BTlu+bJB6CLylXVYTDIze&#10;m2y1XF5kA1LtCJX2nk9vp0u5TfhNo1X40jReB2FKydxCWimtVVyz7QaKHYFrO3WiAf/AoofOctEz&#10;1C0EEHvq/oLqO0XosQkLhX2GTdMpnTSwmnz5h5qnFpxOWtgc7842+f8Hqz4fHkh0Nffukv2x0HOT&#10;Htk2sDujBVscLRqcLzjzyT1QFOndParvXli8aTlPXxPh0GqomVge87MXD+LG81NRDZ+wZnzYB0xu&#10;jQ31EZB9EGNqyvHcFD0Gofjwbf4+v3zH3BTfrdb56mKdSkAxv3bkwweNvYhBKYnZJ3Q43PsQ2UAx&#10;p8RiFu86Y1LjjX1xwInxJLGPhCfhYazG5NAqFY5qKqyPrIdwmieefw5apJ9SDDxLpfQ/9kBaCvPR&#10;sidx8OaA5qCaA7CKn5YySDGFNyEN6ETtmr1quiTjufKJI89EUnea3zh0v+9T1vMv2/4CAAD//wMA&#10;UEsDBBQABgAIAAAAIQDgjNmM3wAAAAkBAAAPAAAAZHJzL2Rvd25yZXYueG1sTI/NTsMwEITvSLyD&#10;tUjcqNMghTSNU1X8qByhRSrc3HibRNjrKHabwNOznOC4M59mZ8rV5Kw44xA6TwrmswQEUu1NR42C&#10;t93TTQ4iRE1GW0+o4AsDrKrLi1IXxo/0iudtbASHUCi0gjbGvpAy1C06HWa+R2Lv6AenI59DI82g&#10;Rw53VqZJkkmnO+IPre7xvsX6c3tyCjZ5v35/9t9jYx8/NvuX/eJht4hKXV9N6yWIiFP8g+G3PleH&#10;ijsd/IlMEFZBms4zRtnIeBMD+V3OwkFBltyCrEr5f0H1AwAA//8DAFBLAQItABQABgAIAAAAIQC2&#10;gziS/gAAAOEBAAATAAAAAAAAAAAAAAAAAAAAAABbQ29udGVudF9UeXBlc10ueG1sUEsBAi0AFAAG&#10;AAgAAAAhADj9If/WAAAAlAEAAAsAAAAAAAAAAAAAAAAALwEAAF9yZWxzLy5yZWxzUEsBAi0AFAAG&#10;AAgAAAAhAB4Nw4nhAQAArQMAAA4AAAAAAAAAAAAAAAAALgIAAGRycy9lMm9Eb2MueG1sUEsBAi0A&#10;FAAGAAgAAAAhAOCM2YzfAAAACQEAAA8AAAAAAAAAAAAAAAAAOwQAAGRycy9kb3ducmV2LnhtbFBL&#10;BQYAAAAABAAEAPMAAABHBQAAAAA=&#10;" filled="f" stroked="f">
                <v:textbox inset="0,0,0,0">
                  <w:txbxContent>
                    <w:p w14:paraId="3777C4AE" w14:textId="2CF23742" w:rsidR="00F87339" w:rsidRPr="00B133C1" w:rsidRDefault="00964EB5" w:rsidP="00F87339">
                      <w:pPr>
                        <w:rPr>
                          <w:sz w:val="18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7</w:t>
                      </w:r>
                      <w:r w:rsidR="00F87339" w:rsidRPr="00B133C1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. UE initiated PDU Session establishment procedure (</w:t>
                      </w:r>
                      <w:r w:rsidR="0023418E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alternative S-NSSAI</w:t>
                      </w:r>
                      <w:r w:rsidR="00F87339" w:rsidRPr="00B133C1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C917C0"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797027F" wp14:editId="2C90E9B6">
                <wp:simplePos x="0" y="0"/>
                <wp:positionH relativeFrom="column">
                  <wp:posOffset>168910</wp:posOffset>
                </wp:positionH>
                <wp:positionV relativeFrom="paragraph">
                  <wp:posOffset>71120</wp:posOffset>
                </wp:positionV>
                <wp:extent cx="5721350" cy="228600"/>
                <wp:effectExtent l="0" t="0" r="0" b="0"/>
                <wp:wrapNone/>
                <wp:docPr id="2" name="Rectangl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13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8255" cap="sq">
                          <a:noFill/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0F442B3" id="Rectangle 186" o:spid="_x0000_s1026" style="position:absolute;left:0;text-align:left;margin-left:13.3pt;margin-top:5.6pt;width:450.5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9LrLgIAAEIEAAAOAAAAZHJzL2Uyb0RvYy54bWysU8GO0zAQvSPxD5bvNE1oS4marlYtRUgL&#10;rFj4gKnjNBaObcZu0/L1O3baUuCG8MHy2DPPb97MLO6OnWYHiV5ZU/F8NOZMGmFrZXYV//Z182rO&#10;mQ9gatDWyIqfpOd3y5cvFr0rZWFbq2uJjECML3tX8TYEV2aZF63swI+sk4YeG4sdBDJxl9UIPaF3&#10;OivG41nWW6wdWiG9p9v18MiXCb9ppAifm8bLwHTFiVtIO6Z9G/dsuYByh+BaJc404B9YdKAMfXqF&#10;WkMAtkf1F1SnBFpvmzAStsts0yghUw6UTT7+I5unFpxMuZA43l1l8v8PVnw6PCJTdcULzgx0VKIv&#10;JBqYnZYsn8+iQL3zJfk9uUeMKXr3YMV3z4xdteQn7xFt30qoiVYe/bPfAqLhKZRt+4+2JnzYB5u0&#10;OjbYRUBSgR1TSU7XkshjYIIup2+K/PWUKiforSjms3GqWQblJdqhD++l7Vg8VByJfUKHw4MPkQ2U&#10;F5fE3mpVb5TWycDddqWRHYDaY5NWSoCSvHXThvUVnxfTKfEA6lL/I31hbARKLRS/WINvB6gUPfRW&#10;pwI1uFYdAYzjGq6jXu9MnWIDKD2cias2kRilf2Z/kW8ow9bWJ5IS7dDINHh0aC3+5KynJo7M9oCS&#10;M/3BUDne5pNJ7PpkTEhLMvD2ZXv7AkYQVMUDZ8NxFYZJ2TtUu5Z+ys9p31MJG5XUjfwGVufCU6Mm&#10;0c9DFSfh1k5ev0Z/+QwAAP//AwBQSwMEFAAGAAgAAAAhAI/lkubcAAAACAEAAA8AAABkcnMvZG93&#10;bnJldi54bWxMj8FOwzAQRO9I/IO1SNyoUxelNMSpECqqxAkKaq9OvCQR8Tqy3Tb8PcuJHndmNPum&#10;XE9uECcMsfekYT7LQCA13vbUavj8eLl7ABGTIWsGT6jhByOsq+ur0hTWn+kdT7vUCi6hWBgNXUpj&#10;IWVsOnQmzvyIxN6XD84kPkMrbTBnLneDVFmWS2d64g+dGfG5w+Z7d3QacLXdm8UmUS3HTcje5Pb1&#10;4Bda395MT48gEk7pPwx/+IwOFTPV/kg2ikGDynNOsj5XINhfqSULtYb7pQJZlfJyQPULAAD//wMA&#10;UEsBAi0AFAAGAAgAAAAhALaDOJL+AAAA4QEAABMAAAAAAAAAAAAAAAAAAAAAAFtDb250ZW50X1R5&#10;cGVzXS54bWxQSwECLQAUAAYACAAAACEAOP0h/9YAAACUAQAACwAAAAAAAAAAAAAAAAAvAQAAX3Jl&#10;bHMvLnJlbHNQSwECLQAUAAYACAAAACEAJh/S6y4CAABCBAAADgAAAAAAAAAAAAAAAAAuAgAAZHJz&#10;L2Uyb0RvYy54bWxQSwECLQAUAAYACAAAACEAj+WS5twAAAAIAQAADwAAAAAAAAAAAAAAAACIBAAA&#10;ZHJzL2Rvd25yZXYueG1sUEsFBgAAAAAEAAQA8wAAAJEFAAAAAA==&#10;" stroked="f" strokeweight=".65pt">
                <v:stroke endcap="square"/>
              </v:rect>
            </w:pict>
          </mc:Fallback>
        </mc:AlternateContent>
      </w:r>
    </w:p>
    <w:p w14:paraId="7D7674D7" w14:textId="4F676065" w:rsidR="004B59DB" w:rsidRDefault="004B59DB" w:rsidP="00595FAE"/>
    <w:p w14:paraId="2FC373BF" w14:textId="5FF11CDF" w:rsidR="004B59DB" w:rsidRDefault="004B59DB" w:rsidP="00595FAE"/>
    <w:p w14:paraId="35AD59F7" w14:textId="3FED8442" w:rsidR="004B59DB" w:rsidRDefault="00915338" w:rsidP="00595FAE">
      <w:r w:rsidRPr="00915338"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20F5FF" wp14:editId="310239E4">
                <wp:simplePos x="0" y="0"/>
                <wp:positionH relativeFrom="column">
                  <wp:posOffset>1527810</wp:posOffset>
                </wp:positionH>
                <wp:positionV relativeFrom="paragraph">
                  <wp:posOffset>121285</wp:posOffset>
                </wp:positionV>
                <wp:extent cx="3016250" cy="265347"/>
                <wp:effectExtent l="0" t="0" r="12700" b="1905"/>
                <wp:wrapNone/>
                <wp:docPr id="178" name="Rectangl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6250" cy="265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CB1CDB" w14:textId="633EA9C1" w:rsidR="00F87339" w:rsidRPr="00F87339" w:rsidRDefault="00964EB5" w:rsidP="00915338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8</w:t>
                            </w:r>
                            <w:r w:rsidR="0091533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. PDU Session release procedure (</w:t>
                            </w:r>
                            <w:r w:rsidR="0023418E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source S-NSSAI</w:t>
                            </w:r>
                            <w:r w:rsidR="0091533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220F5FF" id="_x0000_s1095" style="position:absolute;margin-left:120.3pt;margin-top:9.55pt;width:237.5pt;height:20.9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14t5AEAAK0DAAAOAAAAZHJzL2Uyb0RvYy54bWysU1Fv0zAQfkfiP1h+p0k61pWo6TRtGkIa&#10;bGLwAy6O00QkPnN2m5Rfz9lpCoM3xIt1ts/ffd9358312HfioMm1aAqZLVIptFFYtWZXyK9f7t+s&#10;pXAeTAUdGl3Io3byevv61WawuV5ig12lSTCIcflgC9l4b/MkcarRPbgFWm34skbqwfOWdklFMDB6&#10;3yXLNF0lA1JlCZV2jk/vpku5jfh1rZV/rGunvegKydx8XCmuZViT7QbyHYFtWnWiAf/AoofWcNEz&#10;1B14EHtq/4LqW0XosPYLhX2Cdd0qHTWwmiz9Q81zA1ZHLWyOs2eb3P+DVZ8OTyTaint3xa0y0HOT&#10;PrNtYHadFtl6HSwarMs589k+URDp7AOqb04YvG04T98Q4dBoqJhYFvKTFw/CxvFTUQ4fsWJ82HuM&#10;bo019QGQfRBjbMrx3BQ9eqH48CLNVstL7p3iu+Xq8uLtVSwB+fzakvPvNfYiBIUkZh/R4fDgfGAD&#10;+ZwSihm8b7suNr4zLw44MZxE9oHwJNyP5RgdWr6bvSixOrIewmmeeP45aJB+SDHwLBXSfd8DaSm6&#10;D4Y9CYM3BzQH5RyAUfy0kF6KKbz1cUAnajfsVd1GGcHHqfKJI89EVHea3zB0v+9j1q9ftv0JAAD/&#10;/wMAUEsDBBQABgAIAAAAIQDmdoLi4AAAAAkBAAAPAAAAZHJzL2Rvd25yZXYueG1sTI9NT8MwDIbv&#10;SPyHyEjcWNIJylqaThMfGsexIQ1uWWvaisSpmmwt/HrMCY72++j142I5OStOOITOk4ZkpkAgVb7u&#10;qNHwunu6WoAI0VBtrCfU8IUBluX5WWHy2o/0gqdtbASXUMiNhjbGPpcyVC06E2a+R+Lsww/ORB6H&#10;RtaDGbncWTlXKpXOdMQXWtPjfYvV5/boNKwX/ert2X+PjX18X+83++xhl0WtLy+m1R2IiFP8g+FX&#10;n9WhZKeDP1IdhNUwv1YpoxxkCQgGbpMbXhw0pCoDWRby/wflDwAAAP//AwBQSwECLQAUAAYACAAA&#10;ACEAtoM4kv4AAADhAQAAEwAAAAAAAAAAAAAAAAAAAAAAW0NvbnRlbnRfVHlwZXNdLnhtbFBLAQIt&#10;ABQABgAIAAAAIQA4/SH/1gAAAJQBAAALAAAAAAAAAAAAAAAAAC8BAABfcmVscy8ucmVsc1BLAQIt&#10;ABQABgAIAAAAIQCdq14t5AEAAK0DAAAOAAAAAAAAAAAAAAAAAC4CAABkcnMvZTJvRG9jLnhtbFBL&#10;AQItABQABgAIAAAAIQDmdoLi4AAAAAkBAAAPAAAAAAAAAAAAAAAAAD4EAABkcnMvZG93bnJldi54&#10;bWxQSwUGAAAAAAQABADzAAAASwUAAAAA&#10;" filled="f" stroked="f">
                <v:textbox inset="0,0,0,0">
                  <w:txbxContent>
                    <w:p w14:paraId="18CB1CDB" w14:textId="633EA9C1" w:rsidR="00F87339" w:rsidRPr="00F87339" w:rsidRDefault="00964EB5" w:rsidP="00915338">
                      <w:pPr>
                        <w:rPr>
                          <w:rFonts w:ascii="Calibri" w:hAnsi="Calibri" w:cs="Calibri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18"/>
                          <w:szCs w:val="18"/>
                        </w:rPr>
                        <w:t>8</w:t>
                      </w:r>
                      <w:r w:rsidR="00915338">
                        <w:rPr>
                          <w:rFonts w:ascii="Calibri" w:hAnsi="Calibri" w:cs="Calibri"/>
                          <w:color w:val="000000"/>
                          <w:sz w:val="18"/>
                          <w:szCs w:val="18"/>
                        </w:rPr>
                        <w:t>. PDU Session release procedure (</w:t>
                      </w:r>
                      <w:r w:rsidR="0023418E">
                        <w:rPr>
                          <w:rFonts w:ascii="Calibri" w:hAnsi="Calibri" w:cs="Calibri"/>
                          <w:color w:val="000000"/>
                          <w:sz w:val="18"/>
                          <w:szCs w:val="18"/>
                        </w:rPr>
                        <w:t>source S-NSSAI</w:t>
                      </w:r>
                      <w:r w:rsidR="00915338">
                        <w:rPr>
                          <w:rFonts w:ascii="Calibri" w:hAnsi="Calibri" w:cs="Calibri"/>
                          <w:color w:val="000000"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C5645D"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A39E59" wp14:editId="4E7DE3CF">
                <wp:simplePos x="0" y="0"/>
                <wp:positionH relativeFrom="column">
                  <wp:posOffset>228600</wp:posOffset>
                </wp:positionH>
                <wp:positionV relativeFrom="paragraph">
                  <wp:posOffset>75565</wp:posOffset>
                </wp:positionV>
                <wp:extent cx="4895492" cy="252743"/>
                <wp:effectExtent l="0" t="0" r="0" b="0"/>
                <wp:wrapNone/>
                <wp:docPr id="176" name="Rectangl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95492" cy="2527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8255" cap="sq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75848D6" id="Rectangle 186" o:spid="_x0000_s1026" style="position:absolute;left:0;text-align:left;margin-left:18pt;margin-top:5.95pt;width:385.45pt;height:19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s4jOAIAAG0EAAAOAAAAZHJzL2Uyb0RvYy54bWysVNuO0zAQfUfiHyy/s2lDr1HT1apLEdIC&#10;KxY+YOo4jYVjm7HbtHz9jp22dIEnRB4sjz0+c+bMTBa3h1azvUSvrCn58GbAmTTCVspsS/7t6/rN&#10;jDMfwFSgrZElP0rPb5evXy06V8jcNlZXEhmBGF90ruRNCK7IMi8a2YK/sU4auqwtthDIxG1WIXSE&#10;3uosHwwmWWexcmiF9J5O7/tLvkz4dS1F+FzXXgamS07cQloxrZu4ZssFFFsE1yhxogH/wKIFZSjo&#10;BeoeArAdqj+gWiXQeluHG2HbzNa1EjLlQNkMB79l89SAkykXEse7i0z+/8GKT/tHZKqi2k0nnBlo&#10;qUhfSDYwWy3ZcDaJEnXOF+T55B4xJundgxXfPTN21ZCfvEO0XSOhImLD6J+9eBANT0/ZpvtoK8KH&#10;XbBJrUONbQQkHdghFeV4KYo8BCbocDSbj0fznDNBd/k4n47ephBQnF879OG9tC2Lm5IjsU/osH/w&#10;IbKB4uyS2FutqrXSOhm43aw0sj1Qg6zTd0L3127asK7ks3w8Jh5Afep/pBAvnPw11iB9f8OKXO7B&#10;N33MhBDdoGhVoFnQqqVIl9dQRGHfmSq5BFC631NS2sRXpNMpzbPOfb02tjqS5mj7nqcZpU1j8Sdn&#10;HfV7TGEHKDnTHwzVbT4cjeKAJGM0nuZk4PXN5voGjCCokgfO+u0q9EO1c6i2DUUaJn2MvaNa1yqV&#10;IfLrWZ06hHo6Vec0f3Foru3k9esvsXwGAAD//wMAUEsDBBQABgAIAAAAIQAt7f3/3AAAAAgBAAAP&#10;AAAAZHJzL2Rvd25yZXYueG1sTI9BT4NAEIXvJv6HzZh4swuotCJLY0xsjOnFqvcBRiBlZwm7FPrv&#10;HU96m5k3ee97+XaxvTrR6DvHBuJVBIq4cnXHjYHPj5ebDSgfkGvsHZOBM3nYFpcXOWa1m/mdTofQ&#10;KDFhn6GBNoQh09pXLVn0KzcQi/btRotB1rHR9YizmNteJ1GUaosdS0KLAz23VB0Pk5WQt+lraMrk&#10;PCf7o75zrzvcrRNjrq+Wp0dQgZbw9wy/+IIOhTCVbuLaq97AbSpVgtzjB1Cib6JUhtLAfbwGXeT6&#10;f4HiBwAA//8DAFBLAQItABQABgAIAAAAIQC2gziS/gAAAOEBAAATAAAAAAAAAAAAAAAAAAAAAABb&#10;Q29udGVudF9UeXBlc10ueG1sUEsBAi0AFAAGAAgAAAAhADj9If/WAAAAlAEAAAsAAAAAAAAAAAAA&#10;AAAALwEAAF9yZWxzLy5yZWxzUEsBAi0AFAAGAAgAAAAhACs6ziM4AgAAbQQAAA4AAAAAAAAAAAAA&#10;AAAALgIAAGRycy9lMm9Eb2MueG1sUEsBAi0AFAAGAAgAAAAhAC3t/f/cAAAACAEAAA8AAAAAAAAA&#10;AAAAAAAAkgQAAGRycy9kb3ducmV2LnhtbFBLBQYAAAAABAAEAPMAAACbBQAAAAA=&#10;" strokeweight=".65pt">
                <v:stroke endcap="square"/>
              </v:rect>
            </w:pict>
          </mc:Fallback>
        </mc:AlternateContent>
      </w:r>
    </w:p>
    <w:p w14:paraId="283152B1" w14:textId="77777777" w:rsidR="00247AFC" w:rsidRDefault="00247AFC" w:rsidP="00C5645D"/>
    <w:p w14:paraId="5ACA87E2" w14:textId="015C2152" w:rsidR="00BF236D" w:rsidRPr="00BF236D" w:rsidRDefault="00BF236D" w:rsidP="00BF236D">
      <w:pPr>
        <w:pStyle w:val="TF"/>
        <w:rPr>
          <w:lang w:eastAsia="ko-KR"/>
        </w:rPr>
      </w:pPr>
      <w:bookmarkStart w:id="4" w:name="_Hlk123298297"/>
      <w:r>
        <w:t>Figure</w:t>
      </w:r>
      <w:r w:rsidR="00421B52">
        <w:t> </w:t>
      </w:r>
      <w:r>
        <w:t>4.3.5.x.</w:t>
      </w:r>
      <w:r w:rsidR="00482D3E">
        <w:t>1</w:t>
      </w:r>
      <w:r w:rsidRPr="00140E21">
        <w:t>:</w:t>
      </w:r>
      <w:r w:rsidRPr="00BF236D">
        <w:t xml:space="preserve"> </w:t>
      </w:r>
      <w:r>
        <w:t xml:space="preserve">AMF triggered SSC </w:t>
      </w:r>
      <w:r w:rsidRPr="00BF236D">
        <w:t>mode3 PDU Session Transfer</w:t>
      </w:r>
      <w:r w:rsidR="007A36AB">
        <w:t xml:space="preserve"> to an alternative S-NSSAI</w:t>
      </w:r>
    </w:p>
    <w:p w14:paraId="5C9B20D2" w14:textId="74016F56" w:rsidR="00B85900" w:rsidRPr="00B85900" w:rsidRDefault="00B85900" w:rsidP="00B85900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 xml:space="preserve">1. </w:t>
      </w:r>
      <w:r w:rsidRPr="00247AFC">
        <w:rPr>
          <w:rFonts w:hint="eastAsia"/>
          <w:lang w:eastAsia="ko-KR"/>
        </w:rPr>
        <w:t xml:space="preserve"> </w:t>
      </w:r>
      <w:r>
        <w:rPr>
          <w:lang w:eastAsia="ko-KR"/>
        </w:rPr>
        <w:t>The AMF</w:t>
      </w:r>
      <w:r w:rsidRPr="00B85900">
        <w:rPr>
          <w:lang w:eastAsia="ko-KR"/>
        </w:rPr>
        <w:t xml:space="preserve"> triggers PDU Session Tran</w:t>
      </w:r>
      <w:r w:rsidR="00AE2245">
        <w:rPr>
          <w:lang w:eastAsia="ko-KR"/>
        </w:rPr>
        <w:t>sfer from Source Slice to Alternative</w:t>
      </w:r>
      <w:r w:rsidRPr="00B85900">
        <w:rPr>
          <w:lang w:eastAsia="ko-KR"/>
        </w:rPr>
        <w:t xml:space="preserve"> Slice procedure based on local configuration (e.g. based on tr</w:t>
      </w:r>
      <w:r w:rsidR="00B61A04">
        <w:rPr>
          <w:lang w:eastAsia="ko-KR"/>
        </w:rPr>
        <w:t xml:space="preserve">igger from OAM) if a UE has </w:t>
      </w:r>
      <w:r w:rsidRPr="00B85900">
        <w:rPr>
          <w:lang w:eastAsia="ko-KR"/>
        </w:rPr>
        <w:t>PDU Session</w:t>
      </w:r>
      <w:r w:rsidR="00B61A04">
        <w:rPr>
          <w:rFonts w:eastAsia="ＭＳ 明朝" w:hint="eastAsia"/>
          <w:lang w:eastAsia="ja-JP"/>
        </w:rPr>
        <w:t>(</w:t>
      </w:r>
      <w:r w:rsidRPr="00B85900">
        <w:rPr>
          <w:lang w:eastAsia="ko-KR"/>
        </w:rPr>
        <w:t>s</w:t>
      </w:r>
      <w:r w:rsidR="00B61A04">
        <w:rPr>
          <w:lang w:eastAsia="ko-KR"/>
        </w:rPr>
        <w:t>)</w:t>
      </w:r>
      <w:r w:rsidRPr="00B85900">
        <w:rPr>
          <w:lang w:eastAsia="ko-KR"/>
        </w:rPr>
        <w:t xml:space="preserve"> already established on a network</w:t>
      </w:r>
      <w:r w:rsidR="00B61A04">
        <w:rPr>
          <w:lang w:eastAsia="ko-KR"/>
        </w:rPr>
        <w:t xml:space="preserve"> slice and the PDU session(s)</w:t>
      </w:r>
      <w:r w:rsidRPr="00B85900">
        <w:rPr>
          <w:lang w:eastAsia="ko-KR"/>
        </w:rPr>
        <w:t xml:space="preserve"> have to be transferred to </w:t>
      </w:r>
      <w:r w:rsidR="004B6FC3">
        <w:rPr>
          <w:lang w:eastAsia="ko-KR"/>
        </w:rPr>
        <w:t>an alternative</w:t>
      </w:r>
      <w:r w:rsidRPr="00B85900">
        <w:rPr>
          <w:lang w:eastAsia="ko-KR"/>
        </w:rPr>
        <w:t xml:space="preserve"> network slice.</w:t>
      </w:r>
    </w:p>
    <w:p w14:paraId="2608241A" w14:textId="3E58B7E1" w:rsidR="000004E5" w:rsidRPr="00745645" w:rsidRDefault="00B85900" w:rsidP="00745645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2</w:t>
      </w:r>
      <w:r w:rsidR="00247AFC">
        <w:rPr>
          <w:lang w:eastAsia="ko-KR"/>
        </w:rPr>
        <w:t>.</w:t>
      </w:r>
      <w:r w:rsidR="00247AFC">
        <w:rPr>
          <w:lang w:eastAsia="ko-KR"/>
        </w:rPr>
        <w:tab/>
      </w:r>
      <w:r w:rsidR="000004E5">
        <w:rPr>
          <w:lang w:eastAsia="ko-KR"/>
        </w:rPr>
        <w:t>T</w:t>
      </w:r>
      <w:r>
        <w:rPr>
          <w:lang w:eastAsia="ko-KR"/>
        </w:rPr>
        <w:t>he AMF send</w:t>
      </w:r>
      <w:r w:rsidR="000004E5">
        <w:rPr>
          <w:lang w:eastAsia="ko-KR"/>
        </w:rPr>
        <w:t>s a Nsmf_PDUSession_UpdateSMContext Request</w:t>
      </w:r>
      <w:r>
        <w:rPr>
          <w:lang w:eastAsia="ko-KR"/>
        </w:rPr>
        <w:t xml:space="preserve"> (</w:t>
      </w:r>
      <w:r w:rsidR="004B6FC3">
        <w:rPr>
          <w:lang w:eastAsia="ko-KR"/>
        </w:rPr>
        <w:t xml:space="preserve">PDU Session transfer, </w:t>
      </w:r>
      <w:r w:rsidR="00576FE2">
        <w:rPr>
          <w:lang w:eastAsia="ko-KR"/>
        </w:rPr>
        <w:t>alternative</w:t>
      </w:r>
      <w:r>
        <w:rPr>
          <w:lang w:eastAsia="ko-KR"/>
        </w:rPr>
        <w:t xml:space="preserve"> S-NSSAI)</w:t>
      </w:r>
      <w:r w:rsidR="00745645">
        <w:rPr>
          <w:lang w:eastAsia="ko-KR"/>
        </w:rPr>
        <w:t xml:space="preserve"> to t</w:t>
      </w:r>
      <w:r w:rsidR="00576FE2">
        <w:rPr>
          <w:lang w:eastAsia="ko-KR"/>
        </w:rPr>
        <w:t>he SMF</w:t>
      </w:r>
      <w:r w:rsidR="001B1F04">
        <w:rPr>
          <w:lang w:eastAsia="ko-KR"/>
        </w:rPr>
        <w:t>1</w:t>
      </w:r>
      <w:r w:rsidR="00745645">
        <w:rPr>
          <w:lang w:eastAsia="ko-KR"/>
        </w:rPr>
        <w:t xml:space="preserve">. </w:t>
      </w:r>
    </w:p>
    <w:p w14:paraId="358AB17B" w14:textId="50C2A6B9" w:rsidR="0095517F" w:rsidRPr="0095517F" w:rsidRDefault="0095517F" w:rsidP="0095517F">
      <w:pPr>
        <w:pStyle w:val="B1"/>
        <w:rPr>
          <w:rFonts w:eastAsia="Malgun Gothic"/>
          <w:lang w:eastAsia="ko-KR"/>
        </w:rPr>
      </w:pPr>
      <w:r>
        <w:rPr>
          <w:rFonts w:eastAsia="ＭＳ 明朝" w:hint="eastAsia"/>
          <w:lang w:eastAsia="ja-JP"/>
        </w:rPr>
        <w:t>3</w:t>
      </w:r>
      <w:r>
        <w:rPr>
          <w:lang w:eastAsia="ko-KR"/>
        </w:rPr>
        <w:t>.</w:t>
      </w:r>
      <w:r>
        <w:rPr>
          <w:lang w:eastAsia="ko-KR"/>
        </w:rPr>
        <w:tab/>
        <w:t xml:space="preserve">The </w:t>
      </w:r>
      <w:r w:rsidRPr="000004E5">
        <w:rPr>
          <w:lang w:eastAsia="ko-KR"/>
        </w:rPr>
        <w:t>SMF</w:t>
      </w:r>
      <w:r w:rsidR="001B1F04">
        <w:rPr>
          <w:lang w:eastAsia="ko-KR"/>
        </w:rPr>
        <w:t>1</w:t>
      </w:r>
      <w:r w:rsidRPr="000004E5">
        <w:rPr>
          <w:lang w:eastAsia="ko-KR"/>
        </w:rPr>
        <w:t xml:space="preserve"> returns Nsmf_PDUSession_UpdateSMContext response to the AMF.</w:t>
      </w:r>
    </w:p>
    <w:p w14:paraId="4ECB3074" w14:textId="631ED1F8" w:rsidR="00247AFC" w:rsidRPr="000004E5" w:rsidRDefault="003E4C19" w:rsidP="000004E5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4</w:t>
      </w:r>
      <w:r w:rsidR="00247AFC">
        <w:rPr>
          <w:lang w:eastAsia="ko-KR"/>
        </w:rPr>
        <w:t xml:space="preserve">. </w:t>
      </w:r>
      <w:r w:rsidR="00247AFC" w:rsidRPr="00247AFC">
        <w:rPr>
          <w:rFonts w:hint="eastAsia"/>
          <w:lang w:eastAsia="ko-KR"/>
        </w:rPr>
        <w:t xml:space="preserve"> </w:t>
      </w:r>
      <w:r>
        <w:rPr>
          <w:lang w:eastAsia="ko-KR"/>
        </w:rPr>
        <w:t>The SMF</w:t>
      </w:r>
      <w:r w:rsidR="001B1F04">
        <w:rPr>
          <w:lang w:eastAsia="ko-KR"/>
        </w:rPr>
        <w:t>1</w:t>
      </w:r>
      <w:r>
        <w:rPr>
          <w:lang w:eastAsia="ko-KR"/>
        </w:rPr>
        <w:t xml:space="preserve"> </w:t>
      </w:r>
      <w:r w:rsidRPr="003E4C19">
        <w:rPr>
          <w:lang w:eastAsia="ko-KR"/>
        </w:rPr>
        <w:t>invokes the Namf_Communication_N1</w:t>
      </w:r>
      <w:r w:rsidR="00930EDA">
        <w:rPr>
          <w:lang w:eastAsia="ko-KR"/>
        </w:rPr>
        <w:t>N2MessageTransfer to include</w:t>
      </w:r>
      <w:r w:rsidR="005D2E50">
        <w:rPr>
          <w:lang w:eastAsia="ko-KR"/>
        </w:rPr>
        <w:t xml:space="preserve"> N1 </w:t>
      </w:r>
      <w:r w:rsidRPr="003E4C19">
        <w:rPr>
          <w:lang w:eastAsia="ko-KR"/>
        </w:rPr>
        <w:t>SM container towards the UE with a PDU Session Modification Command</w:t>
      </w:r>
      <w:r>
        <w:rPr>
          <w:lang w:eastAsia="ko-KR"/>
        </w:rPr>
        <w:t xml:space="preserve"> (</w:t>
      </w:r>
      <w:r w:rsidR="00964EB5">
        <w:rPr>
          <w:lang w:eastAsia="ko-KR"/>
        </w:rPr>
        <w:t xml:space="preserve">Cause, </w:t>
      </w:r>
      <w:r w:rsidR="005D2E50">
        <w:rPr>
          <w:lang w:eastAsia="ko-KR"/>
        </w:rPr>
        <w:t>PCO (PDU Session Address Lifetime value</w:t>
      </w:r>
      <w:r w:rsidR="004B6FC3">
        <w:rPr>
          <w:lang w:eastAsia="ko-KR"/>
        </w:rPr>
        <w:t>, PDU Session transfer, alternative S-NSSAI</w:t>
      </w:r>
      <w:r w:rsidR="005D2E50">
        <w:rPr>
          <w:lang w:eastAsia="ko-KR"/>
        </w:rPr>
        <w:t>)</w:t>
      </w:r>
      <w:r>
        <w:rPr>
          <w:lang w:eastAsia="ko-KR"/>
        </w:rPr>
        <w:t>).</w:t>
      </w:r>
    </w:p>
    <w:p w14:paraId="5B290AA2" w14:textId="26CAE56F" w:rsidR="000004E5" w:rsidRDefault="003E4C19" w:rsidP="000004E5">
      <w:pPr>
        <w:pStyle w:val="B1"/>
        <w:rPr>
          <w:lang w:eastAsia="ko-KR"/>
        </w:rPr>
      </w:pPr>
      <w:r>
        <w:rPr>
          <w:lang w:eastAsia="ko-KR"/>
        </w:rPr>
        <w:lastRenderedPageBreak/>
        <w:t>5</w:t>
      </w:r>
      <w:r w:rsidR="00964EB5">
        <w:rPr>
          <w:lang w:eastAsia="ko-KR"/>
        </w:rPr>
        <w:t>a</w:t>
      </w:r>
      <w:r w:rsidR="000004E5">
        <w:rPr>
          <w:lang w:eastAsia="ko-KR"/>
        </w:rPr>
        <w:t>.</w:t>
      </w:r>
      <w:r w:rsidR="000004E5">
        <w:rPr>
          <w:lang w:eastAsia="ko-KR"/>
        </w:rPr>
        <w:tab/>
      </w:r>
      <w:r w:rsidR="00964EB5" w:rsidRPr="00964EB5">
        <w:rPr>
          <w:lang w:eastAsia="ko-KR"/>
        </w:rPr>
        <w:t>The AMF forwards the NAS message to the UE. The UE can provide the release timer value to the upper layers if received in the PDU Session Modification Command</w:t>
      </w:r>
      <w:r w:rsidR="00AE2245">
        <w:rPr>
          <w:lang w:eastAsia="ko-KR"/>
        </w:rPr>
        <w:t>.</w:t>
      </w:r>
    </w:p>
    <w:p w14:paraId="0001CE52" w14:textId="151487DA" w:rsidR="00964EB5" w:rsidRPr="005D2E50" w:rsidRDefault="00964EB5" w:rsidP="005D2E50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5b.</w:t>
      </w:r>
      <w:r>
        <w:rPr>
          <w:lang w:eastAsia="ko-KR"/>
        </w:rPr>
        <w:tab/>
      </w:r>
      <w:r w:rsidR="005D2E50" w:rsidRPr="005D2E50">
        <w:rPr>
          <w:lang w:eastAsia="ko-KR"/>
        </w:rPr>
        <w:t>The UE acknowledges the PDU Session Modification Command.</w:t>
      </w:r>
    </w:p>
    <w:p w14:paraId="5089D858" w14:textId="2960F9DC" w:rsidR="000004E5" w:rsidRDefault="003E4C19" w:rsidP="000004E5">
      <w:pPr>
        <w:pStyle w:val="B1"/>
        <w:rPr>
          <w:lang w:eastAsia="ko-KR"/>
        </w:rPr>
      </w:pPr>
      <w:r>
        <w:rPr>
          <w:lang w:eastAsia="ko-KR"/>
        </w:rPr>
        <w:t>6</w:t>
      </w:r>
      <w:r w:rsidR="005D2E50">
        <w:rPr>
          <w:lang w:eastAsia="ko-KR"/>
        </w:rPr>
        <w:t>a</w:t>
      </w:r>
      <w:r w:rsidR="000004E5">
        <w:rPr>
          <w:lang w:eastAsia="ko-KR"/>
        </w:rPr>
        <w:t xml:space="preserve">. </w:t>
      </w:r>
      <w:r w:rsidR="005D2E50" w:rsidRPr="005D2E50">
        <w:rPr>
          <w:lang w:eastAsia="ko-KR"/>
        </w:rPr>
        <w:t>The AMF forwards the N1 SM container (PDU Session Modification Command ACK) received from the (R)AN to the SMF1 via Nsmf_PDUSession_UpdateSMContext service operation.</w:t>
      </w:r>
    </w:p>
    <w:p w14:paraId="53242FBA" w14:textId="6F73F135" w:rsidR="000004E5" w:rsidRDefault="00C554B5" w:rsidP="000004E5">
      <w:pPr>
        <w:pStyle w:val="B1"/>
      </w:pPr>
      <w:r>
        <w:rPr>
          <w:lang w:eastAsia="ko-KR"/>
        </w:rPr>
        <w:t>6</w:t>
      </w:r>
      <w:r w:rsidR="005D2E50">
        <w:rPr>
          <w:lang w:eastAsia="ko-KR"/>
        </w:rPr>
        <w:t>b.</w:t>
      </w:r>
      <w:r w:rsidR="005D2E50">
        <w:rPr>
          <w:lang w:eastAsia="ko-KR"/>
        </w:rPr>
        <w:tab/>
        <w:t xml:space="preserve"> </w:t>
      </w:r>
      <w:r w:rsidR="005D2E50" w:rsidRPr="00140E21">
        <w:t>The SMF1 replies with a Nsmf_PDUSession_UpdateSMContext Response.</w:t>
      </w:r>
    </w:p>
    <w:p w14:paraId="368BBE1C" w14:textId="627DF496" w:rsidR="004353DF" w:rsidRDefault="005D2E50" w:rsidP="004353DF">
      <w:pPr>
        <w:pStyle w:val="B1"/>
      </w:pPr>
      <w:r>
        <w:rPr>
          <w:lang w:eastAsia="ko-KR"/>
        </w:rPr>
        <w:t>7</w:t>
      </w:r>
      <w:r w:rsidR="004353DF">
        <w:rPr>
          <w:lang w:eastAsia="ko-KR"/>
        </w:rPr>
        <w:t xml:space="preserve">.  </w:t>
      </w:r>
      <w:r w:rsidR="004353DF" w:rsidRPr="004353DF">
        <w:t xml:space="preserve"> </w:t>
      </w:r>
      <w:r w:rsidR="004353DF">
        <w:t>If the UE receives PDU Session Modification Command</w:t>
      </w:r>
      <w:r w:rsidR="007B6ED6">
        <w:t xml:space="preserve"> with the PDU Session transfer and </w:t>
      </w:r>
      <w:r w:rsidR="00470E6F">
        <w:t xml:space="preserve">the </w:t>
      </w:r>
      <w:r w:rsidR="007B6ED6">
        <w:t>alternative S-NSSAI parameters included</w:t>
      </w:r>
      <w:r w:rsidR="004353DF">
        <w:t>, the UE may decide to initiate the PDU Session Establishment procedure described in clause</w:t>
      </w:r>
      <w:r w:rsidR="00421B52">
        <w:t> </w:t>
      </w:r>
      <w:r w:rsidR="00DD1AEB">
        <w:t xml:space="preserve">4.3.2.2, with </w:t>
      </w:r>
      <w:r w:rsidR="002C124B">
        <w:t>a</w:t>
      </w:r>
      <w:r w:rsidR="00DD1AEB">
        <w:t xml:space="preserve"> new PDU session ID </w:t>
      </w:r>
      <w:r w:rsidR="002C124B">
        <w:t>on</w:t>
      </w:r>
      <w:r w:rsidR="00DD1AEB">
        <w:t xml:space="preserve"> the alternative S-NSSAI.</w:t>
      </w:r>
    </w:p>
    <w:p w14:paraId="4DF964AE" w14:textId="4B21F97D" w:rsidR="005D2E50" w:rsidRPr="005D2E50" w:rsidRDefault="004353DF" w:rsidP="004353DF">
      <w:pPr>
        <w:pStyle w:val="B1"/>
        <w:rPr>
          <w:rFonts w:eastAsia="Malgun Gothic"/>
          <w:lang w:eastAsia="ko-KR"/>
        </w:rPr>
      </w:pPr>
      <w:r>
        <w:tab/>
        <w:t>In Step 1 of clause</w:t>
      </w:r>
      <w:r w:rsidR="00421B52">
        <w:t> </w:t>
      </w:r>
      <w:r>
        <w:t>4.3.2.</w:t>
      </w:r>
      <w:r w:rsidR="00BF236D">
        <w:t xml:space="preserve">2.1, </w:t>
      </w:r>
      <w:r>
        <w:t>UE generates a new PDU Session ID and initiates the PDU Session Establishment Request using the new PDU Session ID</w:t>
      </w:r>
      <w:r w:rsidR="00DD1AEB">
        <w:t xml:space="preserve"> and</w:t>
      </w:r>
      <w:r>
        <w:t xml:space="preserve"> </w:t>
      </w:r>
      <w:r w:rsidR="00DD1AEB">
        <w:t>the alternative S-NSSAI</w:t>
      </w:r>
      <w:r>
        <w:t>. The new PDU Session ID</w:t>
      </w:r>
      <w:r w:rsidR="00DD1AEB">
        <w:t xml:space="preserve"> and the alternative S-NSSAI are included</w:t>
      </w:r>
      <w:r>
        <w:t xml:space="preserve"> in the </w:t>
      </w:r>
      <w:r w:rsidR="007B6ED6">
        <w:t xml:space="preserve">PDU Session Establishment Request </w:t>
      </w:r>
      <w:r>
        <w:t xml:space="preserve">message </w:t>
      </w:r>
      <w:r w:rsidR="007B6ED6">
        <w:t>along with</w:t>
      </w:r>
      <w:r w:rsidR="00DD1AEB">
        <w:t xml:space="preserve"> the o</w:t>
      </w:r>
      <w:r>
        <w:t>ld PDU Session ID which indicates the existing PDU Session to be released is also provided to AMF in the NAS request message.</w:t>
      </w:r>
    </w:p>
    <w:p w14:paraId="09B080ED" w14:textId="13A3C1E7" w:rsidR="0023418E" w:rsidRPr="009F043F" w:rsidRDefault="005D2E50" w:rsidP="008D74B0">
      <w:pPr>
        <w:pStyle w:val="B1"/>
        <w:rPr>
          <w:rFonts w:eastAsia="Malgun Gothic"/>
          <w:lang w:val="en-US" w:eastAsia="ko-KR"/>
        </w:rPr>
      </w:pPr>
      <w:r>
        <w:rPr>
          <w:lang w:eastAsia="ko-KR"/>
        </w:rPr>
        <w:t xml:space="preserve">8. </w:t>
      </w:r>
      <w:r>
        <w:t xml:space="preserve"> </w:t>
      </w:r>
      <w:r w:rsidRPr="005D2E50">
        <w:t xml:space="preserve"> The old PDU Session is released as described in clause</w:t>
      </w:r>
      <w:r w:rsidR="00421B52">
        <w:t> </w:t>
      </w:r>
      <w:r w:rsidRPr="005D2E50">
        <w:t>4.3.4 either by the UE bef</w:t>
      </w:r>
      <w:r>
        <w:t>ore the timer provided in step 4</w:t>
      </w:r>
      <w:r w:rsidRPr="005D2E50">
        <w:t xml:space="preserve"> expires (e.g. once the UE has consolidated all traffic on new PDU Session or if the session is no more needed) or by the SMF upon expiry of this timer</w:t>
      </w:r>
      <w:r w:rsidRPr="005D2E50">
        <w:rPr>
          <w:lang w:eastAsia="ko-KR"/>
        </w:rPr>
        <w:t>.</w:t>
      </w:r>
    </w:p>
    <w:bookmarkEnd w:id="4"/>
    <w:p w14:paraId="782F6B89" w14:textId="6D08E200" w:rsidR="00F94CBD" w:rsidRDefault="00F94CBD" w:rsidP="00F94CBD">
      <w:pPr>
        <w:pStyle w:val="13"/>
        <w:rPr>
          <w:color w:val="FF0000"/>
        </w:rPr>
      </w:pPr>
      <w:r>
        <w:rPr>
          <w:color w:val="FF0000"/>
        </w:rPr>
        <w:t>* * * End of</w:t>
      </w:r>
      <w:r w:rsidR="003B3390">
        <w:rPr>
          <w:color w:val="FF0000"/>
        </w:rPr>
        <w:t xml:space="preserve"> c</w:t>
      </w:r>
      <w:r>
        <w:rPr>
          <w:color w:val="FF0000"/>
        </w:rPr>
        <w:t xml:space="preserve">hanges * * * </w:t>
      </w:r>
    </w:p>
    <w:p w14:paraId="5A623C95" w14:textId="5941B51B" w:rsidR="005E5EAB" w:rsidRDefault="005E5EAB">
      <w:pPr>
        <w:rPr>
          <w:noProof/>
        </w:rPr>
      </w:pPr>
    </w:p>
    <w:sectPr w:rsidR="005E5EA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6B8B9" w16cex:dateUtc="2023-01-09T07:00:00Z"/>
  <w16cex:commentExtensible w16cex:durableId="2766B8EC" w16cex:dateUtc="2023-01-09T07:01:00Z"/>
  <w16cex:commentExtensible w16cex:durableId="2766B921" w16cex:dateUtc="2023-01-09T07:02:00Z"/>
  <w16cex:commentExtensible w16cex:durableId="2766BA93" w16cex:dateUtc="2023-01-09T07:08:00Z"/>
  <w16cex:commentExtensible w16cex:durableId="2766B9B7" w16cex:dateUtc="2023-01-09T07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DF0DAA1" w16cid:durableId="2766B8B9"/>
  <w16cid:commentId w16cid:paraId="6103C8A8" w16cid:durableId="2766B8EC"/>
  <w16cid:commentId w16cid:paraId="646F2E9E" w16cid:durableId="2766B921"/>
  <w16cid:commentId w16cid:paraId="5595E7AC" w16cid:durableId="2766BA93"/>
  <w16cid:commentId w16cid:paraId="0525DCF6" w16cid:durableId="2766B9B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4C0AC5" w14:textId="77777777" w:rsidR="00C04963" w:rsidRDefault="00C04963">
      <w:r>
        <w:separator/>
      </w:r>
    </w:p>
  </w:endnote>
  <w:endnote w:type="continuationSeparator" w:id="0">
    <w:p w14:paraId="1212D714" w14:textId="77777777" w:rsidR="00C04963" w:rsidRDefault="00C04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B77573" w14:textId="77777777" w:rsidR="00C04963" w:rsidRDefault="00C04963">
      <w:r>
        <w:separator/>
      </w:r>
    </w:p>
  </w:footnote>
  <w:footnote w:type="continuationSeparator" w:id="0">
    <w:p w14:paraId="1E12B152" w14:textId="77777777" w:rsidR="00C04963" w:rsidRDefault="00C04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54710"/>
    <w:multiLevelType w:val="hybridMultilevel"/>
    <w:tmpl w:val="CC764BFA"/>
    <w:lvl w:ilvl="0" w:tplc="FC562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3485CEE"/>
    <w:multiLevelType w:val="hybridMultilevel"/>
    <w:tmpl w:val="4D203630"/>
    <w:lvl w:ilvl="0" w:tplc="DD76AF3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BF8362F"/>
    <w:multiLevelType w:val="hybridMultilevel"/>
    <w:tmpl w:val="0620348C"/>
    <w:lvl w:ilvl="0" w:tplc="52B8E7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16F6B"/>
    <w:multiLevelType w:val="hybridMultilevel"/>
    <w:tmpl w:val="F1DE7098"/>
    <w:lvl w:ilvl="0" w:tplc="AC5E04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 w15:restartNumberingAfterBreak="0">
    <w:nsid w:val="33631EEE"/>
    <w:multiLevelType w:val="hybridMultilevel"/>
    <w:tmpl w:val="93EC3884"/>
    <w:lvl w:ilvl="0" w:tplc="2E4A3BE8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41576244"/>
    <w:multiLevelType w:val="hybridMultilevel"/>
    <w:tmpl w:val="29646F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BF1BF8"/>
    <w:multiLevelType w:val="hybridMultilevel"/>
    <w:tmpl w:val="58A2BEB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28302E"/>
    <w:multiLevelType w:val="hybridMultilevel"/>
    <w:tmpl w:val="3536C4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7F26EB"/>
    <w:multiLevelType w:val="hybridMultilevel"/>
    <w:tmpl w:val="572240BC"/>
    <w:lvl w:ilvl="0" w:tplc="77881C76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03069B"/>
    <w:multiLevelType w:val="hybridMultilevel"/>
    <w:tmpl w:val="483C801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3914C4C"/>
    <w:multiLevelType w:val="hybridMultilevel"/>
    <w:tmpl w:val="556A1F4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606003"/>
    <w:multiLevelType w:val="hybridMultilevel"/>
    <w:tmpl w:val="41E8D24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7F23FE8"/>
    <w:multiLevelType w:val="hybridMultilevel"/>
    <w:tmpl w:val="F504431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1"/>
  </w:num>
  <w:num w:numId="5">
    <w:abstractNumId w:val="5"/>
  </w:num>
  <w:num w:numId="6">
    <w:abstractNumId w:val="13"/>
  </w:num>
  <w:num w:numId="7">
    <w:abstractNumId w:val="1"/>
  </w:num>
  <w:num w:numId="8">
    <w:abstractNumId w:val="14"/>
  </w:num>
  <w:num w:numId="9">
    <w:abstractNumId w:val="12"/>
  </w:num>
  <w:num w:numId="10">
    <w:abstractNumId w:val="9"/>
  </w:num>
  <w:num w:numId="11">
    <w:abstractNumId w:val="17"/>
  </w:num>
  <w:num w:numId="12">
    <w:abstractNumId w:val="16"/>
  </w:num>
  <w:num w:numId="13">
    <w:abstractNumId w:val="15"/>
  </w:num>
  <w:num w:numId="14">
    <w:abstractNumId w:val="10"/>
  </w:num>
  <w:num w:numId="15">
    <w:abstractNumId w:val="18"/>
  </w:num>
  <w:num w:numId="16">
    <w:abstractNumId w:val="0"/>
  </w:num>
  <w:num w:numId="17">
    <w:abstractNumId w:val="4"/>
  </w:num>
  <w:num w:numId="18">
    <w:abstractNumId w:val="7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E5"/>
    <w:rsid w:val="00000602"/>
    <w:rsid w:val="0000359B"/>
    <w:rsid w:val="00007969"/>
    <w:rsid w:val="00010C97"/>
    <w:rsid w:val="000114DA"/>
    <w:rsid w:val="00013DAB"/>
    <w:rsid w:val="000147EF"/>
    <w:rsid w:val="00022964"/>
    <w:rsid w:val="00022E4A"/>
    <w:rsid w:val="00025288"/>
    <w:rsid w:val="00027251"/>
    <w:rsid w:val="000274B1"/>
    <w:rsid w:val="000277C4"/>
    <w:rsid w:val="000317C8"/>
    <w:rsid w:val="00032035"/>
    <w:rsid w:val="0003490E"/>
    <w:rsid w:val="00037B81"/>
    <w:rsid w:val="0004144D"/>
    <w:rsid w:val="0004506A"/>
    <w:rsid w:val="00046561"/>
    <w:rsid w:val="00053A8B"/>
    <w:rsid w:val="00053BC2"/>
    <w:rsid w:val="00054986"/>
    <w:rsid w:val="00055DD6"/>
    <w:rsid w:val="00057D29"/>
    <w:rsid w:val="00062097"/>
    <w:rsid w:val="000628A7"/>
    <w:rsid w:val="00064D5F"/>
    <w:rsid w:val="000663BB"/>
    <w:rsid w:val="00067D26"/>
    <w:rsid w:val="000725CF"/>
    <w:rsid w:val="000751FA"/>
    <w:rsid w:val="00076303"/>
    <w:rsid w:val="000778D9"/>
    <w:rsid w:val="000820A6"/>
    <w:rsid w:val="0008466C"/>
    <w:rsid w:val="00084A5F"/>
    <w:rsid w:val="00085376"/>
    <w:rsid w:val="00086403"/>
    <w:rsid w:val="00090042"/>
    <w:rsid w:val="00090D1F"/>
    <w:rsid w:val="000947B7"/>
    <w:rsid w:val="000951B9"/>
    <w:rsid w:val="0009555B"/>
    <w:rsid w:val="000976FF"/>
    <w:rsid w:val="00097EC2"/>
    <w:rsid w:val="000A164F"/>
    <w:rsid w:val="000A18FD"/>
    <w:rsid w:val="000A401C"/>
    <w:rsid w:val="000A4A11"/>
    <w:rsid w:val="000A4EB9"/>
    <w:rsid w:val="000A6394"/>
    <w:rsid w:val="000A69BE"/>
    <w:rsid w:val="000A6B8F"/>
    <w:rsid w:val="000B0A14"/>
    <w:rsid w:val="000B0D0A"/>
    <w:rsid w:val="000B173F"/>
    <w:rsid w:val="000B1F63"/>
    <w:rsid w:val="000B354E"/>
    <w:rsid w:val="000B4589"/>
    <w:rsid w:val="000B4F59"/>
    <w:rsid w:val="000B7553"/>
    <w:rsid w:val="000B7FED"/>
    <w:rsid w:val="000C038A"/>
    <w:rsid w:val="000C5182"/>
    <w:rsid w:val="000C612F"/>
    <w:rsid w:val="000C6598"/>
    <w:rsid w:val="000C7852"/>
    <w:rsid w:val="000C7AC4"/>
    <w:rsid w:val="000C7E56"/>
    <w:rsid w:val="000D0C96"/>
    <w:rsid w:val="000D27AB"/>
    <w:rsid w:val="000D27C1"/>
    <w:rsid w:val="000D44B3"/>
    <w:rsid w:val="000E206C"/>
    <w:rsid w:val="000E4152"/>
    <w:rsid w:val="000E6BD5"/>
    <w:rsid w:val="000F338B"/>
    <w:rsid w:val="000F4767"/>
    <w:rsid w:val="000F7990"/>
    <w:rsid w:val="00100F9E"/>
    <w:rsid w:val="00101B86"/>
    <w:rsid w:val="00104545"/>
    <w:rsid w:val="00105486"/>
    <w:rsid w:val="00105BCF"/>
    <w:rsid w:val="0011103D"/>
    <w:rsid w:val="00112A11"/>
    <w:rsid w:val="001141A6"/>
    <w:rsid w:val="00114AE1"/>
    <w:rsid w:val="00116D10"/>
    <w:rsid w:val="00120CC1"/>
    <w:rsid w:val="00120E95"/>
    <w:rsid w:val="00121C74"/>
    <w:rsid w:val="0012235C"/>
    <w:rsid w:val="0012679C"/>
    <w:rsid w:val="00126F14"/>
    <w:rsid w:val="00130C67"/>
    <w:rsid w:val="00130E5D"/>
    <w:rsid w:val="001335DA"/>
    <w:rsid w:val="00133967"/>
    <w:rsid w:val="00134956"/>
    <w:rsid w:val="001350F0"/>
    <w:rsid w:val="00137827"/>
    <w:rsid w:val="00145D43"/>
    <w:rsid w:val="00146320"/>
    <w:rsid w:val="001465F9"/>
    <w:rsid w:val="0015251C"/>
    <w:rsid w:val="001528D8"/>
    <w:rsid w:val="00153658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29C"/>
    <w:rsid w:val="00175A6D"/>
    <w:rsid w:val="00184F51"/>
    <w:rsid w:val="00186DEA"/>
    <w:rsid w:val="00190729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368"/>
    <w:rsid w:val="001B1DE0"/>
    <w:rsid w:val="001B1F04"/>
    <w:rsid w:val="001B52F0"/>
    <w:rsid w:val="001B63AE"/>
    <w:rsid w:val="001B79A9"/>
    <w:rsid w:val="001B7A65"/>
    <w:rsid w:val="001B7B70"/>
    <w:rsid w:val="001C01E4"/>
    <w:rsid w:val="001C0459"/>
    <w:rsid w:val="001C4F9D"/>
    <w:rsid w:val="001C5217"/>
    <w:rsid w:val="001C5C20"/>
    <w:rsid w:val="001D3F0C"/>
    <w:rsid w:val="001D4112"/>
    <w:rsid w:val="001D55CF"/>
    <w:rsid w:val="001D573A"/>
    <w:rsid w:val="001D6DE3"/>
    <w:rsid w:val="001D718C"/>
    <w:rsid w:val="001E0D0B"/>
    <w:rsid w:val="001E16A1"/>
    <w:rsid w:val="001E3D4A"/>
    <w:rsid w:val="001E41F3"/>
    <w:rsid w:val="001E7365"/>
    <w:rsid w:val="001E7DE8"/>
    <w:rsid w:val="001F3D2C"/>
    <w:rsid w:val="0020628E"/>
    <w:rsid w:val="002076B2"/>
    <w:rsid w:val="00211E4E"/>
    <w:rsid w:val="00211F6A"/>
    <w:rsid w:val="0021220D"/>
    <w:rsid w:val="00212DB9"/>
    <w:rsid w:val="0021319C"/>
    <w:rsid w:val="00214DAB"/>
    <w:rsid w:val="00215D6D"/>
    <w:rsid w:val="002216C1"/>
    <w:rsid w:val="0022211D"/>
    <w:rsid w:val="00222C43"/>
    <w:rsid w:val="002247CB"/>
    <w:rsid w:val="00225E5E"/>
    <w:rsid w:val="002266A1"/>
    <w:rsid w:val="00227FA0"/>
    <w:rsid w:val="0023418E"/>
    <w:rsid w:val="00235661"/>
    <w:rsid w:val="00237B4E"/>
    <w:rsid w:val="00237CC1"/>
    <w:rsid w:val="0024051A"/>
    <w:rsid w:val="0024100D"/>
    <w:rsid w:val="00243DCA"/>
    <w:rsid w:val="00246183"/>
    <w:rsid w:val="00247AFC"/>
    <w:rsid w:val="00247C0D"/>
    <w:rsid w:val="00250277"/>
    <w:rsid w:val="002517FF"/>
    <w:rsid w:val="00255B0A"/>
    <w:rsid w:val="00255EE2"/>
    <w:rsid w:val="0025666D"/>
    <w:rsid w:val="00256E8D"/>
    <w:rsid w:val="0026004D"/>
    <w:rsid w:val="002640DD"/>
    <w:rsid w:val="0026437D"/>
    <w:rsid w:val="00264DB3"/>
    <w:rsid w:val="002673C9"/>
    <w:rsid w:val="00270BA0"/>
    <w:rsid w:val="002722DE"/>
    <w:rsid w:val="00272444"/>
    <w:rsid w:val="0027544A"/>
    <w:rsid w:val="00275D12"/>
    <w:rsid w:val="00276848"/>
    <w:rsid w:val="00277345"/>
    <w:rsid w:val="00282E64"/>
    <w:rsid w:val="002837FD"/>
    <w:rsid w:val="00284FEB"/>
    <w:rsid w:val="002860C4"/>
    <w:rsid w:val="002868BB"/>
    <w:rsid w:val="0029053C"/>
    <w:rsid w:val="002906D4"/>
    <w:rsid w:val="0029090E"/>
    <w:rsid w:val="00290AA0"/>
    <w:rsid w:val="00291207"/>
    <w:rsid w:val="00291BC2"/>
    <w:rsid w:val="00291EB2"/>
    <w:rsid w:val="00294272"/>
    <w:rsid w:val="00297C3E"/>
    <w:rsid w:val="00297E72"/>
    <w:rsid w:val="002A1EEF"/>
    <w:rsid w:val="002A57A5"/>
    <w:rsid w:val="002B3E07"/>
    <w:rsid w:val="002B5741"/>
    <w:rsid w:val="002B6EE4"/>
    <w:rsid w:val="002B75BD"/>
    <w:rsid w:val="002B7723"/>
    <w:rsid w:val="002C0B2C"/>
    <w:rsid w:val="002C124B"/>
    <w:rsid w:val="002C37C4"/>
    <w:rsid w:val="002C3A6D"/>
    <w:rsid w:val="002C7F4B"/>
    <w:rsid w:val="002D5654"/>
    <w:rsid w:val="002D597E"/>
    <w:rsid w:val="002D6EE5"/>
    <w:rsid w:val="002D76C2"/>
    <w:rsid w:val="002D772C"/>
    <w:rsid w:val="002E3CA8"/>
    <w:rsid w:val="002E472E"/>
    <w:rsid w:val="002F2883"/>
    <w:rsid w:val="002F5D8D"/>
    <w:rsid w:val="002F692C"/>
    <w:rsid w:val="00301423"/>
    <w:rsid w:val="00301F04"/>
    <w:rsid w:val="00303A4D"/>
    <w:rsid w:val="00304989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26D1D"/>
    <w:rsid w:val="00334110"/>
    <w:rsid w:val="003363D8"/>
    <w:rsid w:val="00336D8F"/>
    <w:rsid w:val="00341B6C"/>
    <w:rsid w:val="00342B03"/>
    <w:rsid w:val="00351E1A"/>
    <w:rsid w:val="00351F04"/>
    <w:rsid w:val="0035712F"/>
    <w:rsid w:val="00357E55"/>
    <w:rsid w:val="003609EF"/>
    <w:rsid w:val="00361829"/>
    <w:rsid w:val="0036231A"/>
    <w:rsid w:val="00363254"/>
    <w:rsid w:val="00364AEC"/>
    <w:rsid w:val="0036617A"/>
    <w:rsid w:val="0036760D"/>
    <w:rsid w:val="00371831"/>
    <w:rsid w:val="00371DE5"/>
    <w:rsid w:val="00372F5E"/>
    <w:rsid w:val="00374DD4"/>
    <w:rsid w:val="003765E2"/>
    <w:rsid w:val="00377DB8"/>
    <w:rsid w:val="00381B4B"/>
    <w:rsid w:val="003825A1"/>
    <w:rsid w:val="00384936"/>
    <w:rsid w:val="00384C6F"/>
    <w:rsid w:val="00386907"/>
    <w:rsid w:val="00390CCC"/>
    <w:rsid w:val="003910DF"/>
    <w:rsid w:val="0039459D"/>
    <w:rsid w:val="0039479D"/>
    <w:rsid w:val="00395EAD"/>
    <w:rsid w:val="003963FC"/>
    <w:rsid w:val="003A183B"/>
    <w:rsid w:val="003A2056"/>
    <w:rsid w:val="003A36A2"/>
    <w:rsid w:val="003A535E"/>
    <w:rsid w:val="003A5AC1"/>
    <w:rsid w:val="003B3390"/>
    <w:rsid w:val="003B53FB"/>
    <w:rsid w:val="003C172A"/>
    <w:rsid w:val="003C1FDB"/>
    <w:rsid w:val="003C3EAB"/>
    <w:rsid w:val="003D5031"/>
    <w:rsid w:val="003D66E4"/>
    <w:rsid w:val="003D747A"/>
    <w:rsid w:val="003E18FB"/>
    <w:rsid w:val="003E1A36"/>
    <w:rsid w:val="003E4C19"/>
    <w:rsid w:val="003E570F"/>
    <w:rsid w:val="003E7F5A"/>
    <w:rsid w:val="003F0E97"/>
    <w:rsid w:val="003F24DD"/>
    <w:rsid w:val="003F2F53"/>
    <w:rsid w:val="003F3046"/>
    <w:rsid w:val="003F35B8"/>
    <w:rsid w:val="003F375C"/>
    <w:rsid w:val="003F44DA"/>
    <w:rsid w:val="003F73A6"/>
    <w:rsid w:val="004008A3"/>
    <w:rsid w:val="00400B50"/>
    <w:rsid w:val="00400FEA"/>
    <w:rsid w:val="00401B6F"/>
    <w:rsid w:val="00403AB2"/>
    <w:rsid w:val="004048E0"/>
    <w:rsid w:val="00406C09"/>
    <w:rsid w:val="004076AE"/>
    <w:rsid w:val="00410371"/>
    <w:rsid w:val="0041152F"/>
    <w:rsid w:val="0041561C"/>
    <w:rsid w:val="00416B7F"/>
    <w:rsid w:val="004173F1"/>
    <w:rsid w:val="00417B80"/>
    <w:rsid w:val="0042160F"/>
    <w:rsid w:val="00421B52"/>
    <w:rsid w:val="004242F1"/>
    <w:rsid w:val="0042564A"/>
    <w:rsid w:val="00431BD6"/>
    <w:rsid w:val="004325A7"/>
    <w:rsid w:val="00432705"/>
    <w:rsid w:val="004353DF"/>
    <w:rsid w:val="00436BAF"/>
    <w:rsid w:val="00441C6A"/>
    <w:rsid w:val="00441E97"/>
    <w:rsid w:val="00442061"/>
    <w:rsid w:val="00443780"/>
    <w:rsid w:val="0044405E"/>
    <w:rsid w:val="00444B7E"/>
    <w:rsid w:val="0044510A"/>
    <w:rsid w:val="0045251F"/>
    <w:rsid w:val="0045618C"/>
    <w:rsid w:val="0046077D"/>
    <w:rsid w:val="004627E2"/>
    <w:rsid w:val="00462E84"/>
    <w:rsid w:val="00466608"/>
    <w:rsid w:val="00467FFD"/>
    <w:rsid w:val="00470A98"/>
    <w:rsid w:val="00470E6F"/>
    <w:rsid w:val="00474741"/>
    <w:rsid w:val="00475B1F"/>
    <w:rsid w:val="00475B3B"/>
    <w:rsid w:val="00476596"/>
    <w:rsid w:val="00477CC2"/>
    <w:rsid w:val="00481D61"/>
    <w:rsid w:val="00482D3E"/>
    <w:rsid w:val="0048464A"/>
    <w:rsid w:val="004A351A"/>
    <w:rsid w:val="004A46C4"/>
    <w:rsid w:val="004B0410"/>
    <w:rsid w:val="004B0F70"/>
    <w:rsid w:val="004B3029"/>
    <w:rsid w:val="004B59DB"/>
    <w:rsid w:val="004B6FC3"/>
    <w:rsid w:val="004B75B7"/>
    <w:rsid w:val="004C040F"/>
    <w:rsid w:val="004C2D80"/>
    <w:rsid w:val="004C6B18"/>
    <w:rsid w:val="004C771D"/>
    <w:rsid w:val="004C7901"/>
    <w:rsid w:val="004D17F3"/>
    <w:rsid w:val="004D5F45"/>
    <w:rsid w:val="004D63B0"/>
    <w:rsid w:val="004D76B8"/>
    <w:rsid w:val="004E07E2"/>
    <w:rsid w:val="004E24E9"/>
    <w:rsid w:val="004E5632"/>
    <w:rsid w:val="004E794B"/>
    <w:rsid w:val="004F01AA"/>
    <w:rsid w:val="004F1912"/>
    <w:rsid w:val="004F1C57"/>
    <w:rsid w:val="004F61A2"/>
    <w:rsid w:val="005033EB"/>
    <w:rsid w:val="0050355B"/>
    <w:rsid w:val="00503934"/>
    <w:rsid w:val="00503C8F"/>
    <w:rsid w:val="00507367"/>
    <w:rsid w:val="005077F6"/>
    <w:rsid w:val="00511B78"/>
    <w:rsid w:val="00513A6C"/>
    <w:rsid w:val="00513BC7"/>
    <w:rsid w:val="0051580D"/>
    <w:rsid w:val="00515C40"/>
    <w:rsid w:val="00517551"/>
    <w:rsid w:val="00521D5D"/>
    <w:rsid w:val="00523312"/>
    <w:rsid w:val="00530742"/>
    <w:rsid w:val="005309C9"/>
    <w:rsid w:val="0053195A"/>
    <w:rsid w:val="00540412"/>
    <w:rsid w:val="0054133B"/>
    <w:rsid w:val="00543D63"/>
    <w:rsid w:val="00547111"/>
    <w:rsid w:val="005477D9"/>
    <w:rsid w:val="00550F84"/>
    <w:rsid w:val="00551371"/>
    <w:rsid w:val="00552714"/>
    <w:rsid w:val="00553E64"/>
    <w:rsid w:val="00555616"/>
    <w:rsid w:val="005604FB"/>
    <w:rsid w:val="00571519"/>
    <w:rsid w:val="00572ED3"/>
    <w:rsid w:val="00574037"/>
    <w:rsid w:val="005747B8"/>
    <w:rsid w:val="00576F61"/>
    <w:rsid w:val="00576FE2"/>
    <w:rsid w:val="005770CC"/>
    <w:rsid w:val="00577513"/>
    <w:rsid w:val="0057751A"/>
    <w:rsid w:val="005801FB"/>
    <w:rsid w:val="0058258B"/>
    <w:rsid w:val="0058433B"/>
    <w:rsid w:val="00584BB8"/>
    <w:rsid w:val="00584D1B"/>
    <w:rsid w:val="00586D19"/>
    <w:rsid w:val="00592D74"/>
    <w:rsid w:val="00593907"/>
    <w:rsid w:val="00595FAE"/>
    <w:rsid w:val="00597053"/>
    <w:rsid w:val="005A100B"/>
    <w:rsid w:val="005B3471"/>
    <w:rsid w:val="005C117C"/>
    <w:rsid w:val="005C5560"/>
    <w:rsid w:val="005C6631"/>
    <w:rsid w:val="005C754F"/>
    <w:rsid w:val="005D0375"/>
    <w:rsid w:val="005D2E50"/>
    <w:rsid w:val="005D428F"/>
    <w:rsid w:val="005D463C"/>
    <w:rsid w:val="005D4654"/>
    <w:rsid w:val="005E062F"/>
    <w:rsid w:val="005E2C44"/>
    <w:rsid w:val="005E4174"/>
    <w:rsid w:val="005E5BAA"/>
    <w:rsid w:val="005E5EAB"/>
    <w:rsid w:val="005E696D"/>
    <w:rsid w:val="005F54B1"/>
    <w:rsid w:val="005F73ED"/>
    <w:rsid w:val="00601789"/>
    <w:rsid w:val="006068D1"/>
    <w:rsid w:val="00611797"/>
    <w:rsid w:val="006129F1"/>
    <w:rsid w:val="00616F92"/>
    <w:rsid w:val="006200A0"/>
    <w:rsid w:val="006206E4"/>
    <w:rsid w:val="00620D45"/>
    <w:rsid w:val="00620EF0"/>
    <w:rsid w:val="00621188"/>
    <w:rsid w:val="006256C2"/>
    <w:rsid w:val="006257ED"/>
    <w:rsid w:val="00625A1A"/>
    <w:rsid w:val="00631BDC"/>
    <w:rsid w:val="0063211F"/>
    <w:rsid w:val="006338CA"/>
    <w:rsid w:val="006357F9"/>
    <w:rsid w:val="00635B07"/>
    <w:rsid w:val="0063794A"/>
    <w:rsid w:val="00637FC4"/>
    <w:rsid w:val="00644E0F"/>
    <w:rsid w:val="00651512"/>
    <w:rsid w:val="00653A97"/>
    <w:rsid w:val="0065710D"/>
    <w:rsid w:val="006608F1"/>
    <w:rsid w:val="006620FA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4BA4"/>
    <w:rsid w:val="00676E95"/>
    <w:rsid w:val="00677547"/>
    <w:rsid w:val="00677B12"/>
    <w:rsid w:val="00682B66"/>
    <w:rsid w:val="00683436"/>
    <w:rsid w:val="006850C2"/>
    <w:rsid w:val="006903DE"/>
    <w:rsid w:val="00695808"/>
    <w:rsid w:val="00696462"/>
    <w:rsid w:val="00696F32"/>
    <w:rsid w:val="006A0FC3"/>
    <w:rsid w:val="006A10B1"/>
    <w:rsid w:val="006A279A"/>
    <w:rsid w:val="006A4736"/>
    <w:rsid w:val="006A6952"/>
    <w:rsid w:val="006B0F6C"/>
    <w:rsid w:val="006B3FBF"/>
    <w:rsid w:val="006B46FB"/>
    <w:rsid w:val="006B675D"/>
    <w:rsid w:val="006B7065"/>
    <w:rsid w:val="006B7BE5"/>
    <w:rsid w:val="006C4F58"/>
    <w:rsid w:val="006C57F4"/>
    <w:rsid w:val="006C7602"/>
    <w:rsid w:val="006D0DFB"/>
    <w:rsid w:val="006D1301"/>
    <w:rsid w:val="006D15BB"/>
    <w:rsid w:val="006D20A5"/>
    <w:rsid w:val="006D296A"/>
    <w:rsid w:val="006D3CAA"/>
    <w:rsid w:val="006D5C80"/>
    <w:rsid w:val="006E21FB"/>
    <w:rsid w:val="006E2FE8"/>
    <w:rsid w:val="006E68B6"/>
    <w:rsid w:val="006F17D0"/>
    <w:rsid w:val="006F4CAB"/>
    <w:rsid w:val="006F4DE9"/>
    <w:rsid w:val="006F6017"/>
    <w:rsid w:val="006F749C"/>
    <w:rsid w:val="00700818"/>
    <w:rsid w:val="00701C41"/>
    <w:rsid w:val="0070436F"/>
    <w:rsid w:val="007062AD"/>
    <w:rsid w:val="00706843"/>
    <w:rsid w:val="00706BEB"/>
    <w:rsid w:val="007128A5"/>
    <w:rsid w:val="00713ECA"/>
    <w:rsid w:val="00714B06"/>
    <w:rsid w:val="00716855"/>
    <w:rsid w:val="00721820"/>
    <w:rsid w:val="00722C12"/>
    <w:rsid w:val="00726E44"/>
    <w:rsid w:val="00733E7D"/>
    <w:rsid w:val="007345A8"/>
    <w:rsid w:val="00736D0B"/>
    <w:rsid w:val="00740EDA"/>
    <w:rsid w:val="00743A68"/>
    <w:rsid w:val="00745645"/>
    <w:rsid w:val="0074589B"/>
    <w:rsid w:val="007479A0"/>
    <w:rsid w:val="0075215F"/>
    <w:rsid w:val="007546A1"/>
    <w:rsid w:val="00755249"/>
    <w:rsid w:val="007558B8"/>
    <w:rsid w:val="00757D45"/>
    <w:rsid w:val="0076041E"/>
    <w:rsid w:val="007606E4"/>
    <w:rsid w:val="00761D1E"/>
    <w:rsid w:val="00764385"/>
    <w:rsid w:val="00764578"/>
    <w:rsid w:val="00765E39"/>
    <w:rsid w:val="00766619"/>
    <w:rsid w:val="00766981"/>
    <w:rsid w:val="00770A49"/>
    <w:rsid w:val="007714E9"/>
    <w:rsid w:val="0077317C"/>
    <w:rsid w:val="00780D6A"/>
    <w:rsid w:val="0078325C"/>
    <w:rsid w:val="00790325"/>
    <w:rsid w:val="007909A0"/>
    <w:rsid w:val="00792342"/>
    <w:rsid w:val="007949FB"/>
    <w:rsid w:val="00794CB8"/>
    <w:rsid w:val="00794F8C"/>
    <w:rsid w:val="00795E36"/>
    <w:rsid w:val="00796A60"/>
    <w:rsid w:val="00796CAA"/>
    <w:rsid w:val="007977A8"/>
    <w:rsid w:val="007A23B3"/>
    <w:rsid w:val="007A36AB"/>
    <w:rsid w:val="007A588B"/>
    <w:rsid w:val="007B07E8"/>
    <w:rsid w:val="007B1077"/>
    <w:rsid w:val="007B19B8"/>
    <w:rsid w:val="007B1C69"/>
    <w:rsid w:val="007B3028"/>
    <w:rsid w:val="007B4A57"/>
    <w:rsid w:val="007B4B61"/>
    <w:rsid w:val="007B512A"/>
    <w:rsid w:val="007B6ED6"/>
    <w:rsid w:val="007C2097"/>
    <w:rsid w:val="007C7D05"/>
    <w:rsid w:val="007D183A"/>
    <w:rsid w:val="007D204C"/>
    <w:rsid w:val="007D2719"/>
    <w:rsid w:val="007D386F"/>
    <w:rsid w:val="007D6719"/>
    <w:rsid w:val="007D6A07"/>
    <w:rsid w:val="007E047E"/>
    <w:rsid w:val="007E076A"/>
    <w:rsid w:val="007E172E"/>
    <w:rsid w:val="007E2958"/>
    <w:rsid w:val="007E71D3"/>
    <w:rsid w:val="007F0B94"/>
    <w:rsid w:val="007F128E"/>
    <w:rsid w:val="007F27A5"/>
    <w:rsid w:val="007F58E4"/>
    <w:rsid w:val="007F6A1A"/>
    <w:rsid w:val="007F7259"/>
    <w:rsid w:val="00802F69"/>
    <w:rsid w:val="00802F8D"/>
    <w:rsid w:val="008032B4"/>
    <w:rsid w:val="008040A8"/>
    <w:rsid w:val="008045DA"/>
    <w:rsid w:val="00804E39"/>
    <w:rsid w:val="00810559"/>
    <w:rsid w:val="00811924"/>
    <w:rsid w:val="00812266"/>
    <w:rsid w:val="00812B14"/>
    <w:rsid w:val="00814BB5"/>
    <w:rsid w:val="008176EA"/>
    <w:rsid w:val="00820EB6"/>
    <w:rsid w:val="00822DF9"/>
    <w:rsid w:val="008230A6"/>
    <w:rsid w:val="00823307"/>
    <w:rsid w:val="00823421"/>
    <w:rsid w:val="00823E6D"/>
    <w:rsid w:val="00825972"/>
    <w:rsid w:val="0082678D"/>
    <w:rsid w:val="008279FA"/>
    <w:rsid w:val="00830D86"/>
    <w:rsid w:val="00831DA4"/>
    <w:rsid w:val="008324B5"/>
    <w:rsid w:val="00833C03"/>
    <w:rsid w:val="00833F2C"/>
    <w:rsid w:val="00835C47"/>
    <w:rsid w:val="00836AED"/>
    <w:rsid w:val="008406AF"/>
    <w:rsid w:val="00842006"/>
    <w:rsid w:val="0084291C"/>
    <w:rsid w:val="00844C8E"/>
    <w:rsid w:val="00845BF9"/>
    <w:rsid w:val="00845D05"/>
    <w:rsid w:val="008476B6"/>
    <w:rsid w:val="00850DF8"/>
    <w:rsid w:val="008511B3"/>
    <w:rsid w:val="008556C6"/>
    <w:rsid w:val="00861A1B"/>
    <w:rsid w:val="008626E7"/>
    <w:rsid w:val="0086481F"/>
    <w:rsid w:val="00865006"/>
    <w:rsid w:val="00865D9B"/>
    <w:rsid w:val="00870EE7"/>
    <w:rsid w:val="00875FAD"/>
    <w:rsid w:val="00876579"/>
    <w:rsid w:val="00882685"/>
    <w:rsid w:val="0088431B"/>
    <w:rsid w:val="00884435"/>
    <w:rsid w:val="008846A1"/>
    <w:rsid w:val="00884F06"/>
    <w:rsid w:val="00885F55"/>
    <w:rsid w:val="0088636A"/>
    <w:rsid w:val="008863B9"/>
    <w:rsid w:val="00892F8D"/>
    <w:rsid w:val="00894258"/>
    <w:rsid w:val="00895645"/>
    <w:rsid w:val="008A00AB"/>
    <w:rsid w:val="008A02B4"/>
    <w:rsid w:val="008A398F"/>
    <w:rsid w:val="008A45A6"/>
    <w:rsid w:val="008A7D12"/>
    <w:rsid w:val="008B0D5C"/>
    <w:rsid w:val="008B12D0"/>
    <w:rsid w:val="008B2AC1"/>
    <w:rsid w:val="008B4673"/>
    <w:rsid w:val="008C46B5"/>
    <w:rsid w:val="008D1A3D"/>
    <w:rsid w:val="008D1FCB"/>
    <w:rsid w:val="008D4073"/>
    <w:rsid w:val="008D72B5"/>
    <w:rsid w:val="008D74B0"/>
    <w:rsid w:val="008D7B6B"/>
    <w:rsid w:val="008E45C8"/>
    <w:rsid w:val="008E7744"/>
    <w:rsid w:val="008F19B1"/>
    <w:rsid w:val="008F1FCD"/>
    <w:rsid w:val="008F3789"/>
    <w:rsid w:val="008F686C"/>
    <w:rsid w:val="008F6E1C"/>
    <w:rsid w:val="0090172B"/>
    <w:rsid w:val="00905C56"/>
    <w:rsid w:val="00906E1D"/>
    <w:rsid w:val="009100C4"/>
    <w:rsid w:val="009108B6"/>
    <w:rsid w:val="009129CF"/>
    <w:rsid w:val="00913F2E"/>
    <w:rsid w:val="0091467C"/>
    <w:rsid w:val="009148DE"/>
    <w:rsid w:val="00915338"/>
    <w:rsid w:val="009201F8"/>
    <w:rsid w:val="00922F40"/>
    <w:rsid w:val="00925345"/>
    <w:rsid w:val="00925B78"/>
    <w:rsid w:val="00925FBE"/>
    <w:rsid w:val="009266A4"/>
    <w:rsid w:val="00930EDA"/>
    <w:rsid w:val="009313F0"/>
    <w:rsid w:val="009325AD"/>
    <w:rsid w:val="00932D17"/>
    <w:rsid w:val="009346A1"/>
    <w:rsid w:val="009402B2"/>
    <w:rsid w:val="00941E1C"/>
    <w:rsid w:val="00941E30"/>
    <w:rsid w:val="00942FEA"/>
    <w:rsid w:val="00944418"/>
    <w:rsid w:val="00946A31"/>
    <w:rsid w:val="00950076"/>
    <w:rsid w:val="009505BF"/>
    <w:rsid w:val="0095517F"/>
    <w:rsid w:val="00957A4D"/>
    <w:rsid w:val="00962754"/>
    <w:rsid w:val="00964EB5"/>
    <w:rsid w:val="009653E7"/>
    <w:rsid w:val="009657D6"/>
    <w:rsid w:val="0097192F"/>
    <w:rsid w:val="0097248E"/>
    <w:rsid w:val="00975E55"/>
    <w:rsid w:val="00977460"/>
    <w:rsid w:val="009777D9"/>
    <w:rsid w:val="00977FA5"/>
    <w:rsid w:val="00980256"/>
    <w:rsid w:val="0098106F"/>
    <w:rsid w:val="0098389B"/>
    <w:rsid w:val="00986075"/>
    <w:rsid w:val="00991B88"/>
    <w:rsid w:val="00996413"/>
    <w:rsid w:val="00996F38"/>
    <w:rsid w:val="0099710E"/>
    <w:rsid w:val="009A27D0"/>
    <w:rsid w:val="009A52CA"/>
    <w:rsid w:val="009A5753"/>
    <w:rsid w:val="009A579D"/>
    <w:rsid w:val="009B005F"/>
    <w:rsid w:val="009B2EB0"/>
    <w:rsid w:val="009B32AA"/>
    <w:rsid w:val="009B3F88"/>
    <w:rsid w:val="009B615B"/>
    <w:rsid w:val="009C0334"/>
    <w:rsid w:val="009C3395"/>
    <w:rsid w:val="009C3CD7"/>
    <w:rsid w:val="009D04E2"/>
    <w:rsid w:val="009D27B2"/>
    <w:rsid w:val="009D34AD"/>
    <w:rsid w:val="009D5640"/>
    <w:rsid w:val="009D5F7D"/>
    <w:rsid w:val="009D655B"/>
    <w:rsid w:val="009D78F7"/>
    <w:rsid w:val="009E05ED"/>
    <w:rsid w:val="009E1EA8"/>
    <w:rsid w:val="009E238E"/>
    <w:rsid w:val="009E3297"/>
    <w:rsid w:val="009E4CD9"/>
    <w:rsid w:val="009E5C3D"/>
    <w:rsid w:val="009E614B"/>
    <w:rsid w:val="009E7772"/>
    <w:rsid w:val="009E7F24"/>
    <w:rsid w:val="009F043F"/>
    <w:rsid w:val="009F2530"/>
    <w:rsid w:val="009F34DC"/>
    <w:rsid w:val="009F3BB8"/>
    <w:rsid w:val="009F3F64"/>
    <w:rsid w:val="009F483F"/>
    <w:rsid w:val="009F675C"/>
    <w:rsid w:val="009F734F"/>
    <w:rsid w:val="009F7749"/>
    <w:rsid w:val="00A00FFB"/>
    <w:rsid w:val="00A0125F"/>
    <w:rsid w:val="00A01622"/>
    <w:rsid w:val="00A020B7"/>
    <w:rsid w:val="00A1099A"/>
    <w:rsid w:val="00A1552E"/>
    <w:rsid w:val="00A21B8F"/>
    <w:rsid w:val="00A246B6"/>
    <w:rsid w:val="00A27675"/>
    <w:rsid w:val="00A27B9E"/>
    <w:rsid w:val="00A30CBB"/>
    <w:rsid w:val="00A32F17"/>
    <w:rsid w:val="00A36167"/>
    <w:rsid w:val="00A40875"/>
    <w:rsid w:val="00A40DB6"/>
    <w:rsid w:val="00A41BE4"/>
    <w:rsid w:val="00A443A8"/>
    <w:rsid w:val="00A44A67"/>
    <w:rsid w:val="00A47E70"/>
    <w:rsid w:val="00A50CF0"/>
    <w:rsid w:val="00A51D78"/>
    <w:rsid w:val="00A5415C"/>
    <w:rsid w:val="00A55133"/>
    <w:rsid w:val="00A5740C"/>
    <w:rsid w:val="00A619D4"/>
    <w:rsid w:val="00A67A21"/>
    <w:rsid w:val="00A67D73"/>
    <w:rsid w:val="00A737DC"/>
    <w:rsid w:val="00A75A45"/>
    <w:rsid w:val="00A7671C"/>
    <w:rsid w:val="00A7748C"/>
    <w:rsid w:val="00A817C5"/>
    <w:rsid w:val="00A82270"/>
    <w:rsid w:val="00A83450"/>
    <w:rsid w:val="00A86C3A"/>
    <w:rsid w:val="00A9230D"/>
    <w:rsid w:val="00A92AFF"/>
    <w:rsid w:val="00A95495"/>
    <w:rsid w:val="00A95A7B"/>
    <w:rsid w:val="00A97776"/>
    <w:rsid w:val="00AA04F9"/>
    <w:rsid w:val="00AA080C"/>
    <w:rsid w:val="00AA2CBC"/>
    <w:rsid w:val="00AB05C9"/>
    <w:rsid w:val="00AB0793"/>
    <w:rsid w:val="00AB14AE"/>
    <w:rsid w:val="00AB1945"/>
    <w:rsid w:val="00AB2828"/>
    <w:rsid w:val="00AB3250"/>
    <w:rsid w:val="00AB51AF"/>
    <w:rsid w:val="00AC0946"/>
    <w:rsid w:val="00AC28B6"/>
    <w:rsid w:val="00AC4076"/>
    <w:rsid w:val="00AC5820"/>
    <w:rsid w:val="00AC5EDE"/>
    <w:rsid w:val="00AD035A"/>
    <w:rsid w:val="00AD0BEB"/>
    <w:rsid w:val="00AD1CD8"/>
    <w:rsid w:val="00AD4DE7"/>
    <w:rsid w:val="00AD5F29"/>
    <w:rsid w:val="00AD664F"/>
    <w:rsid w:val="00AE042D"/>
    <w:rsid w:val="00AE2245"/>
    <w:rsid w:val="00AE44F5"/>
    <w:rsid w:val="00AE5718"/>
    <w:rsid w:val="00AE61E1"/>
    <w:rsid w:val="00AE6BD2"/>
    <w:rsid w:val="00AF125B"/>
    <w:rsid w:val="00AF28C7"/>
    <w:rsid w:val="00AF3E8D"/>
    <w:rsid w:val="00AF5850"/>
    <w:rsid w:val="00AF6F1D"/>
    <w:rsid w:val="00AF70EC"/>
    <w:rsid w:val="00AF7F8E"/>
    <w:rsid w:val="00B00ED3"/>
    <w:rsid w:val="00B02235"/>
    <w:rsid w:val="00B026EA"/>
    <w:rsid w:val="00B04A9E"/>
    <w:rsid w:val="00B054F1"/>
    <w:rsid w:val="00B06FE9"/>
    <w:rsid w:val="00B10E97"/>
    <w:rsid w:val="00B133C1"/>
    <w:rsid w:val="00B153F0"/>
    <w:rsid w:val="00B15494"/>
    <w:rsid w:val="00B157AD"/>
    <w:rsid w:val="00B15F31"/>
    <w:rsid w:val="00B172DD"/>
    <w:rsid w:val="00B22DC8"/>
    <w:rsid w:val="00B23A0E"/>
    <w:rsid w:val="00B240CF"/>
    <w:rsid w:val="00B249BA"/>
    <w:rsid w:val="00B258BB"/>
    <w:rsid w:val="00B2775A"/>
    <w:rsid w:val="00B302B8"/>
    <w:rsid w:val="00B32A45"/>
    <w:rsid w:val="00B33AB0"/>
    <w:rsid w:val="00B33E19"/>
    <w:rsid w:val="00B34401"/>
    <w:rsid w:val="00B34D3F"/>
    <w:rsid w:val="00B3643E"/>
    <w:rsid w:val="00B3783C"/>
    <w:rsid w:val="00B41E2E"/>
    <w:rsid w:val="00B42A07"/>
    <w:rsid w:val="00B4311F"/>
    <w:rsid w:val="00B45E98"/>
    <w:rsid w:val="00B468A5"/>
    <w:rsid w:val="00B46A40"/>
    <w:rsid w:val="00B47057"/>
    <w:rsid w:val="00B47295"/>
    <w:rsid w:val="00B50AEF"/>
    <w:rsid w:val="00B50EB5"/>
    <w:rsid w:val="00B54A63"/>
    <w:rsid w:val="00B54B8E"/>
    <w:rsid w:val="00B558DE"/>
    <w:rsid w:val="00B60B2A"/>
    <w:rsid w:val="00B61A04"/>
    <w:rsid w:val="00B62250"/>
    <w:rsid w:val="00B65225"/>
    <w:rsid w:val="00B66187"/>
    <w:rsid w:val="00B66595"/>
    <w:rsid w:val="00B666BC"/>
    <w:rsid w:val="00B67B97"/>
    <w:rsid w:val="00B71594"/>
    <w:rsid w:val="00B73775"/>
    <w:rsid w:val="00B74FDB"/>
    <w:rsid w:val="00B758D4"/>
    <w:rsid w:val="00B771EC"/>
    <w:rsid w:val="00B809C0"/>
    <w:rsid w:val="00B8219B"/>
    <w:rsid w:val="00B838C0"/>
    <w:rsid w:val="00B85900"/>
    <w:rsid w:val="00B86533"/>
    <w:rsid w:val="00B92C7A"/>
    <w:rsid w:val="00B95FEC"/>
    <w:rsid w:val="00B968C8"/>
    <w:rsid w:val="00B97EB4"/>
    <w:rsid w:val="00BA2694"/>
    <w:rsid w:val="00BA3447"/>
    <w:rsid w:val="00BA3EC5"/>
    <w:rsid w:val="00BA4DA3"/>
    <w:rsid w:val="00BA51D9"/>
    <w:rsid w:val="00BA5220"/>
    <w:rsid w:val="00BA575C"/>
    <w:rsid w:val="00BB04B5"/>
    <w:rsid w:val="00BB1445"/>
    <w:rsid w:val="00BB1FA2"/>
    <w:rsid w:val="00BB5125"/>
    <w:rsid w:val="00BB5DFC"/>
    <w:rsid w:val="00BB738D"/>
    <w:rsid w:val="00BC2B25"/>
    <w:rsid w:val="00BC374B"/>
    <w:rsid w:val="00BC6482"/>
    <w:rsid w:val="00BC79EE"/>
    <w:rsid w:val="00BC7BCA"/>
    <w:rsid w:val="00BD1740"/>
    <w:rsid w:val="00BD1AE5"/>
    <w:rsid w:val="00BD279D"/>
    <w:rsid w:val="00BD6BB8"/>
    <w:rsid w:val="00BE17A6"/>
    <w:rsid w:val="00BE3054"/>
    <w:rsid w:val="00BE317F"/>
    <w:rsid w:val="00BE3729"/>
    <w:rsid w:val="00BE6C63"/>
    <w:rsid w:val="00BF236D"/>
    <w:rsid w:val="00BF2FA8"/>
    <w:rsid w:val="00BF3FF3"/>
    <w:rsid w:val="00BF5C39"/>
    <w:rsid w:val="00C030F5"/>
    <w:rsid w:val="00C04963"/>
    <w:rsid w:val="00C050D2"/>
    <w:rsid w:val="00C071A5"/>
    <w:rsid w:val="00C1081E"/>
    <w:rsid w:val="00C14051"/>
    <w:rsid w:val="00C20A0D"/>
    <w:rsid w:val="00C21985"/>
    <w:rsid w:val="00C229A8"/>
    <w:rsid w:val="00C27057"/>
    <w:rsid w:val="00C27D9B"/>
    <w:rsid w:val="00C30D77"/>
    <w:rsid w:val="00C31F99"/>
    <w:rsid w:val="00C320CA"/>
    <w:rsid w:val="00C32BCB"/>
    <w:rsid w:val="00C34654"/>
    <w:rsid w:val="00C34F87"/>
    <w:rsid w:val="00C411DC"/>
    <w:rsid w:val="00C42D57"/>
    <w:rsid w:val="00C52CC7"/>
    <w:rsid w:val="00C554B5"/>
    <w:rsid w:val="00C5645D"/>
    <w:rsid w:val="00C56D59"/>
    <w:rsid w:val="00C60B38"/>
    <w:rsid w:val="00C6316D"/>
    <w:rsid w:val="00C64748"/>
    <w:rsid w:val="00C66BA2"/>
    <w:rsid w:val="00C716BF"/>
    <w:rsid w:val="00C724EB"/>
    <w:rsid w:val="00C728A6"/>
    <w:rsid w:val="00C76E54"/>
    <w:rsid w:val="00C859FE"/>
    <w:rsid w:val="00C85DB9"/>
    <w:rsid w:val="00C864DE"/>
    <w:rsid w:val="00C917C0"/>
    <w:rsid w:val="00C91D4D"/>
    <w:rsid w:val="00C91D7B"/>
    <w:rsid w:val="00C92106"/>
    <w:rsid w:val="00C955C3"/>
    <w:rsid w:val="00C95985"/>
    <w:rsid w:val="00CA0180"/>
    <w:rsid w:val="00CA0A5F"/>
    <w:rsid w:val="00CA29F9"/>
    <w:rsid w:val="00CA2B10"/>
    <w:rsid w:val="00CA36DB"/>
    <w:rsid w:val="00CA5014"/>
    <w:rsid w:val="00CA7F02"/>
    <w:rsid w:val="00CB0095"/>
    <w:rsid w:val="00CB7034"/>
    <w:rsid w:val="00CC0F64"/>
    <w:rsid w:val="00CC1B43"/>
    <w:rsid w:val="00CC26CE"/>
    <w:rsid w:val="00CC5026"/>
    <w:rsid w:val="00CC6208"/>
    <w:rsid w:val="00CC6570"/>
    <w:rsid w:val="00CC68D0"/>
    <w:rsid w:val="00CD082F"/>
    <w:rsid w:val="00CD3D97"/>
    <w:rsid w:val="00CD62F4"/>
    <w:rsid w:val="00CD7EB8"/>
    <w:rsid w:val="00CE0B91"/>
    <w:rsid w:val="00CE25FD"/>
    <w:rsid w:val="00CE3D7D"/>
    <w:rsid w:val="00CE5D01"/>
    <w:rsid w:val="00CE7708"/>
    <w:rsid w:val="00CE7982"/>
    <w:rsid w:val="00CF13E0"/>
    <w:rsid w:val="00CF496A"/>
    <w:rsid w:val="00CF5213"/>
    <w:rsid w:val="00CF5AE6"/>
    <w:rsid w:val="00CF5B42"/>
    <w:rsid w:val="00CF6A10"/>
    <w:rsid w:val="00CF6D70"/>
    <w:rsid w:val="00CF6DD0"/>
    <w:rsid w:val="00D02AC1"/>
    <w:rsid w:val="00D02E42"/>
    <w:rsid w:val="00D03F9A"/>
    <w:rsid w:val="00D062B1"/>
    <w:rsid w:val="00D068E5"/>
    <w:rsid w:val="00D06D51"/>
    <w:rsid w:val="00D10E87"/>
    <w:rsid w:val="00D12EB0"/>
    <w:rsid w:val="00D15B20"/>
    <w:rsid w:val="00D214FB"/>
    <w:rsid w:val="00D21F7D"/>
    <w:rsid w:val="00D24458"/>
    <w:rsid w:val="00D24991"/>
    <w:rsid w:val="00D25F4C"/>
    <w:rsid w:val="00D27A9B"/>
    <w:rsid w:val="00D27E87"/>
    <w:rsid w:val="00D3348E"/>
    <w:rsid w:val="00D34099"/>
    <w:rsid w:val="00D37EA5"/>
    <w:rsid w:val="00D40AEE"/>
    <w:rsid w:val="00D4146E"/>
    <w:rsid w:val="00D42BB5"/>
    <w:rsid w:val="00D50255"/>
    <w:rsid w:val="00D61580"/>
    <w:rsid w:val="00D61CC8"/>
    <w:rsid w:val="00D63E5F"/>
    <w:rsid w:val="00D6433E"/>
    <w:rsid w:val="00D66520"/>
    <w:rsid w:val="00D669F2"/>
    <w:rsid w:val="00D71130"/>
    <w:rsid w:val="00D7162D"/>
    <w:rsid w:val="00D76FB4"/>
    <w:rsid w:val="00D77877"/>
    <w:rsid w:val="00D80A05"/>
    <w:rsid w:val="00D80E9A"/>
    <w:rsid w:val="00D81319"/>
    <w:rsid w:val="00D81EB3"/>
    <w:rsid w:val="00D82325"/>
    <w:rsid w:val="00D836F1"/>
    <w:rsid w:val="00D86AD4"/>
    <w:rsid w:val="00D87D67"/>
    <w:rsid w:val="00D90371"/>
    <w:rsid w:val="00D915AB"/>
    <w:rsid w:val="00D942FB"/>
    <w:rsid w:val="00D9543D"/>
    <w:rsid w:val="00DA023F"/>
    <w:rsid w:val="00DA59B7"/>
    <w:rsid w:val="00DA7460"/>
    <w:rsid w:val="00DA746E"/>
    <w:rsid w:val="00DA7C88"/>
    <w:rsid w:val="00DB1F7B"/>
    <w:rsid w:val="00DC1D56"/>
    <w:rsid w:val="00DC535A"/>
    <w:rsid w:val="00DC582D"/>
    <w:rsid w:val="00DD1AEB"/>
    <w:rsid w:val="00DD46F4"/>
    <w:rsid w:val="00DD4B07"/>
    <w:rsid w:val="00DD5EEE"/>
    <w:rsid w:val="00DE047D"/>
    <w:rsid w:val="00DE22C5"/>
    <w:rsid w:val="00DE28B3"/>
    <w:rsid w:val="00DE34CF"/>
    <w:rsid w:val="00DE4919"/>
    <w:rsid w:val="00DE678C"/>
    <w:rsid w:val="00DE6E58"/>
    <w:rsid w:val="00DE6EF1"/>
    <w:rsid w:val="00DE71D0"/>
    <w:rsid w:val="00DF3F19"/>
    <w:rsid w:val="00E01C56"/>
    <w:rsid w:val="00E0244C"/>
    <w:rsid w:val="00E13F3D"/>
    <w:rsid w:val="00E144B6"/>
    <w:rsid w:val="00E157AD"/>
    <w:rsid w:val="00E163B6"/>
    <w:rsid w:val="00E1713C"/>
    <w:rsid w:val="00E17292"/>
    <w:rsid w:val="00E2259E"/>
    <w:rsid w:val="00E23E8E"/>
    <w:rsid w:val="00E24530"/>
    <w:rsid w:val="00E2590D"/>
    <w:rsid w:val="00E264D8"/>
    <w:rsid w:val="00E27927"/>
    <w:rsid w:val="00E32EF0"/>
    <w:rsid w:val="00E33753"/>
    <w:rsid w:val="00E34898"/>
    <w:rsid w:val="00E37983"/>
    <w:rsid w:val="00E42B16"/>
    <w:rsid w:val="00E4311D"/>
    <w:rsid w:val="00E43C6C"/>
    <w:rsid w:val="00E44786"/>
    <w:rsid w:val="00E474B4"/>
    <w:rsid w:val="00E534FF"/>
    <w:rsid w:val="00E566F4"/>
    <w:rsid w:val="00E62145"/>
    <w:rsid w:val="00E62EA2"/>
    <w:rsid w:val="00E63C57"/>
    <w:rsid w:val="00E665E6"/>
    <w:rsid w:val="00E666AB"/>
    <w:rsid w:val="00E67D58"/>
    <w:rsid w:val="00E72E76"/>
    <w:rsid w:val="00E744F6"/>
    <w:rsid w:val="00E764A5"/>
    <w:rsid w:val="00E814C0"/>
    <w:rsid w:val="00E819E9"/>
    <w:rsid w:val="00E912C3"/>
    <w:rsid w:val="00E91BEC"/>
    <w:rsid w:val="00E9217D"/>
    <w:rsid w:val="00E93D1A"/>
    <w:rsid w:val="00EA0541"/>
    <w:rsid w:val="00EA1D77"/>
    <w:rsid w:val="00EA713E"/>
    <w:rsid w:val="00EB09B7"/>
    <w:rsid w:val="00EB437C"/>
    <w:rsid w:val="00EB7BC2"/>
    <w:rsid w:val="00EB7DEE"/>
    <w:rsid w:val="00EC1974"/>
    <w:rsid w:val="00ED2AA1"/>
    <w:rsid w:val="00ED41C6"/>
    <w:rsid w:val="00ED50FD"/>
    <w:rsid w:val="00ED56FA"/>
    <w:rsid w:val="00ED597E"/>
    <w:rsid w:val="00ED6EBF"/>
    <w:rsid w:val="00EE046C"/>
    <w:rsid w:val="00EE0A97"/>
    <w:rsid w:val="00EE42D2"/>
    <w:rsid w:val="00EE46CF"/>
    <w:rsid w:val="00EE5D0A"/>
    <w:rsid w:val="00EE692B"/>
    <w:rsid w:val="00EE7D7C"/>
    <w:rsid w:val="00EF1ACF"/>
    <w:rsid w:val="00EF21A8"/>
    <w:rsid w:val="00EF4CFD"/>
    <w:rsid w:val="00F0043E"/>
    <w:rsid w:val="00F01A3C"/>
    <w:rsid w:val="00F039FB"/>
    <w:rsid w:val="00F04062"/>
    <w:rsid w:val="00F043F0"/>
    <w:rsid w:val="00F05BBE"/>
    <w:rsid w:val="00F07200"/>
    <w:rsid w:val="00F077BB"/>
    <w:rsid w:val="00F104C0"/>
    <w:rsid w:val="00F11CFC"/>
    <w:rsid w:val="00F13411"/>
    <w:rsid w:val="00F139E3"/>
    <w:rsid w:val="00F143F5"/>
    <w:rsid w:val="00F2104B"/>
    <w:rsid w:val="00F220AC"/>
    <w:rsid w:val="00F22154"/>
    <w:rsid w:val="00F25D98"/>
    <w:rsid w:val="00F2783F"/>
    <w:rsid w:val="00F300FB"/>
    <w:rsid w:val="00F341FE"/>
    <w:rsid w:val="00F357B1"/>
    <w:rsid w:val="00F35953"/>
    <w:rsid w:val="00F363D0"/>
    <w:rsid w:val="00F36497"/>
    <w:rsid w:val="00F4014D"/>
    <w:rsid w:val="00F41226"/>
    <w:rsid w:val="00F447DD"/>
    <w:rsid w:val="00F44C80"/>
    <w:rsid w:val="00F5067D"/>
    <w:rsid w:val="00F53EF4"/>
    <w:rsid w:val="00F540C9"/>
    <w:rsid w:val="00F558CD"/>
    <w:rsid w:val="00F55B63"/>
    <w:rsid w:val="00F564D9"/>
    <w:rsid w:val="00F5755B"/>
    <w:rsid w:val="00F621F1"/>
    <w:rsid w:val="00F64F92"/>
    <w:rsid w:val="00F673F1"/>
    <w:rsid w:val="00F6775F"/>
    <w:rsid w:val="00F67CAC"/>
    <w:rsid w:val="00F70C78"/>
    <w:rsid w:val="00F71844"/>
    <w:rsid w:val="00F72B26"/>
    <w:rsid w:val="00F76A47"/>
    <w:rsid w:val="00F7702D"/>
    <w:rsid w:val="00F804FC"/>
    <w:rsid w:val="00F84979"/>
    <w:rsid w:val="00F87339"/>
    <w:rsid w:val="00F915F4"/>
    <w:rsid w:val="00F93A59"/>
    <w:rsid w:val="00F94C23"/>
    <w:rsid w:val="00F94CBD"/>
    <w:rsid w:val="00F955E2"/>
    <w:rsid w:val="00F95FF1"/>
    <w:rsid w:val="00FA11EF"/>
    <w:rsid w:val="00FA2361"/>
    <w:rsid w:val="00FB13DF"/>
    <w:rsid w:val="00FB1D33"/>
    <w:rsid w:val="00FB37C8"/>
    <w:rsid w:val="00FB4FB0"/>
    <w:rsid w:val="00FB6386"/>
    <w:rsid w:val="00FB6443"/>
    <w:rsid w:val="00FB6C8E"/>
    <w:rsid w:val="00FB7EF0"/>
    <w:rsid w:val="00FC3949"/>
    <w:rsid w:val="00FC4582"/>
    <w:rsid w:val="00FC6C0F"/>
    <w:rsid w:val="00FD1E8B"/>
    <w:rsid w:val="00FD4430"/>
    <w:rsid w:val="00FD661A"/>
    <w:rsid w:val="00FD774D"/>
    <w:rsid w:val="00FE096C"/>
    <w:rsid w:val="00FF088E"/>
    <w:rsid w:val="00FF19E1"/>
    <w:rsid w:val="00FF3F6D"/>
    <w:rsid w:val="00FF6E2C"/>
    <w:rsid w:val="00FF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link w:val="af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4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af4">
    <w:name w:val="Body Text"/>
    <w:basedOn w:val="a"/>
    <w:link w:val="af5"/>
    <w:unhideWhenUsed/>
    <w:rsid w:val="00442061"/>
    <w:pPr>
      <w:spacing w:after="120"/>
    </w:pPr>
  </w:style>
  <w:style w:type="character" w:customStyle="1" w:styleId="af5">
    <w:name w:val="本文 (文字)"/>
    <w:basedOn w:val="a0"/>
    <w:link w:val="af4"/>
    <w:rsid w:val="00442061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コメント文字列 (文字)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6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6">
    <w:name w:val="Title"/>
    <w:basedOn w:val="a"/>
    <w:next w:val="a"/>
    <w:link w:val="af7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7">
    <w:name w:val="表題 (文字)"/>
    <w:basedOn w:val="a0"/>
    <w:link w:val="af6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4">
    <w:name w:val="未解決のメンション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af8">
    <w:name w:val="Revision"/>
    <w:hidden/>
    <w:uiPriority w:val="99"/>
    <w:semiHidden/>
    <w:rsid w:val="000F4767"/>
    <w:rPr>
      <w:rFonts w:ascii="Times New Roman" w:hAnsi="Times New Roman"/>
      <w:lang w:val="en-GB" w:eastAsia="en-US"/>
    </w:rPr>
  </w:style>
  <w:style w:type="character" w:customStyle="1" w:styleId="af2">
    <w:name w:val="見出しマップ (文字)"/>
    <w:link w:val="af1"/>
    <w:rsid w:val="00482D3E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9E807255E0E5D47AA1CDD8336C09E4A" ma:contentTypeVersion="13" ma:contentTypeDescription="新しいドキュメントを作成します。" ma:contentTypeScope="" ma:versionID="0c0ec15893342b1c362aedb2d38b9f4b">
  <xsd:schema xmlns:xsd="http://www.w3.org/2001/XMLSchema" xmlns:xs="http://www.w3.org/2001/XMLSchema" xmlns:p="http://schemas.microsoft.com/office/2006/metadata/properties" xmlns:ns2="0d372cfa-f4a1-41f4-a9fc-dd43c33d4c84" xmlns:ns3="6cae6489-0097-4ad0-b3c5-7e5340a69b25" targetNamespace="http://schemas.microsoft.com/office/2006/metadata/properties" ma:root="true" ma:fieldsID="6bda7e1728b2ed15890270ab0e057af9" ns2:_="" ns3:_="">
    <xsd:import namespace="0d372cfa-f4a1-41f4-a9fc-dd43c33d4c84"/>
    <xsd:import namespace="6cae6489-0097-4ad0-b3c5-7e5340a69b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372cfa-f4a1-41f4-a9fc-dd43c33d4c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e6489-0097-4ad0-b3c5-7e5340a69b2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2998b2e-01f9-4274-a715-d13e747de54f}" ma:internalName="TaxCatchAll" ma:showField="CatchAllData" ma:web="6cae6489-0097-4ad0-b3c5-7e5340a69b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cae6489-0097-4ad0-b3c5-7e5340a69b25">
      <UserInfo>
        <DisplayName>標準化戦略室 メンバー</DisplayName>
        <AccountId>79</AccountId>
        <AccountType/>
      </UserInfo>
    </SharedWithUsers>
    <TaxCatchAll xmlns="6cae6489-0097-4ad0-b3c5-7e5340a69b25" xsi:nil="true"/>
    <lcf76f155ced4ddcb4097134ff3c332f xmlns="0d372cfa-f4a1-41f4-a9fc-dd43c33d4c8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88D66-63D8-4EAE-83BA-113DA1ECDD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0289EF-004F-47E6-B35D-0D8D7F7565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372cfa-f4a1-41f4-a9fc-dd43c33d4c84"/>
    <ds:schemaRef ds:uri="6cae6489-0097-4ad0-b3c5-7e5340a69b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4C31B6-0E0E-4DD4-8A8A-C2A844ECFC14}">
  <ds:schemaRefs>
    <ds:schemaRef ds:uri="http://schemas.microsoft.com/office/2006/metadata/properties"/>
    <ds:schemaRef ds:uri="http://schemas.microsoft.com/office/infopath/2007/PartnerControls"/>
    <ds:schemaRef ds:uri="6cae6489-0097-4ad0-b3c5-7e5340a69b25"/>
    <ds:schemaRef ds:uri="0d372cfa-f4a1-41f4-a9fc-dd43c33d4c84"/>
  </ds:schemaRefs>
</ds:datastoreItem>
</file>

<file path=customXml/itemProps4.xml><?xml version="1.0" encoding="utf-8"?>
<ds:datastoreItem xmlns:ds="http://schemas.openxmlformats.org/officeDocument/2006/customXml" ds:itemID="{0DC0015C-8C77-4CF5-BB54-182A1C1E2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3</Pages>
  <Words>758</Words>
  <Characters>4321</Characters>
  <Application>Microsoft Office Word</Application>
  <DocSecurity>0</DocSecurity>
  <Lines>36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KDDI_r0</cp:lastModifiedBy>
  <cp:revision>42</cp:revision>
  <cp:lastPrinted>1900-01-01T05:00:00Z</cp:lastPrinted>
  <dcterms:created xsi:type="dcterms:W3CDTF">2022-12-30T10:15:00Z</dcterms:created>
  <dcterms:modified xsi:type="dcterms:W3CDTF">2023-02-10T05:33:00Z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0x010100B9E807255E0E5D47AA1CDD8336C09E4A</vt:lpwstr>
  </property>
  <property fmtid="{D5CDD505-2E9C-101B-9397-08002B2CF9AE}" pid="22" name="MediaServiceImageTags">
    <vt:lpwstr/>
  </property>
</Properties>
</file>