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107AC896"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54</w:t>
      </w:r>
      <w:r w:rsidR="002A73F1">
        <w:rPr>
          <w:b/>
          <w:i/>
          <w:sz w:val="28"/>
        </w:rPr>
        <w:t xml:space="preserve">                                                   </w:t>
      </w:r>
      <w:r w:rsidR="002A73F1" w:rsidRPr="002A73F1">
        <w:rPr>
          <w:b/>
          <w:sz w:val="24"/>
          <w:lang w:val="en-US" w:eastAsia="zh-CN"/>
        </w:rPr>
        <w:t>S2-22</w:t>
      </w:r>
      <w:r w:rsidR="00B5690D">
        <w:rPr>
          <w:b/>
          <w:sz w:val="24"/>
          <w:lang w:val="en-US" w:eastAsia="zh-CN"/>
        </w:rPr>
        <w:t>10899</w:t>
      </w:r>
      <w:r w:rsidR="002A73F1" w:rsidRPr="002A73F1" w:rsidDel="002A73F1">
        <w:rPr>
          <w:b/>
          <w:sz w:val="24"/>
          <w:lang w:val="en-US" w:eastAsia="zh-CN"/>
        </w:rPr>
        <w:t xml:space="preserve"> </w:t>
      </w:r>
    </w:p>
    <w:p w14:paraId="76C1631A" w14:textId="48B59980" w:rsidR="004F51F6" w:rsidRPr="002A73F1" w:rsidRDefault="006B21F9" w:rsidP="002A73F1">
      <w:pPr>
        <w:rPr>
          <w:rFonts w:ascii="Arial" w:hAnsi="Arial"/>
          <w:b/>
          <w:sz w:val="24"/>
          <w:lang w:val="en-US" w:eastAsia="zh-CN"/>
        </w:rPr>
      </w:pPr>
      <w:r>
        <w:rPr>
          <w:rFonts w:ascii="Arial" w:eastAsia="Arial Unicode MS" w:hAnsi="Arial" w:cs="Arial"/>
          <w:b/>
          <w:bCs/>
          <w:sz w:val="24"/>
        </w:rPr>
        <w:t>Toulouse, November 14-18,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036E42AD" w:rsidR="004F51F6" w:rsidRDefault="00663E23" w:rsidP="00254648">
            <w:pPr>
              <w:pStyle w:val="CRCoverPage"/>
              <w:spacing w:after="0"/>
              <w:jc w:val="center"/>
              <w:rPr>
                <w:b/>
                <w:sz w:val="28"/>
                <w:lang w:val="en-US" w:eastAsia="zh-CN"/>
              </w:rPr>
            </w:pPr>
            <w:r>
              <w:rPr>
                <w:b/>
                <w:noProof/>
                <w:sz w:val="28"/>
              </w:rPr>
              <w:t>23.288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3AC6CAF3" w:rsidR="004F51F6" w:rsidRDefault="006B21F9" w:rsidP="00254648">
            <w:pPr>
              <w:pStyle w:val="CRCoverPage"/>
              <w:spacing w:after="0"/>
              <w:jc w:val="center"/>
              <w:rPr>
                <w:lang w:eastAsia="zh-CN"/>
              </w:rPr>
            </w:pPr>
            <w:r>
              <w:rPr>
                <w:b/>
                <w:sz w:val="28"/>
                <w:lang w:val="en-US" w:eastAsia="zh-CN"/>
              </w:rPr>
              <w:t>xxx</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60BBB536" w:rsidR="004F51F6" w:rsidRDefault="00663E23">
            <w:pPr>
              <w:pStyle w:val="CRCoverPage"/>
              <w:spacing w:after="0"/>
              <w:jc w:val="center"/>
              <w:rPr>
                <w:b/>
                <w:sz w:val="28"/>
                <w:lang w:val="en-US" w:eastAsia="zh-CN"/>
              </w:rPr>
            </w:pPr>
            <w:r>
              <w:rPr>
                <w:b/>
                <w:noProof/>
                <w:sz w:val="28"/>
              </w:rPr>
              <w:t>17.6.0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B5690D">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1EACF2A5" w:rsidR="004F51F6" w:rsidRDefault="006B21F9" w:rsidP="001C3725">
            <w:pPr>
              <w:pStyle w:val="CRCoverPage"/>
              <w:spacing w:after="0"/>
              <w:ind w:left="100"/>
            </w:pPr>
            <w:r>
              <w:rPr>
                <w:lang w:eastAsia="ja-JP"/>
              </w:rPr>
              <w:t xml:space="preserve">Update TS23.288 to </w:t>
            </w:r>
            <w:r w:rsidR="00112740">
              <w:rPr>
                <w:lang w:eastAsia="ja-JP"/>
              </w:rPr>
              <w:t>Manage Event Muting Impact on NFp</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3CB798AF" w:rsidR="004F51F6" w:rsidRDefault="004005C0" w:rsidP="00663E23">
            <w:pPr>
              <w:pStyle w:val="CRCoverPage"/>
              <w:spacing w:after="0"/>
              <w:ind w:left="100"/>
              <w:rPr>
                <w:lang w:val="en-US" w:eastAsia="zh-CN"/>
              </w:rPr>
            </w:pPr>
            <w:r>
              <w:t>2022-</w:t>
            </w:r>
            <w:r w:rsidR="00984D87">
              <w:rPr>
                <w:lang w:val="en-US" w:eastAsia="zh-CN"/>
              </w:rPr>
              <w:t>11</w:t>
            </w:r>
            <w:r>
              <w:t>-</w:t>
            </w:r>
            <w:r w:rsidR="00984D87">
              <w:rPr>
                <w:lang w:val="en-US" w:eastAsia="zh-CN"/>
              </w:rPr>
              <w:t>02</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275ED0F7" w:rsidR="00B2061E" w:rsidRDefault="008F3A4F" w:rsidP="008F3A4F">
            <w:pPr>
              <w:pStyle w:val="CRCoverPage"/>
              <w:spacing w:after="0"/>
              <w:rPr>
                <w:lang w:eastAsia="ja-JP"/>
              </w:rPr>
            </w:pPr>
            <w:r>
              <w:rPr>
                <w:lang w:eastAsia="ja-JP"/>
              </w:rPr>
              <w:t>Update TS23.288 to include “</w:t>
            </w:r>
            <w:r w:rsidRPr="008F3A4F">
              <w:rPr>
                <w:lang w:eastAsia="ja-JP"/>
              </w:rPr>
              <w:t>Managing Impact of storing data in NFp during muting</w:t>
            </w:r>
            <w:r>
              <w:rPr>
                <w:lang w:eastAsia="ja-JP"/>
              </w:rPr>
              <w:t>” as agreed in the conclusion for KI #4 in TS23.700-81</w:t>
            </w:r>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1E3D1E22" w:rsidR="0035267E" w:rsidRDefault="008F3A4F">
            <w:pPr>
              <w:pStyle w:val="CRCoverPage"/>
              <w:spacing w:after="0"/>
              <w:rPr>
                <w:lang w:eastAsia="ja-JP"/>
              </w:rPr>
            </w:pPr>
            <w:r>
              <w:rPr>
                <w:lang w:eastAsia="zh-CN"/>
              </w:rPr>
              <w:t xml:space="preserve">TS23.288 clause </w:t>
            </w:r>
            <w:r w:rsidR="00112740">
              <w:rPr>
                <w:lang w:eastAsia="zh-CN"/>
              </w:rPr>
              <w:t>6.2.7 is updated to include the new feature</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7B283C8F" w:rsidR="004F51F6" w:rsidRDefault="00112740" w:rsidP="00C036E3">
            <w:pPr>
              <w:pStyle w:val="CRCoverPage"/>
              <w:spacing w:after="0"/>
              <w:ind w:left="100"/>
              <w:rPr>
                <w:lang w:val="en-US" w:eastAsia="zh-CN"/>
              </w:rPr>
            </w:pPr>
            <w:r>
              <w:rPr>
                <w:lang w:eastAsia="ja-JP"/>
              </w:rPr>
              <w:t>6.2.7</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42F0F3A9" w14:textId="77777777" w:rsidR="004F51F6" w:rsidRDefault="004F51F6">
      <w:pPr>
        <w:sectPr w:rsidR="004F51F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30C07B0E" w14:textId="196EDFF4"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4882267"/>
      <w:bookmarkStart w:id="2" w:name="_Toc106909195"/>
      <w:bookmarkStart w:id="3" w:name="_Toc533204495"/>
      <w:bookmarkStart w:id="4" w:name="_Toc4488207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5" w:name="_Toc517082226"/>
    </w:p>
    <w:p w14:paraId="66D8BD24" w14:textId="77777777" w:rsidR="00A12EDE" w:rsidRDefault="00A12EDE" w:rsidP="00A12EDE">
      <w:pPr>
        <w:pStyle w:val="Heading3"/>
        <w:tabs>
          <w:tab w:val="left" w:pos="8647"/>
        </w:tabs>
        <w:rPr>
          <w:lang w:eastAsia="zh-CN"/>
        </w:rPr>
      </w:pPr>
      <w:bookmarkStart w:id="6" w:name="_Toc114572047"/>
      <w:bookmarkStart w:id="7" w:name="_Toc114572212"/>
      <w:bookmarkStart w:id="8" w:name="_Toc36187585"/>
      <w:bookmarkStart w:id="9" w:name="_Toc47342331"/>
      <w:bookmarkStart w:id="10" w:name="_Toc51769029"/>
      <w:bookmarkStart w:id="11" w:name="_Toc20149670"/>
      <w:bookmarkStart w:id="12" w:name="_Toc27846461"/>
      <w:bookmarkStart w:id="13" w:name="_Toc106187719"/>
      <w:bookmarkStart w:id="14" w:name="_Toc45183489"/>
      <w:bookmarkEnd w:id="1"/>
      <w:bookmarkEnd w:id="2"/>
      <w:bookmarkEnd w:id="3"/>
      <w:bookmarkEnd w:id="4"/>
      <w:bookmarkEnd w:id="5"/>
      <w:r>
        <w:rPr>
          <w:lang w:eastAsia="zh-CN"/>
        </w:rPr>
        <w:t>6.2.7</w:t>
      </w:r>
      <w:r>
        <w:rPr>
          <w:lang w:eastAsia="zh-CN"/>
        </w:rPr>
        <w:tab/>
        <w:t>Data Collection with Event Muting Mechanism</w:t>
      </w:r>
      <w:bookmarkEnd w:id="6"/>
    </w:p>
    <w:p w14:paraId="23DD02E5" w14:textId="77777777" w:rsidR="00A12EDE" w:rsidRDefault="00A12EDE" w:rsidP="00A12EDE">
      <w:pPr>
        <w:pStyle w:val="Heading4"/>
        <w:rPr>
          <w:lang w:eastAsia="zh-CN"/>
        </w:rPr>
      </w:pPr>
      <w:bookmarkStart w:id="15" w:name="_Toc114572048"/>
      <w:r>
        <w:rPr>
          <w:lang w:eastAsia="zh-CN"/>
        </w:rPr>
        <w:t>6.2.7.1</w:t>
      </w:r>
      <w:r>
        <w:rPr>
          <w:lang w:eastAsia="zh-CN"/>
        </w:rPr>
        <w:tab/>
        <w:t>General</w:t>
      </w:r>
      <w:bookmarkEnd w:id="15"/>
    </w:p>
    <w:p w14:paraId="70C4C57C" w14:textId="77777777" w:rsidR="00A12EDE" w:rsidRDefault="00A12EDE" w:rsidP="00A12EDE">
      <w:pPr>
        <w:rPr>
          <w:lang w:eastAsia="zh-CN"/>
        </w:rPr>
      </w:pPr>
      <w:r>
        <w:rPr>
          <w:lang w:eastAsia="zh-CN"/>
        </w:rPr>
        <w:t>Additional mechanisms to limit signalling between Event Producer NF (e.g. AMF, SMF) and Event Consumer NF (NWDAF, DCCF) are provided, with the Event Provider NFs enhanced with the optional capability of muting the notification of the events while storing for a limited time and limited size the events until the Event Consumer NF retrieves such mute stored events.</w:t>
      </w:r>
    </w:p>
    <w:p w14:paraId="47D90C06" w14:textId="77777777" w:rsidR="00A12EDE" w:rsidRDefault="00A12EDE" w:rsidP="00A12EDE">
      <w:pPr>
        <w:pStyle w:val="Heading4"/>
        <w:rPr>
          <w:lang w:eastAsia="zh-CN"/>
        </w:rPr>
      </w:pPr>
      <w:bookmarkStart w:id="16" w:name="_Toc114572049"/>
      <w:r>
        <w:rPr>
          <w:lang w:eastAsia="zh-CN"/>
        </w:rPr>
        <w:t>6.2.7.2</w:t>
      </w:r>
      <w:r>
        <w:rPr>
          <w:lang w:eastAsia="zh-CN"/>
        </w:rPr>
        <w:tab/>
        <w:t>Procedure for Data Collection with Event Muting Mechanism</w:t>
      </w:r>
      <w:bookmarkEnd w:id="16"/>
    </w:p>
    <w:p w14:paraId="6CAF2442" w14:textId="77777777" w:rsidR="00A12EDE" w:rsidRDefault="00A12EDE" w:rsidP="00A12EDE">
      <w:pPr>
        <w:rPr>
          <w:lang w:eastAsia="zh-CN"/>
        </w:rPr>
      </w:pPr>
      <w:r>
        <w:rPr>
          <w:lang w:eastAsia="zh-CN"/>
        </w:rPr>
        <w:t>The mute storage of events mechanism in the DCCF, the NWDAF, or NFs (if configured to support event muting mechanism) reuses the Event Reporting Information field of Event Exposure Framework to include the following flags:</w:t>
      </w:r>
    </w:p>
    <w:p w14:paraId="160EEF44" w14:textId="51F199EF" w:rsidR="00A12EDE" w:rsidRDefault="00A12EDE" w:rsidP="00A12EDE">
      <w:pPr>
        <w:pStyle w:val="B1"/>
        <w:rPr>
          <w:lang w:eastAsia="zh-CN"/>
        </w:rPr>
      </w:pPr>
      <w:r>
        <w:rPr>
          <w:lang w:eastAsia="zh-CN"/>
        </w:rPr>
        <w:t>-</w:t>
      </w:r>
      <w:r>
        <w:rPr>
          <w:lang w:eastAsia="zh-CN"/>
        </w:rPr>
        <w:tab/>
        <w:t xml:space="preserve">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w:t>
      </w:r>
      <w:ins w:id="17" w:author="Nokia" w:date="2022-11-02T15:24:00Z">
        <w:r w:rsidR="00D606CA">
          <w:rPr>
            <w:lang w:eastAsia="zh-CN"/>
          </w:rPr>
          <w:t xml:space="preserve">Event Producer </w:t>
        </w:r>
      </w:ins>
      <w:r>
        <w:rPr>
          <w:lang w:eastAsia="zh-CN"/>
        </w:rPr>
        <w:t>NF configuration; when this number is reached</w:t>
      </w:r>
      <w:ins w:id="18" w:author="Nokia" w:date="2022-11-02T15:20:00Z">
        <w:r w:rsidR="002570F8">
          <w:rPr>
            <w:lang w:eastAsia="zh-CN"/>
          </w:rPr>
          <w:t xml:space="preserve"> or </w:t>
        </w:r>
      </w:ins>
      <w:ins w:id="19" w:author="Nokia" w:date="2022-11-02T15:21:00Z">
        <w:r w:rsidR="002570F8">
          <w:rPr>
            <w:lang w:eastAsia="zh-CN"/>
          </w:rPr>
          <w:t>another</w:t>
        </w:r>
      </w:ins>
      <w:ins w:id="20" w:author="Nokia" w:date="2022-11-02T15:20:00Z">
        <w:r w:rsidR="002570F8">
          <w:rPr>
            <w:lang w:eastAsia="zh-CN"/>
          </w:rPr>
          <w:t xml:space="preserve"> exception occurs (e.g. </w:t>
        </w:r>
      </w:ins>
      <w:ins w:id="21" w:author="Nokia" w:date="2022-11-02T15:21:00Z">
        <w:r w:rsidR="002570F8">
          <w:rPr>
            <w:lang w:eastAsia="zh-CN"/>
          </w:rPr>
          <w:t>full buffer)</w:t>
        </w:r>
      </w:ins>
      <w:r>
        <w:rPr>
          <w:lang w:eastAsia="zh-CN"/>
        </w:rPr>
        <w:t xml:space="preserve">, the </w:t>
      </w:r>
      <w:ins w:id="22" w:author="Nokia" w:date="2022-11-02T15:21:00Z">
        <w:r w:rsidR="002570F8">
          <w:rPr>
            <w:lang w:eastAsia="zh-CN"/>
          </w:rPr>
          <w:t xml:space="preserve">Event Producer </w:t>
        </w:r>
      </w:ins>
      <w:r>
        <w:rPr>
          <w:lang w:eastAsia="zh-CN"/>
        </w:rPr>
        <w:t>NF</w:t>
      </w:r>
      <w:ins w:id="23" w:author="Nokia" w:date="2022-11-02T15:23:00Z">
        <w:r w:rsidR="00E76BFD">
          <w:rPr>
            <w:lang w:eastAsia="zh-CN"/>
          </w:rPr>
          <w:t xml:space="preserve"> performs the actions on buffered notifications and the subscription as </w:t>
        </w:r>
      </w:ins>
      <w:ins w:id="24" w:author="Nokia" w:date="2022-11-02T15:25:00Z">
        <w:r w:rsidR="00D606CA">
          <w:rPr>
            <w:lang w:eastAsia="zh-CN"/>
          </w:rPr>
          <w:t>described</w:t>
        </w:r>
      </w:ins>
      <w:ins w:id="25" w:author="Nokia" w:date="2022-11-02T15:23:00Z">
        <w:r w:rsidR="00E76BFD">
          <w:rPr>
            <w:lang w:eastAsia="zh-CN"/>
          </w:rPr>
          <w:t xml:space="preserve"> later in this clause.</w:t>
        </w:r>
      </w:ins>
      <w:ins w:id="26" w:author="Nokia" w:date="2022-11-02T15:21:00Z">
        <w:r w:rsidR="002570F8">
          <w:rPr>
            <w:lang w:eastAsia="zh-CN"/>
          </w:rPr>
          <w:t xml:space="preserve"> </w:t>
        </w:r>
      </w:ins>
      <w:del w:id="27" w:author="Nokia" w:date="2022-11-02T15:19:00Z">
        <w:r w:rsidDel="002570F8">
          <w:rPr>
            <w:lang w:eastAsia="zh-CN"/>
          </w:rPr>
          <w:delText xml:space="preserve"> continues to store new events and deletes the oldest events</w:delText>
        </w:r>
      </w:del>
      <w:r>
        <w:rPr>
          <w:lang w:eastAsia="zh-CN"/>
        </w:rPr>
        <w:t>.</w:t>
      </w:r>
    </w:p>
    <w:p w14:paraId="55FDBDC6" w14:textId="54F68AA4" w:rsidR="00A12EDE" w:rsidRDefault="00A12EDE" w:rsidP="00A12EDE">
      <w:pPr>
        <w:pStyle w:val="B1"/>
        <w:rPr>
          <w:ins w:id="28" w:author="Nokia" w:date="2022-11-02T11:25:00Z"/>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6F4484B2" w14:textId="66139202" w:rsidR="003A4300" w:rsidRDefault="003A4300" w:rsidP="003A4300">
      <w:pPr>
        <w:rPr>
          <w:ins w:id="29" w:author="Nokia" w:date="2022-11-02T11:28:00Z"/>
          <w:lang w:val="en-US"/>
        </w:rPr>
      </w:pPr>
      <w:ins w:id="30" w:author="Nokia" w:date="2022-11-02T11:28:00Z">
        <w:r>
          <w:rPr>
            <w:lang w:eastAsia="zh-CN"/>
          </w:rPr>
          <w:t>When an</w:t>
        </w:r>
      </w:ins>
      <w:ins w:id="31" w:author="Nokia" w:date="2022-11-02T11:25:00Z">
        <w:r>
          <w:rPr>
            <w:lang w:eastAsia="zh-CN"/>
          </w:rPr>
          <w:t xml:space="preserve"> </w:t>
        </w:r>
      </w:ins>
      <w:ins w:id="32" w:author="Nokia" w:date="2022-11-02T11:26:00Z">
        <w:r>
          <w:rPr>
            <w:lang w:eastAsia="zh-CN"/>
          </w:rPr>
          <w:t xml:space="preserve">Event Consumer NF </w:t>
        </w:r>
      </w:ins>
      <w:ins w:id="33" w:author="Nokia" w:date="2022-11-02T11:28:00Z">
        <w:r>
          <w:rPr>
            <w:lang w:val="en-US"/>
          </w:rPr>
          <w:t>requests notification muting from an Event Producer NF</w:t>
        </w:r>
      </w:ins>
      <w:ins w:id="34" w:author="Nokia" w:date="2022-11-02T12:42:00Z">
        <w:r w:rsidR="00AA2E2E">
          <w:rPr>
            <w:lang w:val="en-US"/>
          </w:rPr>
          <w:t xml:space="preserve"> using the Deactivation notification flag</w:t>
        </w:r>
      </w:ins>
      <w:ins w:id="35" w:author="Nokia" w:date="2022-11-02T11:28:00Z">
        <w:r>
          <w:rPr>
            <w:lang w:val="en-US"/>
          </w:rPr>
          <w:t>, the Event Consumer can in addition specify</w:t>
        </w:r>
      </w:ins>
      <w:ins w:id="36" w:author="Nokia" w:date="2022-11-02T12:46:00Z">
        <w:r w:rsidR="00AA2E2E">
          <w:rPr>
            <w:lang w:val="en-US"/>
          </w:rPr>
          <w:t xml:space="preserve"> requested</w:t>
        </w:r>
      </w:ins>
      <w:ins w:id="37" w:author="Nokia" w:date="2022-11-02T11:28:00Z">
        <w:r>
          <w:rPr>
            <w:lang w:val="en-US"/>
          </w:rPr>
          <w:t xml:space="preserve"> </w:t>
        </w:r>
      </w:ins>
      <w:ins w:id="38" w:author="Nokia" w:date="2022-11-02T11:30:00Z">
        <w:r>
          <w:rPr>
            <w:lang w:val="en-US"/>
          </w:rPr>
          <w:t>Event Producer NF</w:t>
        </w:r>
      </w:ins>
      <w:ins w:id="39" w:author="Nokia" w:date="2022-11-02T11:28:00Z">
        <w:r>
          <w:rPr>
            <w:lang w:val="en-US"/>
          </w:rPr>
          <w:t xml:space="preserve"> </w:t>
        </w:r>
      </w:ins>
      <w:ins w:id="40" w:author="Nokia" w:date="2022-11-02T12:43:00Z">
        <w:r w:rsidR="00AA2E2E">
          <w:rPr>
            <w:lang w:val="en-US"/>
          </w:rPr>
          <w:t xml:space="preserve">actions </w:t>
        </w:r>
      </w:ins>
      <w:ins w:id="41" w:author="Nokia" w:date="2022-11-02T13:09:00Z">
        <w:r w:rsidR="002471B9">
          <w:rPr>
            <w:lang w:val="en-US"/>
          </w:rPr>
          <w:t xml:space="preserve">to be taken </w:t>
        </w:r>
      </w:ins>
      <w:ins w:id="42" w:author="Nokia" w:date="2022-11-02T11:28:00Z">
        <w:r>
          <w:rPr>
            <w:lang w:val="en-US"/>
          </w:rPr>
          <w:t>when an exception occurs at the Event Producer NF</w:t>
        </w:r>
      </w:ins>
      <w:ins w:id="43" w:author="Nokia" w:date="2022-11-02T12:47:00Z">
        <w:r w:rsidR="00BD1E2E">
          <w:rPr>
            <w:lang w:val="en-US"/>
          </w:rPr>
          <w:t>. The</w:t>
        </w:r>
      </w:ins>
      <w:ins w:id="44" w:author="Nokia" w:date="2022-11-02T13:11:00Z">
        <w:r w:rsidR="002471B9">
          <w:rPr>
            <w:lang w:val="en-US"/>
          </w:rPr>
          <w:t xml:space="preserve"> Event Consumer NF may specify the </w:t>
        </w:r>
      </w:ins>
      <w:ins w:id="45" w:author="Nokia" w:date="2022-11-02T12:44:00Z">
        <w:r w:rsidR="00AA2E2E">
          <w:rPr>
            <w:lang w:val="en-US"/>
          </w:rPr>
          <w:t xml:space="preserve">following </w:t>
        </w:r>
      </w:ins>
      <w:ins w:id="46" w:author="Nokia" w:date="2022-11-02T12:47:00Z">
        <w:r w:rsidR="00BD1E2E">
          <w:rPr>
            <w:lang w:val="en-US"/>
          </w:rPr>
          <w:t>parameters</w:t>
        </w:r>
      </w:ins>
      <w:ins w:id="47" w:author="Nokia" w:date="2022-11-02T12:44:00Z">
        <w:r w:rsidR="00AA2E2E">
          <w:rPr>
            <w:lang w:val="en-US"/>
          </w:rPr>
          <w:t xml:space="preserve"> in the</w:t>
        </w:r>
      </w:ins>
      <w:ins w:id="48" w:author="Nokia" w:date="2022-11-02T12:42:00Z">
        <w:r w:rsidR="00AA2E2E">
          <w:rPr>
            <w:lang w:val="en-US"/>
          </w:rPr>
          <w:t xml:space="preserve"> </w:t>
        </w:r>
      </w:ins>
      <w:ins w:id="49" w:author="Nokia" w:date="2022-11-02T12:44:00Z">
        <w:r w:rsidR="00AA2E2E">
          <w:rPr>
            <w:lang w:eastAsia="zh-CN"/>
          </w:rPr>
          <w:t>Event Reporting Information field of Event Exposure Framework:</w:t>
        </w:r>
      </w:ins>
    </w:p>
    <w:p w14:paraId="32A383A5" w14:textId="79526A7A" w:rsidR="003A4300" w:rsidRDefault="003A4300" w:rsidP="003A4300">
      <w:pPr>
        <w:pStyle w:val="B1"/>
        <w:rPr>
          <w:ins w:id="50" w:author="Nokia" w:date="2022-11-02T11:28:00Z"/>
          <w:lang w:val="en-US"/>
        </w:rPr>
      </w:pPr>
      <w:ins w:id="51" w:author="Nokia" w:date="2022-11-02T11:28:00Z">
        <w:r>
          <w:rPr>
            <w:lang w:val="en-US"/>
          </w:rPr>
          <w:t>-</w:t>
        </w:r>
        <w:r>
          <w:rPr>
            <w:lang w:val="en-US"/>
          </w:rPr>
          <w:tab/>
        </w:r>
      </w:ins>
      <w:ins w:id="52" w:author="Nokia" w:date="2022-11-02T11:31:00Z">
        <w:r>
          <w:rPr>
            <w:lang w:val="en-US"/>
          </w:rPr>
          <w:t>Event Producer NF a</w:t>
        </w:r>
      </w:ins>
      <w:ins w:id="53" w:author="Nokia" w:date="2022-11-02T11:28:00Z">
        <w:r>
          <w:rPr>
            <w:lang w:val="en-US"/>
          </w:rPr>
          <w:t>ction on buffered notifications</w:t>
        </w:r>
      </w:ins>
      <w:ins w:id="54" w:author="Nokia" w:date="2022-11-02T11:32:00Z">
        <w:r>
          <w:rPr>
            <w:lang w:val="en-US"/>
          </w:rPr>
          <w:t xml:space="preserve">: </w:t>
        </w:r>
      </w:ins>
      <w:ins w:id="55" w:author="Nokia" w:date="2022-11-02T11:28:00Z">
        <w:r>
          <w:rPr>
            <w:lang w:val="en-US"/>
          </w:rPr>
          <w:t xml:space="preserve"> 'Send All', 'Discard All'</w:t>
        </w:r>
      </w:ins>
      <w:ins w:id="56" w:author="Nokia" w:date="2022-11-02T11:32:00Z">
        <w:r>
          <w:rPr>
            <w:lang w:val="en-US"/>
          </w:rPr>
          <w:t xml:space="preserve"> or</w:t>
        </w:r>
      </w:ins>
      <w:ins w:id="57" w:author="Nokia" w:date="2022-11-02T11:28:00Z">
        <w:r>
          <w:rPr>
            <w:lang w:val="en-US"/>
          </w:rPr>
          <w:t xml:space="preserve"> 'Drop Old'.</w:t>
        </w:r>
      </w:ins>
    </w:p>
    <w:p w14:paraId="45FE28D5" w14:textId="7EDE5F9D" w:rsidR="003A4300" w:rsidRDefault="003A4300" w:rsidP="003A4300">
      <w:pPr>
        <w:pStyle w:val="B1"/>
        <w:rPr>
          <w:ins w:id="58" w:author="Nokia" w:date="2022-11-02T11:28:00Z"/>
          <w:lang w:val="en-US"/>
        </w:rPr>
      </w:pPr>
      <w:ins w:id="59" w:author="Nokia" w:date="2022-11-02T11:28:00Z">
        <w:r>
          <w:rPr>
            <w:lang w:val="en-US"/>
          </w:rPr>
          <w:t>-</w:t>
        </w:r>
        <w:r>
          <w:rPr>
            <w:lang w:val="en-US"/>
          </w:rPr>
          <w:tab/>
        </w:r>
      </w:ins>
      <w:ins w:id="60" w:author="Nokia" w:date="2022-11-02T11:32:00Z">
        <w:r>
          <w:rPr>
            <w:lang w:val="en-US"/>
          </w:rPr>
          <w:t>Event Producer NF a</w:t>
        </w:r>
      </w:ins>
      <w:ins w:id="61" w:author="Nokia" w:date="2022-11-02T11:28:00Z">
        <w:r>
          <w:rPr>
            <w:lang w:val="en-US"/>
          </w:rPr>
          <w:t>ction on subscription</w:t>
        </w:r>
      </w:ins>
      <w:ins w:id="62" w:author="Nokia" w:date="2022-11-02T11:32:00Z">
        <w:r>
          <w:rPr>
            <w:lang w:val="en-US"/>
          </w:rPr>
          <w:t xml:space="preserve">: </w:t>
        </w:r>
      </w:ins>
      <w:ins w:id="63" w:author="Nokia" w:date="2022-11-02T11:28:00Z">
        <w:r>
          <w:rPr>
            <w:lang w:val="en-US"/>
          </w:rPr>
          <w:t>'close', 'continue with muting', 'continue without muting'.</w:t>
        </w:r>
      </w:ins>
    </w:p>
    <w:p w14:paraId="01BE1AA4" w14:textId="0985D745" w:rsidR="00BD1E2E" w:rsidRPr="00535524" w:rsidRDefault="00BD1E2E" w:rsidP="00535524">
      <w:pPr>
        <w:rPr>
          <w:ins w:id="64" w:author="Nokia" w:date="2022-11-02T12:48:00Z"/>
          <w:lang w:val="en-US"/>
        </w:rPr>
      </w:pPr>
      <w:ins w:id="65" w:author="Nokia" w:date="2022-11-02T12:48:00Z">
        <w:r>
          <w:rPr>
            <w:lang w:val="en-US"/>
          </w:rPr>
          <w:t>The Event Producer NF evaluates the requested action from the Event Consumer NF</w:t>
        </w:r>
      </w:ins>
      <w:ins w:id="66" w:author="Nokia" w:date="2022-11-02T12:53:00Z">
        <w:r>
          <w:rPr>
            <w:lang w:val="en-US"/>
          </w:rPr>
          <w:t xml:space="preserve"> according to local policy </w:t>
        </w:r>
      </w:ins>
      <w:ins w:id="67" w:author="Nokia" w:date="2022-11-02T13:14:00Z">
        <w:r w:rsidR="002471B9">
          <w:rPr>
            <w:lang w:val="en-US"/>
          </w:rPr>
          <w:t xml:space="preserve">(if configured) </w:t>
        </w:r>
      </w:ins>
      <w:ins w:id="68" w:author="Nokia" w:date="2022-11-02T12:48:00Z">
        <w:r>
          <w:rPr>
            <w:lang w:val="en-US"/>
          </w:rPr>
          <w:t>and</w:t>
        </w:r>
      </w:ins>
      <w:ins w:id="69" w:author="Nokia" w:date="2022-11-02T12:50:00Z">
        <w:r>
          <w:rPr>
            <w:lang w:val="en-US"/>
          </w:rPr>
          <w:t xml:space="preserve"> in the</w:t>
        </w:r>
      </w:ins>
      <w:ins w:id="70" w:author="Nokia" w:date="2022-11-02T12:48:00Z">
        <w:r>
          <w:rPr>
            <w:lang w:val="en-US"/>
          </w:rPr>
          <w:t xml:space="preserve"> respo</w:t>
        </w:r>
      </w:ins>
      <w:ins w:id="71" w:author="Nokia" w:date="2022-11-02T12:50:00Z">
        <w:r>
          <w:rPr>
            <w:lang w:val="en-US"/>
          </w:rPr>
          <w:t>nse</w:t>
        </w:r>
      </w:ins>
      <w:ins w:id="72" w:author="Nokia" w:date="2022-11-02T12:48:00Z">
        <w:r>
          <w:rPr>
            <w:lang w:val="en-US"/>
          </w:rPr>
          <w:t xml:space="preserve"> to the Event Consumer NF</w:t>
        </w:r>
      </w:ins>
      <w:ins w:id="73" w:author="Nokia" w:date="2022-11-02T12:50:00Z">
        <w:r>
          <w:rPr>
            <w:lang w:val="en-US"/>
          </w:rPr>
          <w:t xml:space="preserve"> provides</w:t>
        </w:r>
      </w:ins>
      <w:ins w:id="74" w:author="Nokia" w:date="2022-11-02T15:03:00Z">
        <w:r w:rsidR="00535524">
          <w:rPr>
            <w:lang w:val="en-US"/>
          </w:rPr>
          <w:t xml:space="preserve"> an a</w:t>
        </w:r>
      </w:ins>
      <w:ins w:id="75" w:author="Nokia" w:date="2022-11-02T12:50:00Z">
        <w:r w:rsidRPr="00535524">
          <w:rPr>
            <w:lang w:val="en-US"/>
          </w:rPr>
          <w:t xml:space="preserve">ccept </w:t>
        </w:r>
      </w:ins>
      <w:ins w:id="76" w:author="Nokia" w:date="2022-11-02T14:46:00Z">
        <w:r w:rsidR="001F095A" w:rsidRPr="00535524">
          <w:rPr>
            <w:lang w:val="en-US"/>
          </w:rPr>
          <w:t xml:space="preserve">indication if the </w:t>
        </w:r>
      </w:ins>
      <w:ins w:id="77" w:author="Nokia" w:date="2022-11-02T14:55:00Z">
        <w:r w:rsidR="00047B90" w:rsidRPr="00535524">
          <w:rPr>
            <w:lang w:val="en-US"/>
          </w:rPr>
          <w:t xml:space="preserve">request </w:t>
        </w:r>
      </w:ins>
      <w:ins w:id="78" w:author="Nokia" w:date="2022-11-02T15:05:00Z">
        <w:r w:rsidR="00535524">
          <w:rPr>
            <w:lang w:val="en-US"/>
          </w:rPr>
          <w:t>can be satisfied.</w:t>
        </w:r>
      </w:ins>
    </w:p>
    <w:p w14:paraId="7510C770" w14:textId="660F97A0" w:rsidR="00BD1E2E" w:rsidRDefault="00BD1E2E" w:rsidP="00BD1E2E">
      <w:pPr>
        <w:rPr>
          <w:ins w:id="79" w:author="Nokia" w:date="2022-11-02T12:48:00Z"/>
          <w:lang w:val="en-US"/>
        </w:rPr>
      </w:pPr>
      <w:ins w:id="80" w:author="Nokia" w:date="2022-11-02T12:51:00Z">
        <w:r>
          <w:rPr>
            <w:lang w:val="en-US"/>
          </w:rPr>
          <w:t>If the request is accepted, the</w:t>
        </w:r>
      </w:ins>
      <w:ins w:id="81" w:author="Nokia" w:date="2022-11-02T12:48:00Z">
        <w:r>
          <w:rPr>
            <w:lang w:val="en-US"/>
          </w:rPr>
          <w:t xml:space="preserve"> response from the Event Producer NF indicate</w:t>
        </w:r>
      </w:ins>
      <w:ins w:id="82" w:author="Nokia" w:date="2022-11-02T15:06:00Z">
        <w:r w:rsidR="00535524">
          <w:rPr>
            <w:lang w:val="en-US"/>
          </w:rPr>
          <w:t>s at least one of the following</w:t>
        </w:r>
      </w:ins>
      <w:ins w:id="83" w:author="Nokia" w:date="2022-11-02T12:48:00Z">
        <w:r>
          <w:rPr>
            <w:lang w:val="en-US"/>
          </w:rPr>
          <w:t>:</w:t>
        </w:r>
      </w:ins>
    </w:p>
    <w:p w14:paraId="1FC006EF" w14:textId="46500690" w:rsidR="00BD1E2E" w:rsidRDefault="00BD1E2E" w:rsidP="00BD1E2E">
      <w:pPr>
        <w:pStyle w:val="B1"/>
        <w:rPr>
          <w:ins w:id="84" w:author="Nokia" w:date="2022-11-02T12:48:00Z"/>
          <w:lang w:val="en-US"/>
        </w:rPr>
      </w:pPr>
      <w:ins w:id="85" w:author="Nokia" w:date="2022-11-02T12:48:00Z">
        <w:r>
          <w:rPr>
            <w:lang w:val="en-US"/>
          </w:rPr>
          <w:t>-</w:t>
        </w:r>
        <w:r>
          <w:rPr>
            <w:lang w:val="en-US"/>
          </w:rPr>
          <w:tab/>
          <w:t xml:space="preserve">The maximum number of notifications that the Event Producer NF </w:t>
        </w:r>
      </w:ins>
      <w:ins w:id="86" w:author="Nokia" w:date="2022-11-02T12:52:00Z">
        <w:r>
          <w:rPr>
            <w:lang w:val="en-US"/>
          </w:rPr>
          <w:t>expects to be able to</w:t>
        </w:r>
      </w:ins>
      <w:ins w:id="87" w:author="Nokia" w:date="2022-11-02T12:48:00Z">
        <w:r>
          <w:rPr>
            <w:lang w:val="en-US"/>
          </w:rPr>
          <w:t xml:space="preserve"> store.</w:t>
        </w:r>
      </w:ins>
    </w:p>
    <w:p w14:paraId="11319916" w14:textId="0A9C10D3" w:rsidR="003A4300" w:rsidRPr="002471B9" w:rsidRDefault="00BD1E2E" w:rsidP="002471B9">
      <w:pPr>
        <w:pStyle w:val="B1"/>
        <w:rPr>
          <w:lang w:val="en-US"/>
        </w:rPr>
      </w:pPr>
      <w:ins w:id="88" w:author="Nokia" w:date="2022-11-02T12:48:00Z">
        <w:r>
          <w:rPr>
            <w:lang w:val="en-US"/>
          </w:rPr>
          <w:t>-</w:t>
        </w:r>
        <w:r>
          <w:rPr>
            <w:lang w:val="en-US"/>
          </w:rPr>
          <w:tab/>
          <w:t>An estimate of the duration for which notifications can be buffered</w:t>
        </w:r>
      </w:ins>
    </w:p>
    <w:p w14:paraId="02662602" w14:textId="77777777" w:rsidR="00A12EDE" w:rsidRDefault="00A12EDE" w:rsidP="00A12EDE">
      <w:pPr>
        <w:rPr>
          <w:lang w:eastAsia="zh-CN"/>
        </w:rPr>
      </w:pPr>
      <w:r>
        <w:rPr>
          <w:lang w:eastAsia="zh-CN"/>
        </w:rPr>
        <w:t>Using the event muting mechanism NWDAF, DCCF can subscribe to events from NFs such as AMF and SMF (if configured to support event muting mechanism), to avoid constant notifications and retrieve the mute stored events when it requires.</w:t>
      </w:r>
    </w:p>
    <w:p w14:paraId="23CCBC5F" w14:textId="77777777" w:rsidR="00A12EDE" w:rsidRDefault="00A12EDE" w:rsidP="00A12EDE">
      <w:pPr>
        <w:rPr>
          <w:lang w:eastAsia="zh-CN"/>
        </w:rPr>
      </w:pPr>
      <w:r>
        <w:rPr>
          <w:lang w:eastAsia="zh-CN"/>
        </w:rPr>
        <w:t>The procedure in Figure 6.2.7.2-1 is used by Event Consumer NF to control the frequency of data collection from Event Producer NFs (except DCCF and NWDAF) via Event Exposure. For data collection via DCCF and NWDAF, the consumer may mute the notifications by using the formatting instructions as specified in clause 5A.4.</w:t>
      </w:r>
    </w:p>
    <w:bookmarkStart w:id="89" w:name="_MON_1684905360"/>
    <w:bookmarkEnd w:id="89"/>
    <w:p w14:paraId="00635159" w14:textId="0362A234" w:rsidR="00A12EDE" w:rsidRDefault="00A12EDE" w:rsidP="00A12EDE">
      <w:pPr>
        <w:pStyle w:val="TH"/>
      </w:pPr>
      <w:del w:id="90" w:author="Nokia" w:date="2022-11-02T13:20:00Z">
        <w:r w:rsidDel="00E029FA">
          <w:object w:dxaOrig="6304" w:dyaOrig="6341" w14:anchorId="36DD6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360.75pt" o:ole="">
              <v:imagedata r:id="rId24" o:title=""/>
            </v:shape>
            <o:OLEObject Type="Embed" ProgID="Word.Picture.8" ShapeID="_x0000_i1025" DrawAspect="Content" ObjectID="_1729104734" r:id="rId25"/>
          </w:object>
        </w:r>
      </w:del>
    </w:p>
    <w:p w14:paraId="1AE9D369" w14:textId="05932B2F" w:rsidR="00E029FA" w:rsidRDefault="00E029FA" w:rsidP="00A12EDE">
      <w:pPr>
        <w:pStyle w:val="TF"/>
        <w:rPr>
          <w:ins w:id="91" w:author="Nokia" w:date="2022-11-02T13:20:00Z"/>
        </w:rPr>
      </w:pPr>
    </w:p>
    <w:bookmarkStart w:id="92" w:name="_MON_1728909695"/>
    <w:bookmarkEnd w:id="92"/>
    <w:p w14:paraId="55C8036D" w14:textId="32C44FB0" w:rsidR="0042262E" w:rsidRDefault="00E70A1B" w:rsidP="00A12EDE">
      <w:pPr>
        <w:pStyle w:val="TF"/>
        <w:rPr>
          <w:ins w:id="93" w:author="Nokia" w:date="2022-11-02T15:36:00Z"/>
        </w:rPr>
      </w:pPr>
      <w:ins w:id="94" w:author="Nokia" w:date="2022-11-02T15:36:00Z">
        <w:r>
          <w:object w:dxaOrig="6804" w:dyaOrig="6376" w14:anchorId="75385EC9">
            <v:shape id="_x0000_i1026" type="#_x0000_t75" style="width:390pt;height:363pt" o:ole="">
              <v:imagedata r:id="rId26" o:title=""/>
            </v:shape>
            <o:OLEObject Type="Embed" ProgID="Word.Picture.8" ShapeID="_x0000_i1026" DrawAspect="Content" ObjectID="_1729104735" r:id="rId27"/>
          </w:object>
        </w:r>
      </w:ins>
    </w:p>
    <w:p w14:paraId="7D347CB9" w14:textId="13F5BFB3" w:rsidR="00A12EDE" w:rsidRDefault="00A12EDE" w:rsidP="00A12EDE">
      <w:pPr>
        <w:pStyle w:val="TF"/>
      </w:pPr>
      <w:r>
        <w:t>Figure 6.2.7.2-1: Procedure for muting event notification</w:t>
      </w:r>
    </w:p>
    <w:p w14:paraId="61A1CAA7" w14:textId="110697C3" w:rsidR="00A12EDE" w:rsidRDefault="00A12EDE" w:rsidP="00A12EDE">
      <w:pPr>
        <w:pStyle w:val="B1"/>
        <w:rPr>
          <w:lang w:eastAsia="zh-CN"/>
        </w:rPr>
      </w:pPr>
      <w:r>
        <w:rPr>
          <w:lang w:eastAsia="zh-CN"/>
        </w:rPr>
        <w:t>0a.</w:t>
      </w:r>
      <w:r>
        <w:rPr>
          <w:lang w:eastAsia="zh-CN"/>
        </w:rPr>
        <w:tab/>
        <w:t>The Event Consumer NF, such as NWDAF or DCCF, is configured with local policies that are used to determine when the muted storage of events is triggered</w:t>
      </w:r>
      <w:ins w:id="95" w:author="Nokia" w:date="2022-11-02T13:16:00Z">
        <w:r w:rsidR="002471B9">
          <w:rPr>
            <w:lang w:eastAsia="zh-CN"/>
          </w:rPr>
          <w:t xml:space="preserve"> and </w:t>
        </w:r>
      </w:ins>
      <w:ins w:id="96" w:author="Nokia" w:date="2022-11-02T13:17:00Z">
        <w:r w:rsidR="002471B9">
          <w:rPr>
            <w:lang w:eastAsia="zh-CN"/>
          </w:rPr>
          <w:t>actions to be requested from the Event Producer NF</w:t>
        </w:r>
      </w:ins>
      <w:ins w:id="97" w:author="Nokia" w:date="2022-11-02T13:18:00Z">
        <w:r w:rsidR="002471B9">
          <w:rPr>
            <w:lang w:eastAsia="zh-CN"/>
          </w:rPr>
          <w:t xml:space="preserve"> if an exception occurs at the NF Producer (e.g. full buffer)</w:t>
        </w:r>
      </w:ins>
      <w:r>
        <w:rPr>
          <w:lang w:eastAsia="zh-CN"/>
        </w:rPr>
        <w:t>.</w:t>
      </w:r>
      <w:ins w:id="98" w:author="Nokia" w:date="2022-11-02T13:32:00Z">
        <w:r w:rsidR="00903AF5">
          <w:rPr>
            <w:lang w:eastAsia="zh-CN"/>
          </w:rPr>
          <w:t xml:space="preserve"> The Event Producer NF </w:t>
        </w:r>
      </w:ins>
      <w:ins w:id="99" w:author="Nokia" w:date="2022-11-02T13:43:00Z">
        <w:r w:rsidR="00F12066">
          <w:rPr>
            <w:lang w:eastAsia="zh-CN"/>
          </w:rPr>
          <w:t>is</w:t>
        </w:r>
      </w:ins>
      <w:ins w:id="100" w:author="Nokia" w:date="2022-11-02T13:32:00Z">
        <w:r w:rsidR="00903AF5">
          <w:rPr>
            <w:lang w:eastAsia="zh-CN"/>
          </w:rPr>
          <w:t xml:space="preserve"> configured with </w:t>
        </w:r>
      </w:ins>
      <w:ins w:id="101" w:author="Nokia" w:date="2022-11-02T13:33:00Z">
        <w:r w:rsidR="00903AF5">
          <w:rPr>
            <w:lang w:eastAsia="zh-CN"/>
          </w:rPr>
          <w:t xml:space="preserve">local polices </w:t>
        </w:r>
        <w:r w:rsidR="00903AF5">
          <w:t xml:space="preserve">specifying default actions </w:t>
        </w:r>
      </w:ins>
      <w:ins w:id="102" w:author="Nokia" w:date="2022-11-02T13:43:00Z">
        <w:r w:rsidR="00F12066">
          <w:t xml:space="preserve">to take </w:t>
        </w:r>
      </w:ins>
      <w:ins w:id="103" w:author="Nokia" w:date="2022-11-02T13:36:00Z">
        <w:r w:rsidR="00903AF5">
          <w:t xml:space="preserve">should an exception occur </w:t>
        </w:r>
      </w:ins>
      <w:ins w:id="104" w:author="Nokia" w:date="2022-11-02T13:33:00Z">
        <w:r w:rsidR="00903AF5">
          <w:t xml:space="preserve">and </w:t>
        </w:r>
      </w:ins>
      <w:ins w:id="105" w:author="Nokia" w:date="2022-11-02T13:35:00Z">
        <w:r w:rsidR="00903AF5">
          <w:t xml:space="preserve">policies for </w:t>
        </w:r>
      </w:ins>
      <w:ins w:id="106" w:author="Nokia" w:date="2022-11-02T13:33:00Z">
        <w:r w:rsidR="00903AF5">
          <w:t>handling</w:t>
        </w:r>
      </w:ins>
      <w:ins w:id="107" w:author="Nokia" w:date="2022-11-02T13:35:00Z">
        <w:r w:rsidR="00903AF5">
          <w:t xml:space="preserve"> </w:t>
        </w:r>
      </w:ins>
      <w:ins w:id="108" w:author="Nokia" w:date="2022-11-02T13:33:00Z">
        <w:r w:rsidR="00903AF5">
          <w:t xml:space="preserve">Event Consumers </w:t>
        </w:r>
      </w:ins>
      <w:ins w:id="109" w:author="Nokia" w:date="2022-11-02T13:37:00Z">
        <w:r w:rsidR="00903AF5">
          <w:t xml:space="preserve">requests </w:t>
        </w:r>
      </w:ins>
      <w:ins w:id="110" w:author="Nokia" w:date="2022-11-02T13:42:00Z">
        <w:r w:rsidR="00F12066">
          <w:t xml:space="preserve">containing </w:t>
        </w:r>
      </w:ins>
      <w:ins w:id="111" w:author="Nokia" w:date="2022-11-02T13:44:00Z">
        <w:r w:rsidR="00F12066">
          <w:t xml:space="preserve">requested </w:t>
        </w:r>
      </w:ins>
      <w:ins w:id="112" w:author="Nokia" w:date="2022-11-02T13:42:00Z">
        <w:r w:rsidR="00F12066">
          <w:rPr>
            <w:lang w:eastAsia="zh-CN"/>
          </w:rPr>
          <w:t xml:space="preserve">actions </w:t>
        </w:r>
      </w:ins>
      <w:ins w:id="113" w:author="Nokia" w:date="2022-11-02T13:44:00Z">
        <w:r w:rsidR="00F12066">
          <w:rPr>
            <w:lang w:eastAsia="zh-CN"/>
          </w:rPr>
          <w:t>to be taken by the</w:t>
        </w:r>
      </w:ins>
      <w:ins w:id="114" w:author="Nokia" w:date="2022-11-02T13:42:00Z">
        <w:r w:rsidR="00F12066">
          <w:rPr>
            <w:lang w:eastAsia="zh-CN"/>
          </w:rPr>
          <w:t xml:space="preserve"> Event Producer NF if an exception occurs</w:t>
        </w:r>
      </w:ins>
      <w:ins w:id="115" w:author="Nokia" w:date="2022-11-02T13:43:00Z">
        <w:r w:rsidR="00F12066">
          <w:rPr>
            <w:lang w:eastAsia="zh-CN"/>
          </w:rPr>
          <w:t>.</w:t>
        </w:r>
      </w:ins>
    </w:p>
    <w:p w14:paraId="16E8643A" w14:textId="77777777" w:rsidR="00A12EDE" w:rsidRDefault="00A12EDE" w:rsidP="00A12EDE">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 (if configured to support event muting mechanism).</w:t>
      </w:r>
    </w:p>
    <w:p w14:paraId="6C59CCB3" w14:textId="780BD631" w:rsidR="00A12EDE" w:rsidRDefault="00A12EDE" w:rsidP="00A12EDE">
      <w:pPr>
        <w:pStyle w:val="B1"/>
        <w:rPr>
          <w:lang w:eastAsia="zh-CN"/>
        </w:rPr>
      </w:pPr>
      <w:r>
        <w:rPr>
          <w:lang w:eastAsia="zh-CN"/>
        </w:rPr>
        <w:t>1.</w:t>
      </w:r>
      <w:r>
        <w:rPr>
          <w:lang w:eastAsia="zh-CN"/>
        </w:rPr>
        <w:tab/>
        <w:t xml:space="preserve">The Event Consumer NF, DCCF or NWDAF subscribes for a (set of) Event ID(s) by invoking the </w:t>
      </w:r>
      <w:proofErr w:type="spellStart"/>
      <w:r>
        <w:rPr>
          <w:lang w:eastAsia="zh-CN"/>
        </w:rPr>
        <w:t>Nnf_EventExposure_Subscribe</w:t>
      </w:r>
      <w:proofErr w:type="spellEnd"/>
      <w:r>
        <w:rPr>
          <w:lang w:eastAsia="zh-CN"/>
        </w:rPr>
        <w:t xml:space="preserve"> service operation including in event reporting information the deactivate notification flag</w:t>
      </w:r>
      <w:ins w:id="116" w:author="Nokia" w:date="2022-11-02T13:57:00Z">
        <w:r w:rsidR="002B126D">
          <w:rPr>
            <w:lang w:eastAsia="zh-CN"/>
          </w:rPr>
          <w:t xml:space="preserve"> and optionally </w:t>
        </w:r>
      </w:ins>
      <w:del w:id="117" w:author="Nokia" w:date="2022-11-02T13:57:00Z">
        <w:r w:rsidDel="002B126D">
          <w:rPr>
            <w:lang w:eastAsia="zh-CN"/>
          </w:rPr>
          <w:delText>.</w:delText>
        </w:r>
      </w:del>
      <w:ins w:id="118" w:author="Nokia" w:date="2022-11-02T13:57:00Z">
        <w:r w:rsidR="002B126D">
          <w:rPr>
            <w:lang w:val="en-US"/>
          </w:rPr>
          <w:t>requested Event Producer NF actions to be taken when an exception occurs at the Event Producer NF.</w:t>
        </w:r>
      </w:ins>
    </w:p>
    <w:p w14:paraId="4C0EE1BE" w14:textId="38D964AF" w:rsidR="00A12EDE" w:rsidRDefault="00A12EDE" w:rsidP="00DD50A5">
      <w:pPr>
        <w:pStyle w:val="B1"/>
        <w:rPr>
          <w:lang w:eastAsia="zh-CN"/>
        </w:rPr>
      </w:pPr>
      <w:r>
        <w:rPr>
          <w:lang w:eastAsia="zh-CN"/>
        </w:rPr>
        <w:tab/>
        <w:t>If the Event Producer NF supports the deactivate notification flag</w:t>
      </w:r>
      <w:ins w:id="119" w:author="Nokia" w:date="2022-11-02T14:36:00Z">
        <w:r w:rsidR="00DD50A5">
          <w:rPr>
            <w:lang w:eastAsia="zh-CN"/>
          </w:rPr>
          <w:t xml:space="preserve"> and the</w:t>
        </w:r>
      </w:ins>
      <w:ins w:id="120" w:author="Nokia" w:date="2022-11-02T14:37:00Z">
        <w:r w:rsidR="00DD50A5">
          <w:rPr>
            <w:lang w:eastAsia="zh-CN"/>
          </w:rPr>
          <w:t xml:space="preserve"> </w:t>
        </w:r>
        <w:r w:rsidR="00DD50A5">
          <w:rPr>
            <w:lang w:val="en-US"/>
          </w:rPr>
          <w:t>requested actions to be taken by the Event Producer NF when an exception occurs</w:t>
        </w:r>
      </w:ins>
      <w:r>
        <w:rPr>
          <w:lang w:eastAsia="zh-CN"/>
        </w:rPr>
        <w:t>,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ins w:id="121" w:author="Nokia" w:date="2022-11-02T13:59:00Z">
        <w:r w:rsidR="00B57957">
          <w:rPr>
            <w:lang w:eastAsia="zh-CN"/>
          </w:rPr>
          <w:t xml:space="preserve"> </w:t>
        </w:r>
      </w:ins>
      <w:ins w:id="122" w:author="Nokia" w:date="2022-11-02T14:37:00Z">
        <w:r w:rsidR="00DD50A5">
          <w:rPr>
            <w:lang w:eastAsia="zh-CN"/>
          </w:rPr>
          <w:t>T</w:t>
        </w:r>
      </w:ins>
      <w:ins w:id="123" w:author="Nokia" w:date="2022-11-02T14:00:00Z">
        <w:r w:rsidR="00B57957">
          <w:rPr>
            <w:lang w:eastAsia="zh-CN"/>
          </w:rPr>
          <w:t>he response from the Event Producer NF indicate</w:t>
        </w:r>
      </w:ins>
      <w:ins w:id="124" w:author="Nokia" w:date="2022-11-02T14:42:00Z">
        <w:r w:rsidR="001F095A">
          <w:rPr>
            <w:lang w:eastAsia="zh-CN"/>
          </w:rPr>
          <w:t>s</w:t>
        </w:r>
      </w:ins>
      <w:ins w:id="125" w:author="Nokia" w:date="2022-11-02T14:38:00Z">
        <w:r w:rsidR="00DD50A5">
          <w:rPr>
            <w:lang w:eastAsia="zh-CN"/>
          </w:rPr>
          <w:t xml:space="preserve"> </w:t>
        </w:r>
      </w:ins>
      <w:ins w:id="126" w:author="Nokia" w:date="2022-11-02T15:09:00Z">
        <w:r w:rsidR="009D1496">
          <w:rPr>
            <w:lang w:eastAsia="zh-CN"/>
          </w:rPr>
          <w:t xml:space="preserve">at </w:t>
        </w:r>
        <w:proofErr w:type="spellStart"/>
        <w:r w:rsidR="009D1496">
          <w:rPr>
            <w:lang w:eastAsia="zh-CN"/>
          </w:rPr>
          <w:t>les</w:t>
        </w:r>
      </w:ins>
      <w:ins w:id="127" w:author="Nokia" w:date="2022-11-02T15:10:00Z">
        <w:r w:rsidR="009D1496">
          <w:rPr>
            <w:lang w:eastAsia="zh-CN"/>
          </w:rPr>
          <w:t>t</w:t>
        </w:r>
        <w:proofErr w:type="spellEnd"/>
        <w:r w:rsidR="009D1496">
          <w:rPr>
            <w:lang w:eastAsia="zh-CN"/>
          </w:rPr>
          <w:t xml:space="preserve"> one of </w:t>
        </w:r>
      </w:ins>
      <w:ins w:id="128" w:author="Nokia" w:date="2022-11-02T14:38:00Z">
        <w:r w:rsidR="00DD50A5">
          <w:rPr>
            <w:lang w:eastAsia="zh-CN"/>
          </w:rPr>
          <w:t>the</w:t>
        </w:r>
      </w:ins>
      <w:ins w:id="129" w:author="Nokia" w:date="2022-11-02T14:00:00Z">
        <w:r w:rsidR="00B57957">
          <w:rPr>
            <w:lang w:eastAsia="zh-CN"/>
          </w:rPr>
          <w:t xml:space="preserve"> maximum number of notifications that the Event Producer NF expects to be able to store</w:t>
        </w:r>
      </w:ins>
      <w:ins w:id="130" w:author="Nokia" w:date="2022-11-02T14:38:00Z">
        <w:r w:rsidR="00DD50A5">
          <w:rPr>
            <w:lang w:eastAsia="zh-CN"/>
          </w:rPr>
          <w:t xml:space="preserve"> or a</w:t>
        </w:r>
      </w:ins>
      <w:ins w:id="131" w:author="Nokia" w:date="2022-11-02T14:00:00Z">
        <w:r w:rsidR="00B57957">
          <w:rPr>
            <w:lang w:eastAsia="zh-CN"/>
          </w:rPr>
          <w:t>n estimate of the duration for which notifications can be buffered</w:t>
        </w:r>
      </w:ins>
      <w:ins w:id="132" w:author="Nokia" w:date="2022-11-02T14:39:00Z">
        <w:r w:rsidR="00DD50A5">
          <w:rPr>
            <w:lang w:eastAsia="zh-CN"/>
          </w:rPr>
          <w:t>.</w:t>
        </w:r>
      </w:ins>
    </w:p>
    <w:p w14:paraId="71F71375" w14:textId="212A0060" w:rsidR="00A12EDE" w:rsidRDefault="00A12EDE" w:rsidP="00A12EDE">
      <w:pPr>
        <w:pStyle w:val="B1"/>
        <w:rPr>
          <w:lang w:eastAsia="zh-CN"/>
        </w:rPr>
      </w:pPr>
      <w:r>
        <w:rPr>
          <w:lang w:eastAsia="zh-CN"/>
        </w:rPr>
        <w:tab/>
        <w:t>If the Event Producer NF does not support the deactivate notification flag</w:t>
      </w:r>
      <w:ins w:id="133" w:author="Nokia" w:date="2022-11-02T14:39:00Z">
        <w:r w:rsidR="00DD50A5">
          <w:rPr>
            <w:lang w:eastAsia="zh-CN"/>
          </w:rPr>
          <w:t xml:space="preserve"> or does not accept </w:t>
        </w:r>
        <w:r w:rsidR="00DD50A5">
          <w:rPr>
            <w:lang w:val="en-US"/>
          </w:rPr>
          <w:t>requested actions to be taken by the Event Producer NF when an exception occurs</w:t>
        </w:r>
      </w:ins>
      <w:r>
        <w:rPr>
          <w:lang w:eastAsia="zh-CN"/>
        </w:rPr>
        <w:t>, the Event Producer NF sends a response back including an indication of failure</w:t>
      </w:r>
      <w:ins w:id="134" w:author="Nokia" w:date="2022-11-02T15:12:00Z">
        <w:r w:rsidR="009D1496">
          <w:rPr>
            <w:lang w:eastAsia="zh-CN"/>
          </w:rPr>
          <w:t xml:space="preserve"> and </w:t>
        </w:r>
        <w:r w:rsidR="008311CC">
          <w:rPr>
            <w:lang w:eastAsia="zh-CN"/>
          </w:rPr>
          <w:t>cause code</w:t>
        </w:r>
      </w:ins>
      <w:r>
        <w:rPr>
          <w:lang w:eastAsia="zh-CN"/>
        </w:rPr>
        <w:t>. In this case, the Event Consumer NF re-sends the subscription request without including in the event reporting information the deactivate notification flag</w:t>
      </w:r>
      <w:ins w:id="135" w:author="Nokia" w:date="2022-11-02T15:10:00Z">
        <w:r w:rsidR="009D1496">
          <w:rPr>
            <w:lang w:eastAsia="zh-CN"/>
          </w:rPr>
          <w:t xml:space="preserve"> or with different</w:t>
        </w:r>
      </w:ins>
      <w:ins w:id="136" w:author="Nokia" w:date="2022-11-02T15:11:00Z">
        <w:r w:rsidR="009D1496">
          <w:rPr>
            <w:lang w:eastAsia="zh-CN"/>
          </w:rPr>
          <w:t xml:space="preserve"> </w:t>
        </w:r>
        <w:r w:rsidR="009D1496">
          <w:rPr>
            <w:lang w:val="en-US"/>
          </w:rPr>
          <w:t>requested actions to be taken by the Event Producer NF when an exception occurs</w:t>
        </w:r>
        <w:r w:rsidR="009D1496">
          <w:rPr>
            <w:lang w:eastAsia="zh-CN"/>
          </w:rPr>
          <w:t>.</w:t>
        </w:r>
      </w:ins>
      <w:del w:id="137" w:author="Nokia" w:date="2022-11-02T15:11:00Z">
        <w:r w:rsidDel="009D1496">
          <w:rPr>
            <w:lang w:eastAsia="zh-CN"/>
          </w:rPr>
          <w:delText>.</w:delText>
        </w:r>
      </w:del>
    </w:p>
    <w:p w14:paraId="2EB25CC0" w14:textId="77777777" w:rsidR="00A12EDE" w:rsidRDefault="00A12EDE" w:rsidP="00A12EDE">
      <w:pPr>
        <w:pStyle w:val="NO"/>
        <w:rPr>
          <w:lang w:eastAsia="zh-CN"/>
        </w:rPr>
      </w:pPr>
      <w:r>
        <w:rPr>
          <w:lang w:eastAsia="zh-CN"/>
        </w:rPr>
        <w:lastRenderedPageBreak/>
        <w:t>NOTE:</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0B9D054C" w14:textId="77777777" w:rsidR="00A12EDE" w:rsidRDefault="00A12EDE" w:rsidP="00A12EDE">
      <w:pPr>
        <w:pStyle w:val="B1"/>
        <w:rPr>
          <w:lang w:eastAsia="zh-CN"/>
        </w:rPr>
      </w:pPr>
      <w:r>
        <w:rPr>
          <w:lang w:eastAsia="zh-CN"/>
        </w:rPr>
        <w:t>2.</w:t>
      </w:r>
      <w:r>
        <w:rPr>
          <w:lang w:eastAsia="zh-CN"/>
        </w:rPr>
        <w:tab/>
        <w:t>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(e.g. notification target information) and the status of the transaction between the Event Consumer NF, DCCF or NWDAF and the Event Producer as "collecting events / non-notification".</w:t>
      </w:r>
    </w:p>
    <w:p w14:paraId="21E0FC65" w14:textId="77777777" w:rsidR="00A12EDE" w:rsidRDefault="00A12EDE" w:rsidP="00A12EDE">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4F3F629E" w14:textId="77777777" w:rsidR="00A12EDE" w:rsidRDefault="00A12EDE" w:rsidP="00A12EDE">
      <w:pPr>
        <w:pStyle w:val="B1"/>
        <w:rPr>
          <w:lang w:eastAsia="zh-CN"/>
        </w:rPr>
      </w:pPr>
      <w:r>
        <w:rPr>
          <w:lang w:eastAsia="zh-CN"/>
        </w:rPr>
        <w:t>4.</w:t>
      </w:r>
      <w:r>
        <w:rPr>
          <w:lang w:eastAsia="zh-CN"/>
        </w:rPr>
        <w:tab/>
        <w:t xml:space="preserve">Event Consumer NF invokes the </w:t>
      </w:r>
      <w:proofErr w:type="spellStart"/>
      <w:r>
        <w:rPr>
          <w:lang w:eastAsia="zh-CN"/>
        </w:rPr>
        <w:t>Nnf_EventExposure_Subscribe</w:t>
      </w:r>
      <w:proofErr w:type="spellEnd"/>
      <w:r>
        <w:rPr>
          <w:lang w:eastAsia="zh-CN"/>
        </w:rPr>
        <w:t xml:space="preserv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4DB71C84" w14:textId="6ACCF1C9" w:rsidR="00A12EDE" w:rsidRDefault="00A12EDE" w:rsidP="00A12EDE">
      <w:pPr>
        <w:pStyle w:val="B1"/>
        <w:rPr>
          <w:ins w:id="138" w:author="Nokia" w:date="2022-11-02T15:27:00Z"/>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53649F7C" w14:textId="4D288B29" w:rsidR="00ED31C2" w:rsidRDefault="00ED31C2" w:rsidP="00A12EDE">
      <w:pPr>
        <w:pStyle w:val="B1"/>
        <w:rPr>
          <w:lang w:eastAsia="zh-CN"/>
        </w:rPr>
      </w:pPr>
      <w:ins w:id="139" w:author="Nokia" w:date="2022-11-02T15:27:00Z">
        <w:r>
          <w:rPr>
            <w:lang w:eastAsia="zh-CN"/>
          </w:rPr>
          <w:tab/>
          <w:t xml:space="preserve">If an exception (e.g. full buffer) occurs, the Event Producer NF </w:t>
        </w:r>
      </w:ins>
      <w:ins w:id="140" w:author="Nokia" w:date="2022-11-02T15:29:00Z">
        <w:r>
          <w:rPr>
            <w:lang w:eastAsia="zh-CN"/>
          </w:rPr>
          <w:t xml:space="preserve">performs the actions on buffered notifications and the subscription </w:t>
        </w:r>
      </w:ins>
      <w:ins w:id="141" w:author="Nokia" w:date="2022-11-02T15:30:00Z">
        <w:r>
          <w:rPr>
            <w:lang w:eastAsia="zh-CN"/>
          </w:rPr>
          <w:t>determined in Step</w:t>
        </w:r>
      </w:ins>
      <w:ins w:id="142" w:author="Nokia" w:date="2022-11-02T15:34:00Z">
        <w:r w:rsidR="009160A4">
          <w:rPr>
            <w:lang w:eastAsia="zh-CN"/>
          </w:rPr>
          <w:t>s 0a and</w:t>
        </w:r>
      </w:ins>
      <w:ins w:id="143" w:author="Nokia" w:date="2022-11-02T15:30:00Z">
        <w:r>
          <w:rPr>
            <w:lang w:eastAsia="zh-CN"/>
          </w:rPr>
          <w:t xml:space="preserve"> 1.</w:t>
        </w:r>
      </w:ins>
    </w:p>
    <w:p w14:paraId="04CDDAFC" w14:textId="77777777" w:rsidR="00A12EDE" w:rsidRDefault="00A12EDE" w:rsidP="00A12EDE">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68569FA8" w14:textId="77777777" w:rsidR="00A12EDE" w:rsidRDefault="00A12EDE" w:rsidP="00A12EDE">
      <w:pPr>
        <w:rPr>
          <w:lang w:eastAsia="zh-CN"/>
        </w:rPr>
      </w:pPr>
      <w:r>
        <w:rPr>
          <w:lang w:eastAsia="zh-CN"/>
        </w:rPr>
        <w:t xml:space="preserve">If the Event Consumer NF wants to change an existing subscription to an Event Producer NF using muted stored events into a regular notification of events, it shall invoke </w:t>
      </w:r>
      <w:proofErr w:type="spellStart"/>
      <w:r>
        <w:rPr>
          <w:lang w:eastAsia="zh-CN"/>
        </w:rPr>
        <w:t>Nnf_EventExposure_Subscribe</w:t>
      </w:r>
      <w:proofErr w:type="spellEnd"/>
      <w:r>
        <w:rPr>
          <w:lang w:eastAsia="zh-CN"/>
        </w:rPr>
        <w:t xml:space="preserve"> service operation from Event Producer NF without deactivate notification flag.</w:t>
      </w:r>
    </w:p>
    <w:bookmarkEnd w:id="7"/>
    <w:p w14:paraId="185E642E" w14:textId="77777777" w:rsidR="004F51F6" w:rsidRPr="00663E23" w:rsidRDefault="004F51F6" w:rsidP="00663E23">
      <w:pPr>
        <w:rPr>
          <w:noProof/>
        </w:rPr>
      </w:pPr>
    </w:p>
    <w:bookmarkEnd w:id="8"/>
    <w:bookmarkEnd w:id="9"/>
    <w:bookmarkEnd w:id="10"/>
    <w:bookmarkEnd w:id="11"/>
    <w:bookmarkEnd w:id="12"/>
    <w:bookmarkEnd w:id="13"/>
    <w:bookmarkEnd w:id="14"/>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1363E" w14:textId="77777777" w:rsidR="00BC33AC" w:rsidRDefault="00BC33AC">
      <w:pPr>
        <w:spacing w:after="0"/>
      </w:pPr>
      <w:r>
        <w:separator/>
      </w:r>
    </w:p>
  </w:endnote>
  <w:endnote w:type="continuationSeparator" w:id="0">
    <w:p w14:paraId="696A7479" w14:textId="77777777" w:rsidR="00BC33AC" w:rsidRDefault="00BC33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5F20" w14:textId="77777777" w:rsidR="008813D4" w:rsidRDefault="00881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7BA3" w14:textId="77777777" w:rsidR="008813D4" w:rsidRDefault="008813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A02D" w14:textId="77777777" w:rsidR="008813D4" w:rsidRDefault="00881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0F57A" w14:textId="77777777" w:rsidR="00BC33AC" w:rsidRDefault="00BC33AC">
      <w:pPr>
        <w:spacing w:after="0"/>
      </w:pPr>
      <w:r>
        <w:separator/>
      </w:r>
    </w:p>
  </w:footnote>
  <w:footnote w:type="continuationSeparator" w:id="0">
    <w:p w14:paraId="372DA57F" w14:textId="77777777" w:rsidR="00BC33AC" w:rsidRDefault="00BC33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6BB8" w14:textId="77777777" w:rsidR="008813D4" w:rsidRDefault="00881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AC22" w14:textId="77777777" w:rsidR="008813D4" w:rsidRDefault="008813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2"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16A7E"/>
    <w:rsid w:val="00022E4A"/>
    <w:rsid w:val="00047B90"/>
    <w:rsid w:val="000676A1"/>
    <w:rsid w:val="00073AFB"/>
    <w:rsid w:val="00074D4C"/>
    <w:rsid w:val="00081917"/>
    <w:rsid w:val="000946F0"/>
    <w:rsid w:val="000A4443"/>
    <w:rsid w:val="000A536E"/>
    <w:rsid w:val="000A6394"/>
    <w:rsid w:val="000B7FED"/>
    <w:rsid w:val="000C038A"/>
    <w:rsid w:val="000C3DB1"/>
    <w:rsid w:val="000C6598"/>
    <w:rsid w:val="000D44B3"/>
    <w:rsid w:val="000D59F2"/>
    <w:rsid w:val="000E3D56"/>
    <w:rsid w:val="000F26DC"/>
    <w:rsid w:val="00102DBC"/>
    <w:rsid w:val="001039FA"/>
    <w:rsid w:val="00112740"/>
    <w:rsid w:val="00114B5C"/>
    <w:rsid w:val="001208C1"/>
    <w:rsid w:val="00120AC9"/>
    <w:rsid w:val="00137C15"/>
    <w:rsid w:val="00144E84"/>
    <w:rsid w:val="00145D43"/>
    <w:rsid w:val="00154AEB"/>
    <w:rsid w:val="001639F0"/>
    <w:rsid w:val="00164F13"/>
    <w:rsid w:val="00165F8A"/>
    <w:rsid w:val="001666FA"/>
    <w:rsid w:val="00174DFE"/>
    <w:rsid w:val="0018078B"/>
    <w:rsid w:val="00187C58"/>
    <w:rsid w:val="00192C46"/>
    <w:rsid w:val="001966F9"/>
    <w:rsid w:val="001A08B3"/>
    <w:rsid w:val="001A7B60"/>
    <w:rsid w:val="001B52F0"/>
    <w:rsid w:val="001B7A65"/>
    <w:rsid w:val="001C02B3"/>
    <w:rsid w:val="001C3725"/>
    <w:rsid w:val="001E41F3"/>
    <w:rsid w:val="001F095A"/>
    <w:rsid w:val="001F3148"/>
    <w:rsid w:val="001F3789"/>
    <w:rsid w:val="002240A8"/>
    <w:rsid w:val="00237FC0"/>
    <w:rsid w:val="002471B9"/>
    <w:rsid w:val="00254648"/>
    <w:rsid w:val="002570F8"/>
    <w:rsid w:val="002573BB"/>
    <w:rsid w:val="0026004D"/>
    <w:rsid w:val="002621F2"/>
    <w:rsid w:val="002640DD"/>
    <w:rsid w:val="00275D12"/>
    <w:rsid w:val="002808CE"/>
    <w:rsid w:val="00284FEB"/>
    <w:rsid w:val="002860C4"/>
    <w:rsid w:val="00296F71"/>
    <w:rsid w:val="0029773C"/>
    <w:rsid w:val="002A6F3F"/>
    <w:rsid w:val="002A73DF"/>
    <w:rsid w:val="002A73F1"/>
    <w:rsid w:val="002B126D"/>
    <w:rsid w:val="002B2831"/>
    <w:rsid w:val="002B5741"/>
    <w:rsid w:val="002B6AA1"/>
    <w:rsid w:val="002C3748"/>
    <w:rsid w:val="002E472E"/>
    <w:rsid w:val="002E666C"/>
    <w:rsid w:val="002F2DDB"/>
    <w:rsid w:val="003045E5"/>
    <w:rsid w:val="00305409"/>
    <w:rsid w:val="00310DE3"/>
    <w:rsid w:val="0031612D"/>
    <w:rsid w:val="00334213"/>
    <w:rsid w:val="00335112"/>
    <w:rsid w:val="00335962"/>
    <w:rsid w:val="00343294"/>
    <w:rsid w:val="003437F7"/>
    <w:rsid w:val="0035267E"/>
    <w:rsid w:val="003609EF"/>
    <w:rsid w:val="0036231A"/>
    <w:rsid w:val="00366925"/>
    <w:rsid w:val="003679BE"/>
    <w:rsid w:val="00372FEE"/>
    <w:rsid w:val="00374DD4"/>
    <w:rsid w:val="003777C1"/>
    <w:rsid w:val="00383093"/>
    <w:rsid w:val="003934CB"/>
    <w:rsid w:val="003A4300"/>
    <w:rsid w:val="003A4C96"/>
    <w:rsid w:val="003C3F1F"/>
    <w:rsid w:val="003E1A36"/>
    <w:rsid w:val="004005C0"/>
    <w:rsid w:val="00410371"/>
    <w:rsid w:val="004141A9"/>
    <w:rsid w:val="0042262E"/>
    <w:rsid w:val="004242F1"/>
    <w:rsid w:val="00424649"/>
    <w:rsid w:val="00424DA6"/>
    <w:rsid w:val="004509AF"/>
    <w:rsid w:val="004521A8"/>
    <w:rsid w:val="004562DF"/>
    <w:rsid w:val="00456CE3"/>
    <w:rsid w:val="004643BC"/>
    <w:rsid w:val="00464EC6"/>
    <w:rsid w:val="004925EE"/>
    <w:rsid w:val="004A0CD4"/>
    <w:rsid w:val="004A5DE8"/>
    <w:rsid w:val="004B6EE3"/>
    <w:rsid w:val="004B75B7"/>
    <w:rsid w:val="004E20D2"/>
    <w:rsid w:val="004F2815"/>
    <w:rsid w:val="004F51F6"/>
    <w:rsid w:val="0050486F"/>
    <w:rsid w:val="00512FD0"/>
    <w:rsid w:val="005141D9"/>
    <w:rsid w:val="0051580D"/>
    <w:rsid w:val="00535524"/>
    <w:rsid w:val="0053671C"/>
    <w:rsid w:val="00547111"/>
    <w:rsid w:val="005561B0"/>
    <w:rsid w:val="005854C0"/>
    <w:rsid w:val="00592D74"/>
    <w:rsid w:val="00596413"/>
    <w:rsid w:val="005A334A"/>
    <w:rsid w:val="005A6989"/>
    <w:rsid w:val="005D3C6D"/>
    <w:rsid w:val="005D56FB"/>
    <w:rsid w:val="005E2C44"/>
    <w:rsid w:val="00601912"/>
    <w:rsid w:val="00611ACF"/>
    <w:rsid w:val="00621188"/>
    <w:rsid w:val="006257ED"/>
    <w:rsid w:val="006521FB"/>
    <w:rsid w:val="00653DE4"/>
    <w:rsid w:val="00663E23"/>
    <w:rsid w:val="00665C47"/>
    <w:rsid w:val="00665F4D"/>
    <w:rsid w:val="006660E9"/>
    <w:rsid w:val="006725D2"/>
    <w:rsid w:val="00694D50"/>
    <w:rsid w:val="00695808"/>
    <w:rsid w:val="0069582A"/>
    <w:rsid w:val="006B21F9"/>
    <w:rsid w:val="006B46FB"/>
    <w:rsid w:val="006C573A"/>
    <w:rsid w:val="006D2A24"/>
    <w:rsid w:val="006E21FB"/>
    <w:rsid w:val="00710A70"/>
    <w:rsid w:val="007115D5"/>
    <w:rsid w:val="0073488A"/>
    <w:rsid w:val="007411D2"/>
    <w:rsid w:val="00743D6C"/>
    <w:rsid w:val="00752131"/>
    <w:rsid w:val="00776465"/>
    <w:rsid w:val="00792342"/>
    <w:rsid w:val="00796929"/>
    <w:rsid w:val="007977A8"/>
    <w:rsid w:val="007A4BB9"/>
    <w:rsid w:val="007B33E2"/>
    <w:rsid w:val="007B512A"/>
    <w:rsid w:val="007C0733"/>
    <w:rsid w:val="007C2097"/>
    <w:rsid w:val="007D6A07"/>
    <w:rsid w:val="007F3A0E"/>
    <w:rsid w:val="007F7259"/>
    <w:rsid w:val="008040A8"/>
    <w:rsid w:val="00822624"/>
    <w:rsid w:val="00824063"/>
    <w:rsid w:val="008279FA"/>
    <w:rsid w:val="008311CC"/>
    <w:rsid w:val="00843A7D"/>
    <w:rsid w:val="00846EA1"/>
    <w:rsid w:val="00860468"/>
    <w:rsid w:val="008626E7"/>
    <w:rsid w:val="008674D9"/>
    <w:rsid w:val="00870EE7"/>
    <w:rsid w:val="00874A36"/>
    <w:rsid w:val="008813D4"/>
    <w:rsid w:val="008863B9"/>
    <w:rsid w:val="00894FAC"/>
    <w:rsid w:val="008A105B"/>
    <w:rsid w:val="008A45A6"/>
    <w:rsid w:val="008D3CCC"/>
    <w:rsid w:val="008F3789"/>
    <w:rsid w:val="008F3A4F"/>
    <w:rsid w:val="008F686C"/>
    <w:rsid w:val="00903AF5"/>
    <w:rsid w:val="0090585A"/>
    <w:rsid w:val="0090790E"/>
    <w:rsid w:val="009148DE"/>
    <w:rsid w:val="009160A4"/>
    <w:rsid w:val="009319C0"/>
    <w:rsid w:val="009417E3"/>
    <w:rsid w:val="00941E30"/>
    <w:rsid w:val="00966603"/>
    <w:rsid w:val="00971829"/>
    <w:rsid w:val="00976994"/>
    <w:rsid w:val="009777D9"/>
    <w:rsid w:val="009834D4"/>
    <w:rsid w:val="00984D87"/>
    <w:rsid w:val="00991B88"/>
    <w:rsid w:val="00992665"/>
    <w:rsid w:val="00992819"/>
    <w:rsid w:val="009A1DAA"/>
    <w:rsid w:val="009A4FA7"/>
    <w:rsid w:val="009A5753"/>
    <w:rsid w:val="009A579D"/>
    <w:rsid w:val="009B6F2F"/>
    <w:rsid w:val="009D1496"/>
    <w:rsid w:val="009D547D"/>
    <w:rsid w:val="009E3223"/>
    <w:rsid w:val="009E3297"/>
    <w:rsid w:val="009E6A1F"/>
    <w:rsid w:val="009F1B1B"/>
    <w:rsid w:val="009F734F"/>
    <w:rsid w:val="00A12EDE"/>
    <w:rsid w:val="00A246B6"/>
    <w:rsid w:val="00A3241E"/>
    <w:rsid w:val="00A44C98"/>
    <w:rsid w:val="00A4741A"/>
    <w:rsid w:val="00A477E1"/>
    <w:rsid w:val="00A47E70"/>
    <w:rsid w:val="00A50CF0"/>
    <w:rsid w:val="00A60B0B"/>
    <w:rsid w:val="00A628A5"/>
    <w:rsid w:val="00A73A8D"/>
    <w:rsid w:val="00A7671C"/>
    <w:rsid w:val="00A80C69"/>
    <w:rsid w:val="00A81A45"/>
    <w:rsid w:val="00AA2CBC"/>
    <w:rsid w:val="00AA2E2E"/>
    <w:rsid w:val="00AA5491"/>
    <w:rsid w:val="00AB0F4C"/>
    <w:rsid w:val="00AC5820"/>
    <w:rsid w:val="00AD1CD8"/>
    <w:rsid w:val="00AD6035"/>
    <w:rsid w:val="00B008F9"/>
    <w:rsid w:val="00B14ACD"/>
    <w:rsid w:val="00B2061E"/>
    <w:rsid w:val="00B258BB"/>
    <w:rsid w:val="00B3403D"/>
    <w:rsid w:val="00B43F5C"/>
    <w:rsid w:val="00B54B99"/>
    <w:rsid w:val="00B56460"/>
    <w:rsid w:val="00B5690D"/>
    <w:rsid w:val="00B57957"/>
    <w:rsid w:val="00B60B57"/>
    <w:rsid w:val="00B6331F"/>
    <w:rsid w:val="00B657DB"/>
    <w:rsid w:val="00B66DD4"/>
    <w:rsid w:val="00B67B97"/>
    <w:rsid w:val="00B9657F"/>
    <w:rsid w:val="00B968C8"/>
    <w:rsid w:val="00B978D1"/>
    <w:rsid w:val="00BA3EC5"/>
    <w:rsid w:val="00BA51D9"/>
    <w:rsid w:val="00BA5AA1"/>
    <w:rsid w:val="00BB5DFC"/>
    <w:rsid w:val="00BC33AC"/>
    <w:rsid w:val="00BD1E2E"/>
    <w:rsid w:val="00BD279D"/>
    <w:rsid w:val="00BD2A9D"/>
    <w:rsid w:val="00BD6BB8"/>
    <w:rsid w:val="00BE3C51"/>
    <w:rsid w:val="00C036E3"/>
    <w:rsid w:val="00C04CB9"/>
    <w:rsid w:val="00C10ED2"/>
    <w:rsid w:val="00C142EA"/>
    <w:rsid w:val="00C22737"/>
    <w:rsid w:val="00C34D7C"/>
    <w:rsid w:val="00C41995"/>
    <w:rsid w:val="00C43F48"/>
    <w:rsid w:val="00C47CCC"/>
    <w:rsid w:val="00C556A3"/>
    <w:rsid w:val="00C662E1"/>
    <w:rsid w:val="00C66BA2"/>
    <w:rsid w:val="00C85DFE"/>
    <w:rsid w:val="00C870F6"/>
    <w:rsid w:val="00C90542"/>
    <w:rsid w:val="00C92F1A"/>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1A34"/>
    <w:rsid w:val="00D2249C"/>
    <w:rsid w:val="00D23BC8"/>
    <w:rsid w:val="00D24991"/>
    <w:rsid w:val="00D25F3E"/>
    <w:rsid w:val="00D31D1D"/>
    <w:rsid w:val="00D333C0"/>
    <w:rsid w:val="00D41EF8"/>
    <w:rsid w:val="00D4773A"/>
    <w:rsid w:val="00D50255"/>
    <w:rsid w:val="00D53C38"/>
    <w:rsid w:val="00D606CA"/>
    <w:rsid w:val="00D658E3"/>
    <w:rsid w:val="00D66520"/>
    <w:rsid w:val="00D66EE9"/>
    <w:rsid w:val="00D75D0F"/>
    <w:rsid w:val="00D84AE9"/>
    <w:rsid w:val="00D96519"/>
    <w:rsid w:val="00DA39AC"/>
    <w:rsid w:val="00DA48BE"/>
    <w:rsid w:val="00DA4CE5"/>
    <w:rsid w:val="00DB449A"/>
    <w:rsid w:val="00DC2C85"/>
    <w:rsid w:val="00DD50A5"/>
    <w:rsid w:val="00DD69C4"/>
    <w:rsid w:val="00DE1AC2"/>
    <w:rsid w:val="00DE34CF"/>
    <w:rsid w:val="00E029FA"/>
    <w:rsid w:val="00E13F3D"/>
    <w:rsid w:val="00E24AFF"/>
    <w:rsid w:val="00E3025B"/>
    <w:rsid w:val="00E30772"/>
    <w:rsid w:val="00E34898"/>
    <w:rsid w:val="00E40877"/>
    <w:rsid w:val="00E53736"/>
    <w:rsid w:val="00E678F0"/>
    <w:rsid w:val="00E70A1B"/>
    <w:rsid w:val="00E71505"/>
    <w:rsid w:val="00E76BFD"/>
    <w:rsid w:val="00E8085B"/>
    <w:rsid w:val="00EA0A51"/>
    <w:rsid w:val="00EB09B7"/>
    <w:rsid w:val="00EB10F3"/>
    <w:rsid w:val="00EB4721"/>
    <w:rsid w:val="00EB516B"/>
    <w:rsid w:val="00EC73A1"/>
    <w:rsid w:val="00ED31C2"/>
    <w:rsid w:val="00ED5D53"/>
    <w:rsid w:val="00EE7D7C"/>
    <w:rsid w:val="00EF7D96"/>
    <w:rsid w:val="00F0729D"/>
    <w:rsid w:val="00F07B45"/>
    <w:rsid w:val="00F12066"/>
    <w:rsid w:val="00F25D98"/>
    <w:rsid w:val="00F300FB"/>
    <w:rsid w:val="00F41A9C"/>
    <w:rsid w:val="00F53E02"/>
    <w:rsid w:val="00F54E74"/>
    <w:rsid w:val="00F605F6"/>
    <w:rsid w:val="00F63DA8"/>
    <w:rsid w:val="00F76052"/>
    <w:rsid w:val="00F912A4"/>
    <w:rsid w:val="00F9369B"/>
    <w:rsid w:val="00F95D3A"/>
    <w:rsid w:val="00F97A27"/>
    <w:rsid w:val="00FA0D13"/>
    <w:rsid w:val="00FA73A1"/>
    <w:rsid w:val="00FB6386"/>
    <w:rsid w:val="00FC07BE"/>
    <w:rsid w:val="00FE0855"/>
    <w:rsid w:val="00FE27EE"/>
    <w:rsid w:val="00FF2AB1"/>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5AIRPNAIUNRU-2028481721-7511</_dlc_DocId>
    <_dlc_DocIdUrl xmlns="71c5aaf6-e6ce-465b-b873-5148d2a4c105">
      <Url>https://nokia.sharepoint.com/sites/c5g/e2earch/_layouts/15/DocIdRedir.aspx?ID=5AIRPNAIUNRU-2028481721-7511</Url>
      <Description>5AIRPNAIUNRU-2028481721-7511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E37218-7644-4C87-992D-64CD03CD134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4.xml><?xml version="1.0" encoding="utf-8"?>
<ds:datastoreItem xmlns:ds="http://schemas.openxmlformats.org/officeDocument/2006/customXml" ds:itemID="{A045B7C7-B3CD-40C7-9805-AA873A509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A743ED-1239-4A02-93E0-9B46534B9736}">
  <ds:schemaRefs>
    <ds:schemaRef ds:uri="http://schemas.microsoft.com/sharepoint/v3/contenttype/forms"/>
  </ds:schemaRefs>
</ds:datastoreItem>
</file>

<file path=customXml/itemProps6.xml><?xml version="1.0" encoding="utf-8"?>
<ds:datastoreItem xmlns:ds="http://schemas.openxmlformats.org/officeDocument/2006/customXml" ds:itemID="{D9FF0726-F855-4CF0-B7D8-487E41E8F76E}">
  <ds:schemaRefs>
    <ds:schemaRef ds:uri="http://schemas.microsoft.com/sharepoint/events"/>
  </ds:schemaRefs>
</ds:datastoreItem>
</file>

<file path=customXml/itemProps7.xml><?xml version="1.0" encoding="utf-8"?>
<ds:datastoreItem xmlns:ds="http://schemas.openxmlformats.org/officeDocument/2006/customXml" ds:itemID="{177EBA2D-C989-4DE4-BD22-D66E2A737D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5</Pages>
  <Words>1618</Words>
  <Characters>9140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22</cp:revision>
  <cp:lastPrinted>2022-09-20T03:45:00Z</cp:lastPrinted>
  <dcterms:created xsi:type="dcterms:W3CDTF">2022-10-07T16:00:00Z</dcterms:created>
  <dcterms:modified xsi:type="dcterms:W3CDTF">2022-11-04T20:55:00Z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f3a58bb7-ab38-4bd4-968a-139b19704ebe</vt:lpwstr>
  </property>
</Properties>
</file>