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3E5F" w14:textId="18ADBF1E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1B0528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3419F" w:rsidRPr="0003419F">
        <w:rPr>
          <w:sz w:val="24"/>
          <w:szCs w:val="24"/>
        </w:rPr>
        <w:t>S2-221</w:t>
      </w:r>
      <w:r w:rsidR="005A6F8E">
        <w:rPr>
          <w:sz w:val="24"/>
          <w:szCs w:val="24"/>
        </w:rPr>
        <w:t>1468</w:t>
      </w:r>
    </w:p>
    <w:p w14:paraId="4D879E99" w14:textId="6C9585E6" w:rsidR="00AA0F9A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AA0F9A" w:rsidRPr="006C2E80">
        <w:rPr>
          <w:sz w:val="24"/>
          <w:szCs w:val="24"/>
        </w:rPr>
        <w:t xml:space="preserve">, </w:t>
      </w:r>
      <w:r w:rsidR="0003419F">
        <w:rPr>
          <w:sz w:val="24"/>
          <w:szCs w:val="24"/>
        </w:rPr>
        <w:t xml:space="preserve">France, </w:t>
      </w:r>
      <w:r w:rsidR="00C74D63">
        <w:rPr>
          <w:sz w:val="24"/>
          <w:szCs w:val="24"/>
        </w:rPr>
        <w:t>14</w:t>
      </w:r>
      <w:r>
        <w:rPr>
          <w:sz w:val="24"/>
          <w:szCs w:val="24"/>
        </w:rPr>
        <w:t>-18</w:t>
      </w:r>
      <w:r w:rsidR="00C74D63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="00AA0F9A">
        <w:rPr>
          <w:sz w:val="24"/>
          <w:szCs w:val="24"/>
        </w:rPr>
        <w:t xml:space="preserve"> 2022</w:t>
      </w:r>
      <w:r w:rsidR="00AA0F9A" w:rsidRPr="007F47E7">
        <w:rPr>
          <w:color w:val="0000FF"/>
        </w:rPr>
        <w:tab/>
      </w:r>
      <w:r w:rsidR="00AA0F9A" w:rsidRPr="007F47E7">
        <w:rPr>
          <w:rFonts w:eastAsia="Batang"/>
          <w:color w:val="0000FF"/>
        </w:rPr>
        <w:t>(</w:t>
      </w:r>
      <w:r w:rsidR="007F47E7">
        <w:rPr>
          <w:rFonts w:eastAsia="Batang"/>
          <w:color w:val="0000FF"/>
        </w:rPr>
        <w:t xml:space="preserve">e-mail </w:t>
      </w:r>
      <w:r w:rsidR="00AA0F9A" w:rsidRPr="007F47E7">
        <w:rPr>
          <w:rFonts w:eastAsia="Batang"/>
          <w:color w:val="0000FF"/>
        </w:rPr>
        <w:t xml:space="preserve">revision of </w:t>
      </w:r>
      <w:r w:rsidR="007F47E7">
        <w:rPr>
          <w:rFonts w:eastAsia="Batang"/>
          <w:color w:val="0000FF"/>
        </w:rPr>
        <w:t>S2-2210784r04)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24E81349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  <w:r w:rsidR="007F47E7">
        <w:rPr>
          <w:rFonts w:ascii="Arial" w:eastAsia="Batang" w:hAnsi="Arial" w:cs="Arial"/>
          <w:b/>
          <w:sz w:val="24"/>
          <w:szCs w:val="24"/>
          <w:lang w:eastAsia="zh-CN"/>
        </w:rPr>
        <w:t xml:space="preserve"> (AIMLsys)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 w:rsidR="00CF31C8"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 w:rsidR="00CF31C8"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329E293C" w:rsidR="004F23EA" w:rsidRPr="00817FE6" w:rsidRDefault="004F23EA" w:rsidP="00F86BFD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  <w:tr w:rsidR="004F23EA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 w:rsidR="00CF31C8">
              <w:rPr>
                <w:i/>
              </w:rPr>
              <w:t xml:space="preserve"> to support AI/M</w:t>
            </w:r>
            <w:r w:rsidR="00574164">
              <w:rPr>
                <w:i/>
              </w:rPr>
              <w:t>L-based</w:t>
            </w:r>
            <w:r w:rsidR="00CF31C8">
              <w:rPr>
                <w:i/>
              </w:rPr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086FBB4A" w:rsidR="004F23EA" w:rsidRPr="00817FE6" w:rsidRDefault="004F23EA" w:rsidP="00F86BFD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  <w:tr w:rsidR="004F23EA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 w:rsidR="00CF31C8">
              <w:rPr>
                <w:i/>
              </w:rPr>
              <w:t xml:space="preserve"> to support AI/ML</w:t>
            </w:r>
            <w:r w:rsidR="00574164">
              <w:rPr>
                <w:i/>
              </w:rPr>
              <w:t>-based</w:t>
            </w:r>
            <w:r w:rsidR="00CF31C8">
              <w:rPr>
                <w:i/>
              </w:rPr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5635CDB1" w:rsidR="004F23EA" w:rsidRPr="00817FE6" w:rsidRDefault="004F23EA" w:rsidP="00F86BFD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  <w:tr w:rsidR="004F23EA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4F23EA" w:rsidRPr="00817FE6" w:rsidRDefault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  <w:r w:rsidR="00CF31C8">
              <w:rPr>
                <w:i/>
              </w:rPr>
              <w:t>to assist AI/ML</w:t>
            </w:r>
            <w:r w:rsidR="00574164">
              <w:rPr>
                <w:i/>
              </w:rPr>
              <w:t>-based</w:t>
            </w:r>
            <w:r w:rsidR="00CF31C8">
              <w:rPr>
                <w:i/>
              </w:rPr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D42B300" w:rsidR="004F23EA" w:rsidRPr="00817FE6" w:rsidRDefault="004F23EA" w:rsidP="004F23EA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C43EC" w14:textId="77777777" w:rsidR="00835D7F" w:rsidRDefault="00835D7F" w:rsidP="00685ED7">
      <w:r>
        <w:separator/>
      </w:r>
    </w:p>
  </w:endnote>
  <w:endnote w:type="continuationSeparator" w:id="0">
    <w:p w14:paraId="735CE970" w14:textId="77777777" w:rsidR="00835D7F" w:rsidRDefault="00835D7F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0E65" w14:textId="77777777" w:rsidR="00835D7F" w:rsidRDefault="00835D7F" w:rsidP="00685ED7">
      <w:r>
        <w:separator/>
      </w:r>
    </w:p>
  </w:footnote>
  <w:footnote w:type="continuationSeparator" w:id="0">
    <w:p w14:paraId="2AED08AA" w14:textId="77777777" w:rsidR="00835D7F" w:rsidRDefault="00835D7F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81616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5802535">
    <w:abstractNumId w:val="12"/>
  </w:num>
  <w:num w:numId="3" w16cid:durableId="726611288">
    <w:abstractNumId w:val="10"/>
  </w:num>
  <w:num w:numId="4" w16cid:durableId="704061071">
    <w:abstractNumId w:val="7"/>
  </w:num>
  <w:num w:numId="5" w16cid:durableId="1900822205">
    <w:abstractNumId w:val="15"/>
  </w:num>
  <w:num w:numId="6" w16cid:durableId="1375422099">
    <w:abstractNumId w:val="13"/>
  </w:num>
  <w:num w:numId="7" w16cid:durableId="887229066">
    <w:abstractNumId w:val="5"/>
  </w:num>
  <w:num w:numId="8" w16cid:durableId="1916817437">
    <w:abstractNumId w:val="2"/>
  </w:num>
  <w:num w:numId="9" w16cid:durableId="1923947955">
    <w:abstractNumId w:val="1"/>
  </w:num>
  <w:num w:numId="10" w16cid:durableId="188640084">
    <w:abstractNumId w:val="0"/>
  </w:num>
  <w:num w:numId="11" w16cid:durableId="1113937083">
    <w:abstractNumId w:val="9"/>
  </w:num>
  <w:num w:numId="12" w16cid:durableId="545601322">
    <w:abstractNumId w:val="6"/>
  </w:num>
  <w:num w:numId="13" w16cid:durableId="878057337">
    <w:abstractNumId w:val="4"/>
  </w:num>
  <w:num w:numId="14" w16cid:durableId="163128028">
    <w:abstractNumId w:val="14"/>
  </w:num>
  <w:num w:numId="15" w16cid:durableId="1711538519">
    <w:abstractNumId w:val="8"/>
  </w:num>
  <w:num w:numId="16" w16cid:durableId="1594702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37D8A-FD9F-43D1-B4F9-2B845788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6</cp:revision>
  <cp:lastPrinted>2022-01-08T05:57:00Z</cp:lastPrinted>
  <dcterms:created xsi:type="dcterms:W3CDTF">2022-11-21T20:50:00Z</dcterms:created>
  <dcterms:modified xsi:type="dcterms:W3CDTF">2022-11-23T09:50:00Z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