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2C5F4385"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Pr>
          <w:rFonts w:cs="Arial"/>
          <w:b/>
          <w:noProof/>
          <w:sz w:val="24"/>
        </w:rPr>
        <w:t>S2-220</w:t>
      </w:r>
      <w:r w:rsidR="00B93A8B" w:rsidRPr="00B93A8B">
        <w:rPr>
          <w:rFonts w:cs="Arial"/>
          <w:b/>
          <w:noProof/>
          <w:sz w:val="24"/>
        </w:rPr>
        <w:t>6289</w:t>
      </w:r>
    </w:p>
    <w:p w14:paraId="064AC92F" w14:textId="77777777" w:rsidR="00FC3000" w:rsidRDefault="00FC3000" w:rsidP="00FC3000">
      <w:pPr>
        <w:pStyle w:val="CRCoverPage"/>
        <w:outlineLvl w:val="0"/>
        <w:rPr>
          <w:b/>
          <w:noProof/>
          <w:sz w:val="24"/>
        </w:rPr>
      </w:pPr>
      <w:bookmarkStart w:id="2"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77777777"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Pr="00B21451">
        <w:rPr>
          <w:rFonts w:ascii="Arial" w:hAnsi="Arial" w:cs="Arial"/>
          <w:b/>
        </w:rPr>
        <w:t>1, Sol</w:t>
      </w:r>
      <w:r>
        <w:rPr>
          <w:rFonts w:ascii="Arial" w:hAnsi="Arial" w:cs="Arial"/>
          <w:b/>
        </w:rPr>
        <w:t xml:space="preserve"> #1:</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ENs</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77777777"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#1 by removing the Editor’s Notes.</w:t>
      </w:r>
    </w:p>
    <w:p w14:paraId="15574745" w14:textId="77777777" w:rsidR="00FC3000" w:rsidRDefault="00FC3000" w:rsidP="00FC3000">
      <w:pPr>
        <w:pStyle w:val="1"/>
      </w:pPr>
      <w:r>
        <w:t>1 Discussion</w:t>
      </w:r>
    </w:p>
    <w:p w14:paraId="5055E726" w14:textId="77777777" w:rsidR="00FC3000" w:rsidRDefault="00FC3000" w:rsidP="00FC3000">
      <w:r w:rsidRPr="008605B1">
        <w:t xml:space="preserve">There </w:t>
      </w:r>
      <w:r>
        <w:t>are some</w:t>
      </w:r>
      <w:r w:rsidRPr="008605B1">
        <w:t xml:space="preserve"> E</w:t>
      </w:r>
      <w:r>
        <w:t xml:space="preserve">ditor’s </w:t>
      </w:r>
      <w:r w:rsidRPr="008605B1">
        <w:t>N</w:t>
      </w:r>
      <w:r>
        <w:t>otes</w:t>
      </w:r>
      <w:r w:rsidRPr="008605B1">
        <w:t xml:space="preserve"> on </w:t>
      </w:r>
      <w:r>
        <w:t>Solution #1 that should be resolved:</w:t>
      </w:r>
    </w:p>
    <w:p w14:paraId="0A9188C8" w14:textId="110406B2" w:rsidR="00FC3000" w:rsidRPr="008E1E5C" w:rsidRDefault="00FC3000" w:rsidP="00FC3000">
      <w:pPr>
        <w:pStyle w:val="EditorsNote"/>
      </w:pPr>
      <w:bookmarkStart w:id="4" w:name="OLE_LINK6"/>
      <w:bookmarkStart w:id="5" w:name="_Hlk98750820"/>
      <w:r w:rsidRPr="008E1E5C">
        <w:rPr>
          <w:rFonts w:hint="eastAsia"/>
        </w:rPr>
        <w:t>E</w:t>
      </w:r>
      <w:r w:rsidRPr="008E1E5C">
        <w:t>ditor’s note</w:t>
      </w:r>
      <w:bookmarkEnd w:id="4"/>
      <w:r w:rsidRPr="008E1E5C">
        <w:t>:</w:t>
      </w:r>
      <w:r>
        <w:tab/>
      </w:r>
      <w:r w:rsidRPr="008E1E5C">
        <w:t>It is FFS how the UPF event consumer is updated when the (local UPF) UPF that serves a PDU session is changed.</w:t>
      </w:r>
    </w:p>
    <w:p w14:paraId="0C390A52" w14:textId="77777777" w:rsidR="00FC3000" w:rsidRPr="005B0DF9" w:rsidRDefault="00FC3000" w:rsidP="00FC3000">
      <w:pPr>
        <w:pStyle w:val="EditorsNote"/>
        <w:rPr>
          <w:lang w:eastAsia="zh-CN"/>
        </w:rPr>
      </w:pPr>
      <w:r w:rsidRPr="009231F0">
        <w:rPr>
          <w:rFonts w:hint="eastAsia"/>
        </w:rPr>
        <w:t>E</w:t>
      </w:r>
      <w:r w:rsidRPr="009231F0">
        <w:t xml:space="preserve">ditor’s </w:t>
      </w:r>
      <w:r>
        <w:t>n</w:t>
      </w:r>
      <w:r w:rsidRPr="009231F0">
        <w:t>ote:</w:t>
      </w:r>
      <w:r w:rsidRPr="009231F0">
        <w:tab/>
      </w:r>
      <w:r w:rsidRPr="00A514D0">
        <w:t>how the NWDAF can determine which among the multiple PSA UPF(s) of a PDU Session it needs to contact for a given application flow</w:t>
      </w:r>
      <w:r>
        <w:t>.</w:t>
      </w:r>
    </w:p>
    <w:p w14:paraId="034D9EF8" w14:textId="77777777" w:rsidR="00FC3000" w:rsidRDefault="00FC3000" w:rsidP="00FC3000">
      <w:pPr>
        <w:rPr>
          <w:lang w:eastAsia="zh-CN"/>
        </w:rPr>
      </w:pPr>
      <w:r w:rsidRPr="009D4880">
        <w:rPr>
          <w:lang w:eastAsia="zh-CN"/>
        </w:rPr>
        <w:t xml:space="preserve">Description is added to </w:t>
      </w:r>
      <w:r>
        <w:rPr>
          <w:lang w:eastAsia="zh-CN"/>
        </w:rPr>
        <w:t xml:space="preserve">remove these </w:t>
      </w:r>
      <w:proofErr w:type="spellStart"/>
      <w:r>
        <w:rPr>
          <w:lang w:eastAsia="zh-CN"/>
        </w:rPr>
        <w:t>ENs</w:t>
      </w:r>
      <w:r w:rsidRPr="009D4880">
        <w:rPr>
          <w:lang w:eastAsia="zh-CN"/>
        </w:rPr>
        <w:t>.</w:t>
      </w:r>
      <w:proofErr w:type="spellEnd"/>
    </w:p>
    <w:p w14:paraId="53D845E4" w14:textId="59F5E618" w:rsidR="00FC3000" w:rsidRDefault="00FC3000" w:rsidP="00FC3000">
      <w:pPr>
        <w:rPr>
          <w:lang w:eastAsia="zh-CN"/>
        </w:rPr>
      </w:pPr>
      <w:r>
        <w:rPr>
          <w:rFonts w:hint="eastAsia"/>
          <w:lang w:eastAsia="zh-CN"/>
        </w:rPr>
        <w:t>F</w:t>
      </w:r>
      <w:r>
        <w:rPr>
          <w:lang w:eastAsia="zh-CN"/>
        </w:rPr>
        <w:t>or the first EN, the solution of how the UPF event consumer is updated in the event of UPF change has been existed in Sol#13 by subscribing to the relevant SMF notification to UPF. In addition, Sol#5 also provides a way by storing the UPF information in the UDM.</w:t>
      </w:r>
      <w:r w:rsidR="00DF30B2">
        <w:rPr>
          <w:lang w:eastAsia="zh-CN"/>
        </w:rPr>
        <w:t xml:space="preserve"> How to update the subscription in the event of UPF change will be solved in other solutions.</w:t>
      </w:r>
      <w:r>
        <w:rPr>
          <w:lang w:eastAsia="zh-CN"/>
        </w:rPr>
        <w:t xml:space="preserve"> </w:t>
      </w:r>
      <w:proofErr w:type="gramStart"/>
      <w:r>
        <w:rPr>
          <w:lang w:eastAsia="zh-CN"/>
        </w:rPr>
        <w:t>So</w:t>
      </w:r>
      <w:proofErr w:type="gramEnd"/>
      <w:r>
        <w:rPr>
          <w:lang w:eastAsia="zh-CN"/>
        </w:rPr>
        <w:t xml:space="preserve"> this EN can be </w:t>
      </w:r>
      <w:r w:rsidR="000F5EDF">
        <w:rPr>
          <w:lang w:eastAsia="zh-CN"/>
        </w:rPr>
        <w:t>r</w:t>
      </w:r>
      <w:r w:rsidR="00DF30B2">
        <w:rPr>
          <w:rFonts w:hint="eastAsia"/>
          <w:lang w:eastAsia="zh-CN"/>
        </w:rPr>
        <w:t>emoved</w:t>
      </w:r>
      <w:r w:rsidR="00DF30B2">
        <w:rPr>
          <w:lang w:eastAsia="zh-CN"/>
        </w:rPr>
        <w:t>.</w:t>
      </w:r>
    </w:p>
    <w:p w14:paraId="47859683" w14:textId="18F9AA96" w:rsidR="00FC3000" w:rsidRPr="00CD0F8F" w:rsidRDefault="00FC3000" w:rsidP="00FC3000">
      <w:pPr>
        <w:rPr>
          <w:lang w:eastAsia="zh-CN"/>
        </w:rPr>
      </w:pPr>
      <w:r>
        <w:rPr>
          <w:rFonts w:eastAsiaTheme="minorEastAsia" w:hint="eastAsia"/>
          <w:lang w:eastAsia="zh-CN"/>
        </w:rPr>
        <w:t>F</w:t>
      </w:r>
      <w:r>
        <w:rPr>
          <w:rFonts w:eastAsiaTheme="minorEastAsia"/>
          <w:lang w:eastAsia="zh-CN"/>
        </w:rPr>
        <w:t xml:space="preserve">or the second EN, this solution is a general solution for how the consumer NF can find the UPF(s) </w:t>
      </w:r>
      <w:r w:rsidR="00635C7C">
        <w:rPr>
          <w:rFonts w:eastAsiaTheme="minorEastAsia"/>
          <w:lang w:eastAsia="zh-CN"/>
        </w:rPr>
        <w:t>targeting a specific UE or PDU session</w:t>
      </w:r>
      <w:r w:rsidR="006D2247">
        <w:rPr>
          <w:rFonts w:eastAsiaTheme="minorEastAsia"/>
          <w:lang w:eastAsia="zh-CN"/>
        </w:rPr>
        <w:t xml:space="preserve"> by using </w:t>
      </w:r>
      <w:r w:rsidR="006D2247" w:rsidRPr="001204E1">
        <w:t>SUPI, S-NSSAI and DNN</w:t>
      </w:r>
      <w:r w:rsidR="006D2247">
        <w:t xml:space="preserve">. This solution may find multiple UPFs, the NWDAF can determine which one(s) </w:t>
      </w:r>
      <w:r w:rsidR="00CD0F8F">
        <w:t xml:space="preserve">to contact according to what specific information it </w:t>
      </w:r>
      <w:r w:rsidR="000F5EDF">
        <w:t>wants</w:t>
      </w:r>
      <w:r w:rsidR="00CD0F8F">
        <w:t xml:space="preserve"> to collect from the U</w:t>
      </w:r>
      <w:r w:rsidR="00CD0F8F" w:rsidRPr="00CD0F8F">
        <w:rPr>
          <w:rFonts w:hint="eastAsia"/>
        </w:rPr>
        <w:t>PF</w:t>
      </w:r>
      <w:r w:rsidR="000F5EDF">
        <w:t>(s)</w:t>
      </w:r>
      <w:r w:rsidR="000F5EDF" w:rsidRPr="000F5EDF">
        <w:rPr>
          <w:rFonts w:hint="eastAsia"/>
        </w:rPr>
        <w:t>.</w:t>
      </w:r>
      <w:r w:rsidR="000F5EDF" w:rsidRPr="000F5EDF">
        <w:t xml:space="preserve"> So this EN can </w:t>
      </w:r>
      <w:r w:rsidR="000F5EDF">
        <w:t>be re</w:t>
      </w:r>
      <w:r w:rsidR="00DF30B2">
        <w:t>moved</w:t>
      </w:r>
      <w:r w:rsidR="000F5EDF">
        <w:t>.</w:t>
      </w:r>
      <w:r w:rsidR="000F5EDF" w:rsidRPr="000F5EDF">
        <w:t xml:space="preserve"> </w:t>
      </w:r>
    </w:p>
    <w:bookmarkEnd w:id="5"/>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6" w:name="_Hlk513714389"/>
      <w:bookmarkStart w:id="7" w:name="_Toc500949097"/>
      <w:r>
        <w:rPr>
          <w:rFonts w:ascii="Arial" w:hAnsi="Arial" w:cs="Arial"/>
          <w:b/>
        </w:rPr>
        <w:t xml:space="preserve">It is proposed to update TR </w:t>
      </w:r>
      <w:bookmarkStart w:id="8"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8"/>
      <w:r>
        <w:rPr>
          <w:rFonts w:ascii="Arial" w:hAnsi="Arial" w:cs="Arial"/>
          <w:b/>
        </w:rPr>
        <w:t>as follows.</w:t>
      </w:r>
      <w:bookmarkEnd w:id="6"/>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33C4BF92" w14:textId="77777777" w:rsidR="00004758" w:rsidRDefault="00004758" w:rsidP="00004758">
      <w:pPr>
        <w:pStyle w:val="21"/>
      </w:pPr>
      <w:bookmarkStart w:id="9" w:name="_Toc96958836"/>
      <w:bookmarkStart w:id="10" w:name="_Toc96964613"/>
      <w:bookmarkStart w:id="11" w:name="_Toc97307767"/>
      <w:bookmarkStart w:id="12" w:name="_Toc100835652"/>
      <w:bookmarkStart w:id="13" w:name="_Toc101415483"/>
      <w:bookmarkStart w:id="14" w:name="_Toc104549581"/>
      <w:bookmarkStart w:id="15" w:name="_Toc100835659"/>
      <w:bookmarkStart w:id="16" w:name="_Toc101415490"/>
      <w:bookmarkStart w:id="17" w:name="_Toc104549588"/>
      <w:bookmarkStart w:id="18" w:name="_Toc100835661"/>
      <w:bookmarkStart w:id="19" w:name="_Toc101415492"/>
      <w:bookmarkStart w:id="20" w:name="_Toc104549590"/>
      <w:bookmarkStart w:id="21" w:name="_Toc326248711"/>
      <w:bookmarkStart w:id="22" w:name="_Toc510604409"/>
      <w:bookmarkStart w:id="23" w:name="_Toc97057914"/>
      <w:bookmarkStart w:id="24" w:name="_Toc97052459"/>
      <w:bookmarkStart w:id="25" w:name="_Toc97052787"/>
      <w:bookmarkStart w:id="26" w:name="_Toc97057841"/>
      <w:bookmarkEnd w:id="7"/>
      <w:r>
        <w:rPr>
          <w:lang w:eastAsia="zh-CN"/>
        </w:rPr>
        <w:t>6.1</w:t>
      </w:r>
      <w:r>
        <w:rPr>
          <w:lang w:eastAsia="ko-KR"/>
        </w:rPr>
        <w:tab/>
      </w:r>
      <w:r>
        <w:t>Solution</w:t>
      </w:r>
      <w:r>
        <w:rPr>
          <w:lang w:eastAsia="zh-CN"/>
        </w:rPr>
        <w:t xml:space="preserve"> #1</w:t>
      </w:r>
      <w:r>
        <w:t>: UPF event exposure service framework enhancements to support registration, deregistration and discovery via NRF</w:t>
      </w:r>
      <w:bookmarkEnd w:id="9"/>
      <w:bookmarkEnd w:id="10"/>
      <w:bookmarkEnd w:id="11"/>
      <w:bookmarkEnd w:id="12"/>
      <w:bookmarkEnd w:id="13"/>
      <w:bookmarkEnd w:id="14"/>
    </w:p>
    <w:p w14:paraId="1DF60DC5" w14:textId="77777777" w:rsidR="00004758" w:rsidRDefault="00004758" w:rsidP="00004758">
      <w:pPr>
        <w:pStyle w:val="31"/>
      </w:pPr>
      <w:bookmarkStart w:id="27" w:name="_Toc96958838"/>
      <w:bookmarkStart w:id="28" w:name="_Toc96964615"/>
      <w:bookmarkStart w:id="29" w:name="_Toc97307769"/>
      <w:bookmarkStart w:id="30" w:name="_Toc100835653"/>
      <w:bookmarkStart w:id="31" w:name="_Toc101415484"/>
      <w:bookmarkStart w:id="32" w:name="_Toc104549582"/>
      <w:r>
        <w:t>6.1.1</w:t>
      </w:r>
      <w:r>
        <w:tab/>
        <w:t>Description</w:t>
      </w:r>
      <w:bookmarkEnd w:id="27"/>
      <w:bookmarkEnd w:id="28"/>
      <w:bookmarkEnd w:id="29"/>
      <w:bookmarkEnd w:id="30"/>
      <w:bookmarkEnd w:id="31"/>
      <w:bookmarkEnd w:id="32"/>
    </w:p>
    <w:p w14:paraId="037B0E38" w14:textId="77777777" w:rsidR="00004758" w:rsidRDefault="00004758" w:rsidP="00004758">
      <w:r>
        <w:t xml:space="preserve">The solution introduces the service based UPF event exposure framework to support registration, deregistration and discovery via NRF. The following Figure 6.1.2-1 depicts the service-based interface </w:t>
      </w:r>
      <w:proofErr w:type="spellStart"/>
      <w:r>
        <w:t>Nupf</w:t>
      </w:r>
      <w:proofErr w:type="spellEnd"/>
      <w:r>
        <w:t xml:space="preserve"> introduced in the 5G system architecture.</w:t>
      </w:r>
    </w:p>
    <w:p w14:paraId="22DD310B" w14:textId="77777777" w:rsidR="00004758" w:rsidRDefault="00004758" w:rsidP="00004758">
      <w:r>
        <w:lastRenderedPageBreak/>
        <w:t>The solution for registering UPF in NRF is based on the option in the existing solution described in clause 6.3.3.2 of TS 23.501 [2] and clause 4.17 of TS 23.502 [3], whereby the UPF registers directly with the NRF and hence does not use N4 for registering to NRF.</w:t>
      </w:r>
    </w:p>
    <w:p w14:paraId="1AAF3D67" w14:textId="77777777" w:rsidR="00004758" w:rsidRDefault="00004758" w:rsidP="00004758">
      <w:pPr>
        <w:pStyle w:val="NO"/>
      </w:pPr>
      <w:r>
        <w:t>NOTE 1:</w:t>
      </w:r>
      <w:r>
        <w:tab/>
        <w:t>As described in TS 23.501 [2], the NRF can alternatively be configured by OAM with information on the available UPF(s) or the UPF instance(s) may register its/their NF profile(s) in the NRF.</w:t>
      </w:r>
    </w:p>
    <w:p w14:paraId="4FD35A0E" w14:textId="77777777" w:rsidR="00004758" w:rsidRDefault="00972993" w:rsidP="00004758">
      <w:pPr>
        <w:pStyle w:val="TH"/>
      </w:pPr>
      <w:r>
        <w:rPr>
          <w:noProof/>
        </w:rPr>
        <w:object w:dxaOrig="9360" w:dyaOrig="4815" w14:anchorId="431CE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4pt;height:240.85pt;mso-width-percent:0;mso-height-percent:0;mso-width-percent:0;mso-height-percent:0" o:ole="">
            <v:imagedata r:id="rId12" o:title=""/>
          </v:shape>
          <o:OLEObject Type="Embed" ProgID="Visio.Drawing.15" ShapeID="_x0000_i1025" DrawAspect="Content" ObjectID="_1721657594" r:id="rId13"/>
        </w:object>
      </w:r>
    </w:p>
    <w:p w14:paraId="7A32A96B" w14:textId="77777777" w:rsidR="00004758" w:rsidRDefault="00004758" w:rsidP="00004758">
      <w:pPr>
        <w:pStyle w:val="TF"/>
      </w:pPr>
      <w:r>
        <w:t>Figure 6.1.1-</w:t>
      </w:r>
      <w:r>
        <w:rPr>
          <w:noProof/>
        </w:rPr>
        <w:t>1</w:t>
      </w:r>
      <w:r>
        <w:t>: 5G system architecture with service based UPF</w:t>
      </w:r>
    </w:p>
    <w:p w14:paraId="049A6204" w14:textId="77777777" w:rsidR="00004758" w:rsidRDefault="00004758" w:rsidP="00004758">
      <w:pPr>
        <w:pStyle w:val="NO"/>
      </w:pPr>
      <w:r>
        <w:t>NOTE 2:</w:t>
      </w:r>
      <w:r>
        <w:tab/>
        <w:t xml:space="preserve">Figure 6.1.1-1 shows an example of UPF with </w:t>
      </w:r>
      <w:proofErr w:type="spellStart"/>
      <w:r>
        <w:t>Nupf</w:t>
      </w:r>
      <w:proofErr w:type="spellEnd"/>
      <w:r>
        <w:t xml:space="preserve"> service. In the context of this solution the UPF is in the role of consumer of NRF services, i.e. this solution is about how UPF can register its NF profile in NRF with related </w:t>
      </w:r>
      <w:proofErr w:type="spellStart"/>
      <w:r>
        <w:t>Nupf</w:t>
      </w:r>
      <w:proofErr w:type="spellEnd"/>
      <w:r>
        <w:t xml:space="preserve"> service information and does not describe services provided by the UPF itself.</w:t>
      </w:r>
    </w:p>
    <w:p w14:paraId="31AED58C" w14:textId="77777777" w:rsidR="00004758" w:rsidRDefault="00004758" w:rsidP="00004758">
      <w:pPr>
        <w:pStyle w:val="31"/>
      </w:pPr>
      <w:bookmarkStart w:id="33" w:name="_Toc96958839"/>
      <w:bookmarkStart w:id="34" w:name="_Toc96964616"/>
      <w:bookmarkStart w:id="35" w:name="_Toc97307770"/>
      <w:bookmarkStart w:id="36" w:name="_Toc100835654"/>
      <w:bookmarkStart w:id="37" w:name="_Toc101415485"/>
      <w:bookmarkStart w:id="38" w:name="_Toc104549583"/>
      <w:r>
        <w:t>6.1.2</w:t>
      </w:r>
      <w:r>
        <w:tab/>
        <w:t>Procedures</w:t>
      </w:r>
      <w:bookmarkEnd w:id="33"/>
      <w:bookmarkEnd w:id="34"/>
      <w:bookmarkEnd w:id="35"/>
      <w:bookmarkEnd w:id="36"/>
      <w:bookmarkEnd w:id="37"/>
      <w:bookmarkEnd w:id="38"/>
    </w:p>
    <w:p w14:paraId="1B432824" w14:textId="77777777" w:rsidR="00004758" w:rsidRDefault="00004758" w:rsidP="00004758">
      <w:pPr>
        <w:pStyle w:val="41"/>
        <w:rPr>
          <w:lang w:eastAsia="ko-KR"/>
        </w:rPr>
      </w:pPr>
      <w:bookmarkStart w:id="39" w:name="_Toc96958840"/>
      <w:bookmarkStart w:id="40" w:name="_Toc96964617"/>
      <w:bookmarkStart w:id="41" w:name="_Toc97307771"/>
      <w:bookmarkStart w:id="42" w:name="_Toc100835655"/>
      <w:bookmarkStart w:id="43" w:name="_Toc101415486"/>
      <w:bookmarkStart w:id="44" w:name="_Toc104549584"/>
      <w:r>
        <w:rPr>
          <w:lang w:eastAsia="ko-KR"/>
        </w:rPr>
        <w:t>6.1.2.1</w:t>
      </w:r>
      <w:r>
        <w:rPr>
          <w:lang w:eastAsia="ko-KR"/>
        </w:rPr>
        <w:tab/>
        <w:t>UPF Event Exposure service Registration</w:t>
      </w:r>
      <w:bookmarkEnd w:id="39"/>
      <w:bookmarkEnd w:id="40"/>
      <w:bookmarkEnd w:id="41"/>
      <w:bookmarkEnd w:id="42"/>
      <w:bookmarkEnd w:id="43"/>
      <w:bookmarkEnd w:id="44"/>
    </w:p>
    <w:p w14:paraId="7A679D1B" w14:textId="77777777" w:rsidR="00004758" w:rsidRDefault="00004758" w:rsidP="00004758">
      <w:pPr>
        <w:rPr>
          <w:lang w:eastAsia="ko-KR"/>
        </w:rPr>
      </w:pPr>
      <w:r>
        <w:rPr>
          <w:lang w:eastAsia="ko-KR"/>
        </w:rPr>
        <w:t>The following Figure 6.1.2.1-1 depicts the UPF Event Exposure service Registration procedure.</w:t>
      </w:r>
    </w:p>
    <w:p w14:paraId="7402FF34" w14:textId="77777777" w:rsidR="00004758" w:rsidRDefault="00972993" w:rsidP="00004758">
      <w:pPr>
        <w:pStyle w:val="TH"/>
      </w:pPr>
      <w:r>
        <w:rPr>
          <w:noProof/>
        </w:rPr>
        <w:object w:dxaOrig="7755" w:dyaOrig="4860" w14:anchorId="46C9F7ED">
          <v:shape id="_x0000_i1026" type="#_x0000_t75" alt="" style="width:387.7pt;height:242.9pt;mso-width-percent:0;mso-height-percent:0;mso-width-percent:0;mso-height-percent:0" o:ole="">
            <v:imagedata r:id="rId14" o:title=""/>
          </v:shape>
          <o:OLEObject Type="Embed" ProgID="Visio.Drawing.15" ShapeID="_x0000_i1026" DrawAspect="Content" ObjectID="_1721657595" r:id="rId15"/>
        </w:object>
      </w:r>
    </w:p>
    <w:p w14:paraId="32056B66" w14:textId="77777777" w:rsidR="00004758" w:rsidRDefault="00004758" w:rsidP="00004758">
      <w:pPr>
        <w:pStyle w:val="TF"/>
      </w:pPr>
      <w:r>
        <w:t>Figure 6.1.2.1-1: UPF Event Exposure service Registration procedure</w:t>
      </w:r>
    </w:p>
    <w:p w14:paraId="14F5E520" w14:textId="08FB2835" w:rsidR="00004758" w:rsidRDefault="00004758" w:rsidP="00004758">
      <w:pPr>
        <w:pStyle w:val="B1"/>
      </w:pPr>
      <w:r>
        <w:t>1.</w:t>
      </w:r>
      <w:r>
        <w:tab/>
        <w:t xml:space="preserve">The UPF sends the </w:t>
      </w:r>
      <w:proofErr w:type="spellStart"/>
      <w:r>
        <w:t>Nnrf_NFManagement_NFRegister</w:t>
      </w:r>
      <w:proofErr w:type="spellEnd"/>
      <w:r>
        <w:t xml:space="preserve"> Request message to NRF to inform the NRF of its NF profile when the NF service consumer becomes operative for the first time. The existing UPF NF profile parameters include e.g. S-NSSAI(s) and the associated NSI ID(s), DNN(s), IP range, information about the location of the UPF (operator specific information, e.g. geographical location, data centre), UPF Service Area (TAI List), DNAI,</w:t>
      </w:r>
      <w:ins w:id="45" w:author="CMCC-Yan" w:date="2022-08-09T11:54:00Z">
        <w:r>
          <w:t xml:space="preserve"> </w:t>
        </w:r>
      </w:ins>
      <w:ins w:id="46" w:author="CMCC-Yan" w:date="2022-08-09T11:55:00Z">
        <w:r>
          <w:t>list of UE ID and PDU Session ID matching with the UPF,</w:t>
        </w:r>
      </w:ins>
      <w:r>
        <w:t xml:space="preserve"> as described in TS 29.510 [6]. In addition, to support UPF Event Exposure Service, also Event Exposure Service Name, Supported Event ID(s) are provided with the UPF NF profile.</w:t>
      </w:r>
    </w:p>
    <w:p w14:paraId="3863B186" w14:textId="77777777" w:rsidR="00004758" w:rsidRDefault="00004758" w:rsidP="00004758">
      <w:pPr>
        <w:pStyle w:val="B1"/>
        <w:rPr>
          <w:lang w:eastAsia="ko-KR"/>
        </w:rPr>
      </w:pPr>
      <w:r>
        <w:rPr>
          <w:lang w:eastAsia="ko-KR"/>
        </w:rPr>
        <w:t>2.</w:t>
      </w:r>
      <w:r>
        <w:rPr>
          <w:lang w:eastAsia="ko-KR"/>
        </w:rPr>
        <w:tab/>
        <w:t>The NRF stores the UPF profile and marks the UPF Event Exposure service as available.</w:t>
      </w:r>
    </w:p>
    <w:p w14:paraId="639E44A8" w14:textId="77777777" w:rsidR="00004758" w:rsidRDefault="00004758" w:rsidP="00004758">
      <w:pPr>
        <w:pStyle w:val="B1"/>
        <w:rPr>
          <w:lang w:eastAsia="ko-KR"/>
        </w:rPr>
      </w:pPr>
      <w:r>
        <w:rPr>
          <w:lang w:eastAsia="ko-KR"/>
        </w:rPr>
        <w:t>3.</w:t>
      </w:r>
      <w:r>
        <w:rPr>
          <w:lang w:eastAsia="ko-KR"/>
        </w:rPr>
        <w:tab/>
        <w:t xml:space="preserve">The NRF acknowledge UPF Registration is accepted via </w:t>
      </w:r>
      <w:proofErr w:type="spellStart"/>
      <w:r>
        <w:rPr>
          <w:lang w:eastAsia="ko-KR"/>
        </w:rPr>
        <w:t>Nnrf_NFManagement_NFRegister</w:t>
      </w:r>
      <w:proofErr w:type="spellEnd"/>
      <w:r>
        <w:rPr>
          <w:lang w:eastAsia="ko-KR"/>
        </w:rPr>
        <w:t xml:space="preserve"> response.</w:t>
      </w:r>
    </w:p>
    <w:p w14:paraId="49BCDF36" w14:textId="77777777" w:rsidR="00004758" w:rsidRDefault="00004758" w:rsidP="00004758">
      <w:pPr>
        <w:pStyle w:val="41"/>
        <w:rPr>
          <w:lang w:eastAsia="ko-KR"/>
        </w:rPr>
      </w:pPr>
      <w:bookmarkStart w:id="47" w:name="_Toc96958841"/>
      <w:bookmarkStart w:id="48" w:name="_Toc96964618"/>
      <w:bookmarkStart w:id="49" w:name="_Toc97307772"/>
      <w:bookmarkStart w:id="50" w:name="_Toc100835656"/>
      <w:bookmarkStart w:id="51" w:name="_Toc101415487"/>
      <w:bookmarkStart w:id="52" w:name="_Toc104549585"/>
      <w:r>
        <w:rPr>
          <w:lang w:eastAsia="ko-KR"/>
        </w:rPr>
        <w:t>6.1.2.2</w:t>
      </w:r>
      <w:r>
        <w:rPr>
          <w:lang w:eastAsia="ko-KR"/>
        </w:rPr>
        <w:tab/>
        <w:t>UPF Event Exposure service Update</w:t>
      </w:r>
      <w:bookmarkEnd w:id="47"/>
      <w:bookmarkEnd w:id="48"/>
      <w:bookmarkEnd w:id="49"/>
      <w:bookmarkEnd w:id="50"/>
      <w:bookmarkEnd w:id="51"/>
      <w:bookmarkEnd w:id="52"/>
    </w:p>
    <w:p w14:paraId="6DCBEFF5" w14:textId="77777777" w:rsidR="00004758" w:rsidRDefault="00004758" w:rsidP="00004758">
      <w:pPr>
        <w:rPr>
          <w:lang w:eastAsia="ko-KR"/>
        </w:rPr>
      </w:pPr>
      <w:r>
        <w:rPr>
          <w:lang w:eastAsia="ko-KR"/>
        </w:rPr>
        <w:t>The following Figure 6.1.2.2-1 depicts the UPF Event Exposure service Update procedure.</w:t>
      </w:r>
    </w:p>
    <w:p w14:paraId="43C185EF" w14:textId="77777777" w:rsidR="00004758" w:rsidRDefault="00972993" w:rsidP="00004758">
      <w:pPr>
        <w:pStyle w:val="TH"/>
      </w:pPr>
      <w:r>
        <w:rPr>
          <w:noProof/>
        </w:rPr>
        <w:object w:dxaOrig="7755" w:dyaOrig="4860" w14:anchorId="4D3915B7">
          <v:shape id="_x0000_i1027" type="#_x0000_t75" alt="" style="width:387.7pt;height:242.9pt;mso-width-percent:0;mso-height-percent:0;mso-width-percent:0;mso-height-percent:0" o:ole="">
            <v:imagedata r:id="rId16" o:title=""/>
          </v:shape>
          <o:OLEObject Type="Embed" ProgID="Visio.Drawing.15" ShapeID="_x0000_i1027" DrawAspect="Content" ObjectID="_1721657596" r:id="rId17"/>
        </w:object>
      </w:r>
    </w:p>
    <w:p w14:paraId="723C0C72" w14:textId="77777777" w:rsidR="00004758" w:rsidRDefault="00004758" w:rsidP="00004758">
      <w:pPr>
        <w:pStyle w:val="TF"/>
      </w:pPr>
      <w:r>
        <w:t>Figure 6.1.2.2-1: UPF Event Exposure service Update procedure</w:t>
      </w:r>
    </w:p>
    <w:p w14:paraId="04B65D77" w14:textId="77777777" w:rsidR="00004758" w:rsidRDefault="00004758" w:rsidP="00004758">
      <w:pPr>
        <w:pStyle w:val="B1"/>
        <w:rPr>
          <w:lang w:eastAsia="ko-KR"/>
        </w:rPr>
      </w:pPr>
      <w:r>
        <w:rPr>
          <w:lang w:eastAsia="ko-KR"/>
        </w:rPr>
        <w:t>1.</w:t>
      </w:r>
      <w:r>
        <w:rPr>
          <w:lang w:eastAsia="ko-KR"/>
        </w:rPr>
        <w:tab/>
        <w:t xml:space="preserve">UPF sends </w:t>
      </w:r>
      <w:proofErr w:type="spellStart"/>
      <w:r>
        <w:rPr>
          <w:lang w:eastAsia="ko-KR"/>
        </w:rPr>
        <w:t>Nnrf_NFManagement_NFUpdate</w:t>
      </w:r>
      <w:proofErr w:type="spellEnd"/>
      <w:r>
        <w:rPr>
          <w:lang w:eastAsia="ko-KR"/>
        </w:rPr>
        <w:t xml:space="preserve"> Request message (the updated NF profile of NF service consumer) to NRF to inform the NRF of its updated UPF profile.</w:t>
      </w:r>
    </w:p>
    <w:p w14:paraId="632C4F02" w14:textId="77777777" w:rsidR="00004758" w:rsidRDefault="00004758" w:rsidP="00004758">
      <w:pPr>
        <w:pStyle w:val="B1"/>
        <w:rPr>
          <w:lang w:eastAsia="ko-KR"/>
        </w:rPr>
      </w:pPr>
      <w:r>
        <w:rPr>
          <w:lang w:eastAsia="ko-KR"/>
        </w:rPr>
        <w:t>2.</w:t>
      </w:r>
      <w:r>
        <w:rPr>
          <w:lang w:eastAsia="ko-KR"/>
        </w:rPr>
        <w:tab/>
        <w:t>The NRF updates the NF profile of UPF instance.</w:t>
      </w:r>
    </w:p>
    <w:p w14:paraId="35DFE315" w14:textId="77777777" w:rsidR="00004758" w:rsidRDefault="00004758" w:rsidP="00004758">
      <w:pPr>
        <w:pStyle w:val="B1"/>
        <w:rPr>
          <w:lang w:eastAsia="ko-KR"/>
        </w:rPr>
      </w:pPr>
      <w:r>
        <w:rPr>
          <w:lang w:eastAsia="ko-KR"/>
        </w:rPr>
        <w:t>3.</w:t>
      </w:r>
      <w:r>
        <w:rPr>
          <w:lang w:eastAsia="ko-KR"/>
        </w:rPr>
        <w:tab/>
        <w:t xml:space="preserve">The NRF acknowledge UPF Update is accepted via </w:t>
      </w:r>
      <w:proofErr w:type="spellStart"/>
      <w:r>
        <w:rPr>
          <w:lang w:eastAsia="ko-KR"/>
        </w:rPr>
        <w:t>Nnrf_NFManagement_NFUpdate</w:t>
      </w:r>
      <w:proofErr w:type="spellEnd"/>
      <w:r>
        <w:rPr>
          <w:lang w:eastAsia="ko-KR"/>
        </w:rPr>
        <w:t xml:space="preserve"> response.</w:t>
      </w:r>
    </w:p>
    <w:p w14:paraId="691770EC" w14:textId="77777777" w:rsidR="00004758" w:rsidRDefault="00004758" w:rsidP="00004758">
      <w:pPr>
        <w:pStyle w:val="41"/>
        <w:rPr>
          <w:lang w:eastAsia="ko-KR"/>
        </w:rPr>
      </w:pPr>
      <w:bookmarkStart w:id="53" w:name="_Toc96958842"/>
      <w:bookmarkStart w:id="54" w:name="_Toc96964619"/>
      <w:bookmarkStart w:id="55" w:name="_Toc97307773"/>
      <w:bookmarkStart w:id="56" w:name="_Toc100835657"/>
      <w:bookmarkStart w:id="57" w:name="_Toc101415488"/>
      <w:bookmarkStart w:id="58" w:name="_Toc104549586"/>
      <w:r>
        <w:rPr>
          <w:lang w:eastAsia="ko-KR"/>
        </w:rPr>
        <w:t>6.1.2.3</w:t>
      </w:r>
      <w:r>
        <w:rPr>
          <w:lang w:eastAsia="ko-KR"/>
        </w:rPr>
        <w:tab/>
        <w:t>UPF Event Exposure service Deregistration</w:t>
      </w:r>
      <w:bookmarkEnd w:id="53"/>
      <w:bookmarkEnd w:id="54"/>
      <w:bookmarkEnd w:id="55"/>
      <w:bookmarkEnd w:id="56"/>
      <w:bookmarkEnd w:id="57"/>
      <w:bookmarkEnd w:id="58"/>
    </w:p>
    <w:p w14:paraId="4353F4D6" w14:textId="77777777" w:rsidR="00004758" w:rsidRDefault="00004758" w:rsidP="00004758">
      <w:pPr>
        <w:rPr>
          <w:lang w:eastAsia="ko-KR"/>
        </w:rPr>
      </w:pPr>
      <w:r>
        <w:rPr>
          <w:lang w:eastAsia="ko-KR"/>
        </w:rPr>
        <w:t>The following Figure 6.1.2.3-1 depicts the UPF Event Exposure service Deregistration procedure.</w:t>
      </w:r>
    </w:p>
    <w:p w14:paraId="06E48D30" w14:textId="77777777" w:rsidR="00004758" w:rsidRDefault="00972993" w:rsidP="00004758">
      <w:pPr>
        <w:pStyle w:val="TH"/>
      </w:pPr>
      <w:r>
        <w:rPr>
          <w:noProof/>
        </w:rPr>
        <w:object w:dxaOrig="6960" w:dyaOrig="4215" w14:anchorId="2202E66C">
          <v:shape id="_x0000_i1028" type="#_x0000_t75" alt="" style="width:348pt;height:210.6pt;mso-width-percent:0;mso-height-percent:0;mso-width-percent:0;mso-height-percent:0" o:ole="">
            <v:imagedata r:id="rId18" o:title=""/>
          </v:shape>
          <o:OLEObject Type="Embed" ProgID="Word.Picture.8" ShapeID="_x0000_i1028" DrawAspect="Content" ObjectID="_1721657597" r:id="rId19"/>
        </w:object>
      </w:r>
    </w:p>
    <w:p w14:paraId="09091CF1" w14:textId="77777777" w:rsidR="00004758" w:rsidRDefault="00004758" w:rsidP="00004758">
      <w:pPr>
        <w:pStyle w:val="TF"/>
      </w:pPr>
      <w:r>
        <w:t>Figure 6.1.2.3-1: UPF Event Exposure service Deregistration procedure</w:t>
      </w:r>
    </w:p>
    <w:p w14:paraId="3DA80D5D" w14:textId="77777777" w:rsidR="00004758" w:rsidRDefault="00004758" w:rsidP="00004758">
      <w:pPr>
        <w:pStyle w:val="B1"/>
        <w:rPr>
          <w:lang w:eastAsia="ko-KR"/>
        </w:rPr>
      </w:pPr>
      <w:r>
        <w:rPr>
          <w:lang w:eastAsia="ko-KR"/>
        </w:rPr>
        <w:t>1.</w:t>
      </w:r>
      <w:r>
        <w:rPr>
          <w:lang w:eastAsia="ko-KR"/>
        </w:rPr>
        <w:tab/>
        <w:t xml:space="preserve">UPF sends </w:t>
      </w:r>
      <w:proofErr w:type="spellStart"/>
      <w:r>
        <w:rPr>
          <w:lang w:eastAsia="ko-KR"/>
        </w:rPr>
        <w:t>Nnrf_NFManagement_NFDeregister</w:t>
      </w:r>
      <w:proofErr w:type="spellEnd"/>
      <w:r>
        <w:rPr>
          <w:lang w:eastAsia="ko-KR"/>
        </w:rPr>
        <w:t xml:space="preserve"> Request message to NRF to inform the NRF of its unavailability.</w:t>
      </w:r>
    </w:p>
    <w:p w14:paraId="73156B05" w14:textId="77777777" w:rsidR="00004758" w:rsidRDefault="00004758" w:rsidP="00004758">
      <w:pPr>
        <w:pStyle w:val="B1"/>
        <w:rPr>
          <w:lang w:eastAsia="ko-KR"/>
        </w:rPr>
      </w:pPr>
      <w:r>
        <w:rPr>
          <w:lang w:eastAsia="ko-KR"/>
        </w:rPr>
        <w:t>2.</w:t>
      </w:r>
      <w:r>
        <w:rPr>
          <w:lang w:eastAsia="ko-KR"/>
        </w:rPr>
        <w:tab/>
        <w:t>The NRF marks the UPF unavailable. NRF may remove the NF profile of UPF according to NF management policy.</w:t>
      </w:r>
    </w:p>
    <w:p w14:paraId="17B78E8A" w14:textId="77777777" w:rsidR="00004758" w:rsidRDefault="00004758" w:rsidP="00004758">
      <w:pPr>
        <w:pStyle w:val="B1"/>
        <w:rPr>
          <w:lang w:eastAsia="ko-KR"/>
        </w:rPr>
      </w:pPr>
      <w:r>
        <w:rPr>
          <w:lang w:eastAsia="ko-KR"/>
        </w:rPr>
        <w:lastRenderedPageBreak/>
        <w:t>3.</w:t>
      </w:r>
      <w:r>
        <w:rPr>
          <w:lang w:eastAsia="ko-KR"/>
        </w:rPr>
        <w:tab/>
        <w:t xml:space="preserve">The NRF acknowledge NF Deregistration is accepted via </w:t>
      </w:r>
      <w:proofErr w:type="spellStart"/>
      <w:r>
        <w:rPr>
          <w:lang w:eastAsia="ko-KR"/>
        </w:rPr>
        <w:t>Nnrf_NFManagement_NFDeregister</w:t>
      </w:r>
      <w:proofErr w:type="spellEnd"/>
      <w:r>
        <w:rPr>
          <w:lang w:eastAsia="ko-KR"/>
        </w:rPr>
        <w:t xml:space="preserve"> response.</w:t>
      </w:r>
    </w:p>
    <w:p w14:paraId="77E3F103" w14:textId="77777777" w:rsidR="00004758" w:rsidRDefault="00004758" w:rsidP="00004758">
      <w:pPr>
        <w:pStyle w:val="41"/>
        <w:rPr>
          <w:lang w:eastAsia="ko-KR"/>
        </w:rPr>
      </w:pPr>
      <w:bookmarkStart w:id="59" w:name="_Toc96958843"/>
      <w:bookmarkStart w:id="60" w:name="_Toc96964620"/>
      <w:bookmarkStart w:id="61" w:name="_Toc97307774"/>
      <w:bookmarkStart w:id="62" w:name="_Toc100835658"/>
      <w:bookmarkStart w:id="63" w:name="_Toc101415489"/>
      <w:bookmarkStart w:id="64" w:name="_Toc104549587"/>
      <w:r>
        <w:rPr>
          <w:lang w:eastAsia="ko-KR"/>
        </w:rPr>
        <w:t>6.1.2.4</w:t>
      </w:r>
      <w:r>
        <w:rPr>
          <w:lang w:eastAsia="ko-KR"/>
        </w:rPr>
        <w:tab/>
        <w:t>UPF Event Exposure service Discovery</w:t>
      </w:r>
      <w:bookmarkEnd w:id="59"/>
      <w:bookmarkEnd w:id="60"/>
      <w:bookmarkEnd w:id="61"/>
      <w:bookmarkEnd w:id="62"/>
      <w:bookmarkEnd w:id="63"/>
      <w:bookmarkEnd w:id="64"/>
    </w:p>
    <w:p w14:paraId="7EA1F8B9" w14:textId="77777777" w:rsidR="00004758" w:rsidRDefault="00004758" w:rsidP="00004758">
      <w:pPr>
        <w:rPr>
          <w:lang w:eastAsia="ko-KR"/>
        </w:rPr>
      </w:pPr>
      <w:r>
        <w:rPr>
          <w:lang w:eastAsia="ko-KR"/>
        </w:rPr>
        <w:t>The following Figure 6.1.2.4-1 depicts the UPF Event Exposure service Discovery procedure.</w:t>
      </w:r>
    </w:p>
    <w:p w14:paraId="26CFBC22" w14:textId="77777777" w:rsidR="00004758" w:rsidRDefault="00972993" w:rsidP="00004758">
      <w:pPr>
        <w:pStyle w:val="TH"/>
      </w:pPr>
      <w:r>
        <w:rPr>
          <w:noProof/>
        </w:rPr>
        <w:object w:dxaOrig="8040" w:dyaOrig="4860" w14:anchorId="644E8803">
          <v:shape id="_x0000_i1029" type="#_x0000_t75" alt="" style="width:402.2pt;height:242.9pt;mso-width-percent:0;mso-height-percent:0;mso-width-percent:0;mso-height-percent:0" o:ole="">
            <v:imagedata r:id="rId20" o:title=""/>
          </v:shape>
          <o:OLEObject Type="Embed" ProgID="Visio.Drawing.15" ShapeID="_x0000_i1029" DrawAspect="Content" ObjectID="_1721657598" r:id="rId21"/>
        </w:object>
      </w:r>
    </w:p>
    <w:p w14:paraId="0A711FA0" w14:textId="77777777" w:rsidR="00004758" w:rsidRDefault="00004758" w:rsidP="00004758">
      <w:pPr>
        <w:pStyle w:val="TF"/>
      </w:pPr>
      <w:r>
        <w:t>Figure 6.1.2.4-1: UPF Event Exposure service Discovery procedure</w:t>
      </w:r>
    </w:p>
    <w:p w14:paraId="30D6E43D" w14:textId="77777777" w:rsidR="00004758" w:rsidRDefault="00004758" w:rsidP="00004758">
      <w:pPr>
        <w:pStyle w:val="B1"/>
        <w:rPr>
          <w:lang w:eastAsia="ko-KR"/>
        </w:rPr>
      </w:pPr>
      <w:r>
        <w:rPr>
          <w:lang w:eastAsia="ko-KR"/>
        </w:rPr>
        <w:t>1.</w:t>
      </w:r>
      <w:r>
        <w:rPr>
          <w:lang w:eastAsia="ko-KR"/>
        </w:rPr>
        <w:tab/>
        <w:t xml:space="preserve">Service consumer NF that requires UPF services invokes </w:t>
      </w:r>
      <w:proofErr w:type="spellStart"/>
      <w:r>
        <w:rPr>
          <w:lang w:eastAsia="ko-KR"/>
        </w:rPr>
        <w:t>Nnrf_NFDiscovery_Request</w:t>
      </w:r>
      <w:proofErr w:type="spellEnd"/>
      <w:r>
        <w:rPr>
          <w:lang w:eastAsia="ko-KR"/>
        </w:rPr>
        <w:t xml:space="preserve"> message to NRF with the intent to discover UPF. The input may include e.g. UPF service name, Event ID(s), TAI, NF type (i.e. UPF), S-NSSAI, DNN, DNAI, as described in TS 29.510 [6].</w:t>
      </w:r>
    </w:p>
    <w:p w14:paraId="3EFECAF5" w14:textId="77777777" w:rsidR="00004758" w:rsidRDefault="00004758" w:rsidP="00004758">
      <w:pPr>
        <w:pStyle w:val="B1"/>
        <w:rPr>
          <w:lang w:eastAsia="ko-KR"/>
        </w:rPr>
      </w:pPr>
      <w:r>
        <w:rPr>
          <w:lang w:eastAsia="ko-KR"/>
        </w:rPr>
        <w:t>2.</w:t>
      </w:r>
      <w:r>
        <w:rPr>
          <w:lang w:eastAsia="ko-KR"/>
        </w:rPr>
        <w:tab/>
        <w:t xml:space="preserve">The NRF authorizes the </w:t>
      </w:r>
      <w:proofErr w:type="spellStart"/>
      <w:r>
        <w:rPr>
          <w:lang w:eastAsia="ko-KR"/>
        </w:rPr>
        <w:t>Nnrf_NFDiscovery_Request</w:t>
      </w:r>
      <w:proofErr w:type="spellEnd"/>
      <w:r>
        <w:rPr>
          <w:lang w:eastAsia="ko-KR"/>
        </w:rPr>
        <w:t xml:space="preserve"> and based on the UPF profile the NRF determines if the service consumer of the UPF is allowed to discover the UPF.</w:t>
      </w:r>
    </w:p>
    <w:p w14:paraId="4FBCE7D4" w14:textId="77777777" w:rsidR="00004758" w:rsidRDefault="00004758" w:rsidP="00004758">
      <w:pPr>
        <w:pStyle w:val="B1"/>
        <w:rPr>
          <w:lang w:eastAsia="ko-KR"/>
        </w:rPr>
      </w:pPr>
      <w:r>
        <w:rPr>
          <w:lang w:eastAsia="ko-KR"/>
        </w:rPr>
        <w:t>3.</w:t>
      </w:r>
      <w:r>
        <w:rPr>
          <w:lang w:eastAsia="ko-KR"/>
        </w:rPr>
        <w:tab/>
        <w:t xml:space="preserve">If allowed, the NRF determines a set of UPFs matching the input parameters included in the </w:t>
      </w:r>
      <w:proofErr w:type="spellStart"/>
      <w:r>
        <w:rPr>
          <w:lang w:eastAsia="ko-KR"/>
        </w:rPr>
        <w:t>Nnrf_NFDiscovery_Request</w:t>
      </w:r>
      <w:proofErr w:type="spellEnd"/>
      <w:r>
        <w:rPr>
          <w:lang w:eastAsia="ko-KR"/>
        </w:rPr>
        <w:t xml:space="preserve"> to the service consumer of the UPF via </w:t>
      </w:r>
      <w:proofErr w:type="spellStart"/>
      <w:r>
        <w:rPr>
          <w:lang w:eastAsia="ko-KR"/>
        </w:rPr>
        <w:t>Nnrf_NFDiscovery_Request_Response</w:t>
      </w:r>
      <w:proofErr w:type="spellEnd"/>
      <w:r>
        <w:rPr>
          <w:lang w:eastAsia="ko-KR"/>
        </w:rPr>
        <w:t>. The output includes one or more UPF instances, and for each UPF instance it includes UPF NF profile.</w:t>
      </w:r>
    </w:p>
    <w:p w14:paraId="77EFCDCC" w14:textId="17E3E8B6" w:rsidR="00004758" w:rsidRPr="004E0B1C" w:rsidRDefault="00004758" w:rsidP="000047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004758">
        <w:rPr>
          <w:rFonts w:ascii="Arial" w:hAnsi="Arial" w:hint="eastAsia"/>
          <w:i/>
          <w:color w:val="FF0000"/>
          <w:sz w:val="24"/>
          <w:lang w:val="en-US"/>
        </w:rPr>
        <w:t>Second</w:t>
      </w:r>
      <w:r>
        <w:rPr>
          <w:rFonts w:ascii="Arial" w:hAnsi="Arial"/>
          <w:i/>
          <w:color w:val="FF0000"/>
          <w:sz w:val="24"/>
          <w:lang w:val="en-US"/>
        </w:rPr>
        <w:t xml:space="preserve"> change </w:t>
      </w:r>
    </w:p>
    <w:p w14:paraId="6D70BA32" w14:textId="48717987" w:rsidR="00352235" w:rsidRPr="001204E1" w:rsidRDefault="00352235" w:rsidP="00352235">
      <w:pPr>
        <w:pStyle w:val="41"/>
        <w:rPr>
          <w:lang w:eastAsia="ko-KR"/>
        </w:rPr>
      </w:pPr>
      <w:r w:rsidRPr="001204E1">
        <w:rPr>
          <w:lang w:eastAsia="ko-KR"/>
        </w:rPr>
        <w:t>6.1.2.5</w:t>
      </w:r>
      <w:r w:rsidRPr="001204E1">
        <w:rPr>
          <w:lang w:eastAsia="ko-KR"/>
        </w:rPr>
        <w:tab/>
        <w:t xml:space="preserve">UPF </w:t>
      </w:r>
      <w:r w:rsidRPr="001204E1">
        <w:t xml:space="preserve">Selection </w:t>
      </w:r>
      <w:r w:rsidRPr="001204E1">
        <w:rPr>
          <w:lang w:eastAsia="zh-CN"/>
        </w:rPr>
        <w:t>for a UPF Event Exposure Service Request</w:t>
      </w:r>
      <w:bookmarkEnd w:id="15"/>
      <w:bookmarkEnd w:id="16"/>
      <w:bookmarkEnd w:id="17"/>
    </w:p>
    <w:p w14:paraId="18A3FE63" w14:textId="77777777" w:rsidR="00352235" w:rsidRPr="001204E1" w:rsidRDefault="00352235" w:rsidP="00352235">
      <w:pPr>
        <w:pStyle w:val="51"/>
        <w:rPr>
          <w:lang w:eastAsia="ko-KR"/>
        </w:rPr>
      </w:pPr>
      <w:bookmarkStart w:id="65" w:name="_Toc100835660"/>
      <w:bookmarkStart w:id="66" w:name="_Toc101415491"/>
      <w:bookmarkStart w:id="67" w:name="_Toc104549589"/>
      <w:r w:rsidRPr="001204E1">
        <w:rPr>
          <w:lang w:eastAsia="ko-KR"/>
        </w:rPr>
        <w:t>6.1.2.5.1</w:t>
      </w:r>
      <w:r w:rsidRPr="001204E1">
        <w:rPr>
          <w:lang w:eastAsia="ko-KR"/>
        </w:rPr>
        <w:tab/>
        <w:t>Procedure of UPF selection by the NF targeting PDU session or UE with information of IP address</w:t>
      </w:r>
      <w:bookmarkEnd w:id="65"/>
      <w:bookmarkEnd w:id="66"/>
      <w:bookmarkEnd w:id="67"/>
    </w:p>
    <w:p w14:paraId="6662D6EE" w14:textId="77777777" w:rsidR="00352235" w:rsidRPr="001204E1" w:rsidRDefault="00352235" w:rsidP="00352235">
      <w:r w:rsidRPr="001204E1">
        <w:t>If the consumer NF targets</w:t>
      </w:r>
      <w:r w:rsidRPr="001204E1">
        <w:rPr>
          <w:lang w:eastAsia="ko-KR"/>
        </w:rPr>
        <w:t xml:space="preserve"> a specific PDU session or UE with information of IP address</w:t>
      </w:r>
      <w:r w:rsidRPr="001204E1">
        <w:t>, it can find the UPF in two ways.</w:t>
      </w:r>
    </w:p>
    <w:p w14:paraId="78DC66C9" w14:textId="28BC050E" w:rsidR="00352235" w:rsidRPr="001204E1" w:rsidRDefault="00352235" w:rsidP="00352235">
      <w:r w:rsidRPr="001204E1">
        <w:t xml:space="preserve">This solution is applied to discover </w:t>
      </w:r>
      <w:del w:id="68" w:author="CMCC-Yan" w:date="2022-08-08T10:59:00Z">
        <w:r w:rsidRPr="001204E1" w:rsidDel="00352235">
          <w:delText xml:space="preserve">central </w:delText>
        </w:r>
      </w:del>
      <w:r w:rsidRPr="001204E1">
        <w:t xml:space="preserve">PSA UPF </w:t>
      </w:r>
      <w:ins w:id="69" w:author="CMCC-Yan" w:date="2022-08-08T10:59:00Z">
        <w:r w:rsidRPr="00352235">
          <w:t>which SMF can allocate IP address to UE corresponding to</w:t>
        </w:r>
      </w:ins>
      <w:del w:id="70" w:author="CMCC-Yan" w:date="2022-08-08T10:59:00Z">
        <w:r w:rsidRPr="001204E1" w:rsidDel="00352235">
          <w:delText>or distributed PSA UPF</w:delText>
        </w:r>
      </w:del>
      <w:r w:rsidRPr="001204E1">
        <w:t>.</w:t>
      </w:r>
    </w:p>
    <w:p w14:paraId="3A6036AA" w14:textId="77777777" w:rsidR="00352235" w:rsidRPr="001204E1" w:rsidRDefault="00972993" w:rsidP="00352235">
      <w:pPr>
        <w:pStyle w:val="TH"/>
      </w:pPr>
      <w:r w:rsidRPr="001204E1">
        <w:rPr>
          <w:noProof/>
        </w:rPr>
        <w:object w:dxaOrig="5532" w:dyaOrig="3803" w14:anchorId="10966A83">
          <v:shape id="_x0000_i1030" type="#_x0000_t75" alt="" style="width:302.5pt;height:208.55pt;mso-width-percent:0;mso-height-percent:0;mso-width-percent:0;mso-height-percent:0" o:ole="">
            <v:imagedata r:id="rId22" o:title=""/>
          </v:shape>
          <o:OLEObject Type="Embed" ProgID="Visio.Drawing.15" ShapeID="_x0000_i1030" DrawAspect="Content" ObjectID="_1721657599" r:id="rId23"/>
        </w:object>
      </w:r>
    </w:p>
    <w:p w14:paraId="181DE529" w14:textId="77777777" w:rsidR="00352235" w:rsidRPr="001204E1" w:rsidRDefault="00352235" w:rsidP="00352235">
      <w:pPr>
        <w:pStyle w:val="TF"/>
      </w:pPr>
      <w:r w:rsidRPr="001204E1">
        <w:t>Figure 6.1.2.5.1-1: Procedure of UPF selection by the NF targeting PDU session or UE with information of IP address</w:t>
      </w:r>
    </w:p>
    <w:p w14:paraId="4DED21B9" w14:textId="77777777" w:rsidR="00352235" w:rsidRPr="001204E1" w:rsidRDefault="00352235" w:rsidP="00352235">
      <w:pPr>
        <w:pStyle w:val="B1"/>
      </w:pPr>
      <w:r w:rsidRPr="001204E1">
        <w:t>1.</w:t>
      </w:r>
      <w:r w:rsidRPr="001204E1">
        <w:tab/>
        <w:t>If the consumer NF is an AF/NEF, it can use the UE IP address to discover the PCF from the BSF. Then the PCF can send response with the SMF for the PDU session to the AF/NEF.</w:t>
      </w:r>
    </w:p>
    <w:p w14:paraId="1D338928" w14:textId="77777777" w:rsidR="00352235" w:rsidRPr="001204E1" w:rsidRDefault="00352235" w:rsidP="00352235">
      <w:pPr>
        <w:pStyle w:val="B1"/>
      </w:pPr>
      <w:r w:rsidRPr="001204E1">
        <w:t>2.</w:t>
      </w:r>
      <w:r w:rsidRPr="001204E1">
        <w:tab/>
        <w:t xml:space="preserve">The AF/NEF interacts with the SMF that responded by the PCF in step 1 to obtain the appropriate UPF information for PDU Session over the </w:t>
      </w:r>
      <w:proofErr w:type="spellStart"/>
      <w:r w:rsidRPr="001204E1">
        <w:t>Nsmf_EventExposure_Subscribe</w:t>
      </w:r>
      <w:proofErr w:type="spellEnd"/>
      <w:r w:rsidRPr="001204E1">
        <w:t xml:space="preserve"> service operation providing UE IP address and if available IP domain.</w:t>
      </w:r>
    </w:p>
    <w:p w14:paraId="5D2179EE" w14:textId="77777777" w:rsidR="00352235" w:rsidRPr="001204E1" w:rsidRDefault="00352235" w:rsidP="00352235">
      <w:pPr>
        <w:pStyle w:val="NO"/>
        <w:rPr>
          <w:lang w:eastAsia="zh-CN"/>
        </w:rPr>
      </w:pPr>
      <w:r w:rsidRPr="001204E1">
        <w:rPr>
          <w:lang w:eastAsia="zh-CN"/>
        </w:rPr>
        <w:t>NOTE 1:</w:t>
      </w:r>
      <w:r w:rsidRPr="001204E1">
        <w:rPr>
          <w:lang w:eastAsia="zh-CN"/>
        </w:rPr>
        <w:tab/>
        <w:t>The solution assumes there is no NAT between the EAS/AF and the UPF.</w:t>
      </w:r>
    </w:p>
    <w:p w14:paraId="684F745A" w14:textId="77777777" w:rsidR="00352235" w:rsidRPr="001204E1" w:rsidRDefault="00352235" w:rsidP="00352235">
      <w:pPr>
        <w:pStyle w:val="NO"/>
        <w:rPr>
          <w:lang w:eastAsia="zh-CN"/>
        </w:rPr>
      </w:pPr>
      <w:r w:rsidRPr="001204E1">
        <w:rPr>
          <w:lang w:eastAsia="zh-CN"/>
        </w:rPr>
        <w:t>NOTE 2:</w:t>
      </w:r>
      <w:r w:rsidRPr="001204E1">
        <w:rPr>
          <w:lang w:eastAsia="zh-CN"/>
        </w:rPr>
        <w:tab/>
        <w:t>The SMF Event Exposure service may be extended with new event (e.g. UPF ID).</w:t>
      </w:r>
    </w:p>
    <w:p w14:paraId="4B2F992E" w14:textId="77777777" w:rsidR="00352235" w:rsidRPr="001204E1" w:rsidRDefault="00352235" w:rsidP="00352235">
      <w:pPr>
        <w:pStyle w:val="B1"/>
      </w:pPr>
      <w:r w:rsidRPr="001204E1">
        <w:t>3.</w:t>
      </w:r>
      <w:r w:rsidRPr="001204E1">
        <w:tab/>
        <w:t xml:space="preserve">The SMF responds </w:t>
      </w:r>
      <w:proofErr w:type="spellStart"/>
      <w:r w:rsidRPr="001204E1">
        <w:t>Nsmf_EventExposure_Notify</w:t>
      </w:r>
      <w:proofErr w:type="spellEnd"/>
      <w:r w:rsidRPr="001204E1">
        <w:t xml:space="preserve"> with the list of UPFs for the User PDU Session.</w:t>
      </w:r>
    </w:p>
    <w:p w14:paraId="7C14568B" w14:textId="77777777" w:rsidR="00352235" w:rsidRPr="001204E1" w:rsidRDefault="00972993" w:rsidP="00352235">
      <w:pPr>
        <w:pStyle w:val="TH"/>
        <w:rPr>
          <w:lang w:eastAsia="zh-CN"/>
        </w:rPr>
      </w:pPr>
      <w:r w:rsidRPr="001204E1">
        <w:rPr>
          <w:noProof/>
          <w:lang w:eastAsia="zh-CN"/>
        </w:rPr>
        <w:object w:dxaOrig="4538" w:dyaOrig="2723" w14:anchorId="7580E8D2">
          <v:shape id="_x0000_i1031" type="#_x0000_t75" alt="" style="width:349.25pt;height:208.95pt;mso-width-percent:0;mso-height-percent:0;mso-width-percent:0;mso-height-percent:0" o:ole="">
            <v:imagedata r:id="rId24" o:title=""/>
          </v:shape>
          <o:OLEObject Type="Embed" ProgID="Visio.Drawing.15" ShapeID="_x0000_i1031" DrawAspect="Content" ObjectID="_1721657600" r:id="rId25"/>
        </w:object>
      </w:r>
    </w:p>
    <w:p w14:paraId="334914B9" w14:textId="77777777" w:rsidR="00352235" w:rsidRPr="001204E1" w:rsidRDefault="00352235" w:rsidP="00352235">
      <w:pPr>
        <w:pStyle w:val="TF"/>
      </w:pPr>
      <w:r w:rsidRPr="001204E1">
        <w:t>Figure 6.1.2.5.1-2: Procedure of UPF selection by the NF targeting PDU session or UE through UPF registration information in NRF</w:t>
      </w:r>
    </w:p>
    <w:p w14:paraId="15ACCB5C" w14:textId="77777777" w:rsidR="00352235" w:rsidRPr="001204E1" w:rsidRDefault="00352235" w:rsidP="00352235">
      <w:pPr>
        <w:pStyle w:val="B1"/>
      </w:pPr>
      <w:r w:rsidRPr="001204E1">
        <w:t>0.</w:t>
      </w:r>
      <w:r w:rsidRPr="001204E1">
        <w:tab/>
        <w:t>The UPF sends its supported IP range (and IP domain if needed) in the NF profile provided to the NRF during the NF registration. The NF profile also contains the address of the UPF Event Exposure service.</w:t>
      </w:r>
    </w:p>
    <w:p w14:paraId="21024D35" w14:textId="77777777" w:rsidR="00352235" w:rsidRPr="001204E1" w:rsidRDefault="00352235" w:rsidP="00352235">
      <w:pPr>
        <w:pStyle w:val="B1"/>
      </w:pPr>
      <w:r w:rsidRPr="001204E1">
        <w:t>1.</w:t>
      </w:r>
      <w:r w:rsidRPr="001204E1">
        <w:tab/>
        <w:t xml:space="preserve">If the consumer NF is an AF/NEF, the AF/NEF issues an </w:t>
      </w:r>
      <w:proofErr w:type="spellStart"/>
      <w:r w:rsidRPr="001204E1">
        <w:t>Nnrf_NFDiscovery_Request</w:t>
      </w:r>
      <w:proofErr w:type="spellEnd"/>
      <w:r w:rsidRPr="001204E1">
        <w:t xml:space="preserve"> service operation to find the appropriate UPF providing NF type (i.e. UPF) and UE IP address and if needed IP </w:t>
      </w:r>
      <w:proofErr w:type="gramStart"/>
      <w:r w:rsidRPr="001204E1">
        <w:t>domain,.</w:t>
      </w:r>
      <w:proofErr w:type="gramEnd"/>
    </w:p>
    <w:p w14:paraId="5C85B5A5" w14:textId="742315B5" w:rsidR="00352235" w:rsidRPr="00352235" w:rsidRDefault="00352235" w:rsidP="00352235">
      <w:pPr>
        <w:pStyle w:val="B1"/>
      </w:pPr>
      <w:r w:rsidRPr="001204E1">
        <w:lastRenderedPageBreak/>
        <w:t>2.</w:t>
      </w:r>
      <w:r w:rsidRPr="001204E1">
        <w:tab/>
        <w:t xml:space="preserve">The NRF responds </w:t>
      </w:r>
      <w:proofErr w:type="spellStart"/>
      <w:r w:rsidRPr="001204E1">
        <w:t>Nnrf_NFDiscovery_Request</w:t>
      </w:r>
      <w:proofErr w:type="spellEnd"/>
      <w:r w:rsidRPr="001204E1">
        <w:t xml:space="preserve"> with the NF profiles of all UPFs that currently meet the AF/NEF discovery request.</w:t>
      </w:r>
    </w:p>
    <w:p w14:paraId="0659C343" w14:textId="46D7B69E" w:rsidR="00FC3000" w:rsidRPr="001204E1" w:rsidRDefault="00FC3000" w:rsidP="00FC3000">
      <w:pPr>
        <w:pStyle w:val="51"/>
        <w:rPr>
          <w:lang w:eastAsia="ko-KR"/>
        </w:rPr>
      </w:pPr>
      <w:r w:rsidRPr="001204E1">
        <w:rPr>
          <w:lang w:eastAsia="ko-KR"/>
        </w:rPr>
        <w:t>6.1.2.5.2</w:t>
      </w:r>
      <w:r w:rsidRPr="001204E1">
        <w:rPr>
          <w:lang w:eastAsia="ko-KR"/>
        </w:rPr>
        <w:tab/>
        <w:t>Procedure of UPF selection by the NF targeting PDU session or UE with information of SUPI, S-NSSAI and DNN</w:t>
      </w:r>
      <w:bookmarkEnd w:id="18"/>
      <w:bookmarkEnd w:id="19"/>
      <w:bookmarkEnd w:id="20"/>
    </w:p>
    <w:p w14:paraId="3CA4A05B" w14:textId="70693480" w:rsidR="00FC3000" w:rsidRPr="001204E1" w:rsidRDefault="00FC3000" w:rsidP="00FC3000">
      <w:r w:rsidRPr="001204E1">
        <w:t>This solution is applied to discover central PSA UPF, local PSA UPF and distributed PSA UPF.</w:t>
      </w:r>
    </w:p>
    <w:p w14:paraId="12A893AF" w14:textId="77777777" w:rsidR="00FC3000" w:rsidRPr="001204E1" w:rsidRDefault="00972993" w:rsidP="00FC3000">
      <w:pPr>
        <w:pStyle w:val="TH"/>
      </w:pPr>
      <w:r w:rsidRPr="001204E1">
        <w:rPr>
          <w:noProof/>
        </w:rPr>
        <w:object w:dxaOrig="6991" w:dyaOrig="4860" w14:anchorId="2B9043F5">
          <v:shape id="_x0000_i1032" type="#_x0000_t75" alt="" style="width:394.75pt;height:271.85pt;mso-width-percent:0;mso-height-percent:0;mso-width-percent:0;mso-height-percent:0" o:ole="">
            <v:imagedata r:id="rId26" o:title=""/>
          </v:shape>
          <o:OLEObject Type="Embed" ProgID="Visio.Drawing.15" ShapeID="_x0000_i1032" DrawAspect="Content" ObjectID="_1721657601" r:id="rId27"/>
        </w:object>
      </w:r>
    </w:p>
    <w:p w14:paraId="68366522" w14:textId="77777777" w:rsidR="00FC3000" w:rsidRPr="001204E1" w:rsidRDefault="00FC3000" w:rsidP="00FC3000">
      <w:pPr>
        <w:pStyle w:val="TF"/>
      </w:pPr>
      <w:r w:rsidRPr="001204E1">
        <w:t>Figure 6.1.2.5.2-1: Procedure of UPF selection by the NF targeting PDU sessions of a certain UE with information of SUPI, S-NSSAI and DNN</w:t>
      </w:r>
    </w:p>
    <w:p w14:paraId="09D2AAE9" w14:textId="04858FF2" w:rsidR="00FC3000" w:rsidRPr="001204E1" w:rsidRDefault="00FC3000" w:rsidP="00FC3000">
      <w:pPr>
        <w:pStyle w:val="B1"/>
        <w:rPr>
          <w:lang w:eastAsia="zh-CN"/>
        </w:rPr>
      </w:pPr>
      <w:r w:rsidRPr="001204E1">
        <w:rPr>
          <w:lang w:eastAsia="zh-CN"/>
        </w:rPr>
        <w:t>1.</w:t>
      </w:r>
      <w:r w:rsidRPr="001204E1">
        <w:rPr>
          <w:lang w:eastAsia="zh-CN"/>
        </w:rPr>
        <w:tab/>
        <w:t xml:space="preserve">If the consumer NF is an NWDAF, the NWDAF issues an </w:t>
      </w:r>
      <w:proofErr w:type="spellStart"/>
      <w:r w:rsidRPr="001204E1">
        <w:rPr>
          <w:lang w:eastAsia="zh-CN"/>
        </w:rPr>
        <w:t>Nnrf_NFDiscovery_Request</w:t>
      </w:r>
      <w:proofErr w:type="spellEnd"/>
      <w:r w:rsidRPr="001204E1">
        <w:rPr>
          <w:lang w:eastAsia="zh-CN"/>
        </w:rPr>
        <w:t xml:space="preserve"> service operation to find the UDM providing the NF type</w:t>
      </w:r>
      <w:del w:id="71" w:author="CMCC-Yan" w:date="2022-06-23T15:46:00Z">
        <w:r w:rsidRPr="001204E1" w:rsidDel="00635C7C">
          <w:rPr>
            <w:lang w:eastAsia="zh-CN"/>
          </w:rPr>
          <w:delText xml:space="preserve">, </w:delText>
        </w:r>
      </w:del>
      <w:r w:rsidRPr="001204E1">
        <w:rPr>
          <w:lang w:eastAsia="zh-CN"/>
        </w:rPr>
        <w:t>, UE ID (SUPI).</w:t>
      </w:r>
    </w:p>
    <w:p w14:paraId="71F37326" w14:textId="77777777" w:rsidR="00FC3000" w:rsidRPr="001204E1" w:rsidRDefault="00FC3000" w:rsidP="00FC3000">
      <w:pPr>
        <w:pStyle w:val="B1"/>
        <w:rPr>
          <w:lang w:eastAsia="zh-CN"/>
        </w:rPr>
      </w:pPr>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 the NWDAF discovery request.</w:t>
      </w:r>
    </w:p>
    <w:p w14:paraId="23957616" w14:textId="77777777" w:rsidR="00FC3000" w:rsidRPr="001204E1" w:rsidRDefault="00FC3000" w:rsidP="00FC3000">
      <w:pPr>
        <w:pStyle w:val="B1"/>
        <w:rPr>
          <w:lang w:eastAsia="zh-CN"/>
        </w:rPr>
      </w:pPr>
      <w:r w:rsidRPr="001204E1">
        <w:rPr>
          <w:lang w:eastAsia="zh-CN"/>
        </w:rPr>
        <w:t>3.</w:t>
      </w:r>
      <w:r w:rsidRPr="001204E1">
        <w:rPr>
          <w:lang w:eastAsia="zh-CN"/>
        </w:rPr>
        <w:tab/>
        <w:t xml:space="preserve">The NWDAF issues an </w:t>
      </w:r>
      <w:proofErr w:type="spellStart"/>
      <w:r w:rsidRPr="001204E1">
        <w:rPr>
          <w:lang w:eastAsia="zh-CN"/>
        </w:rPr>
        <w:t>Nudm_UECM_Get</w:t>
      </w:r>
      <w:proofErr w:type="spellEnd"/>
      <w:r w:rsidRPr="001204E1">
        <w:rPr>
          <w:lang w:eastAsia="zh-CN"/>
        </w:rPr>
        <w:t xml:space="preserve"> request to find the SMF from UDM providing NF type</w:t>
      </w:r>
      <w:proofErr w:type="gramStart"/>
      <w:r w:rsidRPr="001204E1">
        <w:rPr>
          <w:lang w:eastAsia="zh-CN"/>
        </w:rPr>
        <w:t>, ,</w:t>
      </w:r>
      <w:proofErr w:type="gramEnd"/>
      <w:r w:rsidRPr="001204E1">
        <w:rPr>
          <w:lang w:eastAsia="zh-CN"/>
        </w:rPr>
        <w:t xml:space="preserve"> UE ID (SUPI), S-NSSAI, DNN.</w:t>
      </w:r>
    </w:p>
    <w:p w14:paraId="37DFF871" w14:textId="77777777" w:rsidR="00FC3000" w:rsidRPr="001204E1" w:rsidRDefault="00FC3000" w:rsidP="00FC3000">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264AE7B6" w14:textId="77777777" w:rsidR="00FC3000" w:rsidRPr="001204E1" w:rsidRDefault="00FC3000" w:rsidP="00FC3000">
      <w:pPr>
        <w:pStyle w:val="B1"/>
        <w:rPr>
          <w:lang w:eastAsia="zh-CN"/>
        </w:rPr>
      </w:pPr>
      <w:r w:rsidRPr="001204E1">
        <w:rPr>
          <w:lang w:eastAsia="zh-CN"/>
        </w:rPr>
        <w:t>5.</w:t>
      </w:r>
      <w:r w:rsidRPr="001204E1">
        <w:rPr>
          <w:lang w:eastAsia="zh-CN"/>
        </w:rPr>
        <w:tab/>
        <w:t xml:space="preserve">The UDM responds the SMF ID over </w:t>
      </w:r>
      <w:proofErr w:type="spellStart"/>
      <w:r w:rsidRPr="001204E1">
        <w:rPr>
          <w:lang w:eastAsia="zh-CN"/>
        </w:rPr>
        <w:t>Nudm_UECM_Get</w:t>
      </w:r>
      <w:proofErr w:type="spellEnd"/>
      <w:r w:rsidRPr="001204E1">
        <w:rPr>
          <w:lang w:eastAsia="zh-CN"/>
        </w:rPr>
        <w:t xml:space="preserve"> service response to the NWDAF.</w:t>
      </w:r>
    </w:p>
    <w:p w14:paraId="22A7F0BC" w14:textId="77777777" w:rsidR="00FC3000" w:rsidRPr="001204E1" w:rsidRDefault="00FC3000" w:rsidP="00FC3000">
      <w:pPr>
        <w:pStyle w:val="B1"/>
        <w:rPr>
          <w:lang w:eastAsia="zh-CN"/>
        </w:rPr>
      </w:pPr>
      <w:r w:rsidRPr="001204E1">
        <w:rPr>
          <w:lang w:eastAsia="zh-CN"/>
        </w:rPr>
        <w:t>6.</w:t>
      </w:r>
      <w:r w:rsidRPr="001204E1">
        <w:rPr>
          <w:lang w:eastAsia="zh-CN"/>
        </w:rPr>
        <w:tab/>
        <w:t xml:space="preserve">The NWDAF obtains UPF information from the SMF provided by the UDM over the </w:t>
      </w:r>
      <w:proofErr w:type="spellStart"/>
      <w:r w:rsidRPr="001204E1">
        <w:rPr>
          <w:lang w:eastAsia="zh-CN"/>
        </w:rPr>
        <w:t>Nsmf_EventExposure_Subscribe</w:t>
      </w:r>
      <w:proofErr w:type="spellEnd"/>
      <w:r w:rsidRPr="001204E1">
        <w:rPr>
          <w:lang w:eastAsia="zh-CN"/>
        </w:rPr>
        <w:t xml:space="preserve"> service operation providing SUPI, S-NSSAI, and DNN.</w:t>
      </w:r>
    </w:p>
    <w:p w14:paraId="4935945A" w14:textId="61643D16" w:rsidR="00FC3000" w:rsidRPr="001204E1" w:rsidDel="00FC3000" w:rsidRDefault="00FC3000" w:rsidP="00FC3000">
      <w:pPr>
        <w:pStyle w:val="EditorsNote"/>
        <w:rPr>
          <w:del w:id="72" w:author="CMCC-Yan" w:date="2022-06-23T15:36:00Z"/>
        </w:rPr>
      </w:pPr>
      <w:del w:id="73" w:author="CMCC-Yan" w:date="2022-06-23T15:36:00Z">
        <w:r w:rsidRPr="001204E1" w:rsidDel="00FC3000">
          <w:delText>Editor's note:</w:delText>
        </w:r>
        <w:r w:rsidRPr="001204E1" w:rsidDel="00FC3000">
          <w:tab/>
          <w:delText>It is FFS how the UPF event consumer is updated when the (local UPF) UPF that serves a PDU session is changed.</w:delText>
        </w:r>
      </w:del>
    </w:p>
    <w:p w14:paraId="27891EA8" w14:textId="79797EAF" w:rsidR="00FC3000" w:rsidRPr="001204E1" w:rsidDel="000F5EDF" w:rsidRDefault="00FC3000">
      <w:pPr>
        <w:pStyle w:val="NO"/>
        <w:rPr>
          <w:del w:id="74" w:author="CMCC-Yan" w:date="2022-06-23T16:26:00Z"/>
        </w:rPr>
        <w:pPrChange w:id="75" w:author="CMCC-Yan" w:date="2022-06-23T16:25:00Z">
          <w:pPr>
            <w:pStyle w:val="EditorsNote"/>
          </w:pPr>
        </w:pPrChange>
      </w:pPr>
      <w:del w:id="76" w:author="CMCC-Yan" w:date="2022-06-23T16:25:00Z">
        <w:r w:rsidRPr="001204E1" w:rsidDel="000F5EDF">
          <w:delText>Editor's note:</w:delText>
        </w:r>
        <w:r w:rsidRPr="001204E1" w:rsidDel="000F5EDF">
          <w:tab/>
          <w:delText>How the NWDAF can determine which among the multiple PSA UPF(s) of a PDU Session it needs to contact for a given application flow.</w:delText>
        </w:r>
      </w:del>
    </w:p>
    <w:p w14:paraId="06B08C92" w14:textId="2A2FDD08" w:rsidR="00FC3000" w:rsidRPr="001204E1" w:rsidRDefault="00FC3000" w:rsidP="00FC3000">
      <w:pPr>
        <w:pStyle w:val="B1"/>
      </w:pPr>
      <w:r w:rsidRPr="001204E1">
        <w:rPr>
          <w:lang w:eastAsia="zh-CN"/>
        </w:rPr>
        <w:t>7.</w:t>
      </w:r>
      <w:r w:rsidRPr="001204E1">
        <w:rPr>
          <w:lang w:eastAsia="zh-CN"/>
        </w:rPr>
        <w:tab/>
        <w:t xml:space="preserve">The SMF responds </w:t>
      </w:r>
      <w:proofErr w:type="spellStart"/>
      <w:r w:rsidRPr="001204E1">
        <w:rPr>
          <w:lang w:eastAsia="zh-CN"/>
        </w:rPr>
        <w:t>Nsmf_EventExposure_Notify</w:t>
      </w:r>
      <w:proofErr w:type="spellEnd"/>
      <w:r w:rsidRPr="001204E1">
        <w:rPr>
          <w:lang w:eastAsia="zh-CN"/>
        </w:rPr>
        <w:t xml:space="preserve"> with the requested UPF</w:t>
      </w:r>
      <w:ins w:id="77" w:author="CMCC-Yan" w:date="2022-06-23T16:33:00Z">
        <w:r w:rsidR="00B4000B">
          <w:rPr>
            <w:lang w:eastAsia="zh-CN"/>
          </w:rPr>
          <w:t xml:space="preserve"> </w:t>
        </w:r>
      </w:ins>
      <w:ins w:id="78" w:author="CMCC-Yan" w:date="2022-06-23T16:34:00Z">
        <w:r w:rsidR="00B4000B">
          <w:rPr>
            <w:lang w:eastAsia="zh-CN"/>
          </w:rPr>
          <w:t>ID</w:t>
        </w:r>
      </w:ins>
      <w:ins w:id="79" w:author="CMCC-Yan" w:date="2022-06-23T16:33:00Z">
        <w:r w:rsidR="00B4000B">
          <w:rPr>
            <w:lang w:eastAsia="zh-CN"/>
          </w:rPr>
          <w:t xml:space="preserve"> and the</w:t>
        </w:r>
      </w:ins>
      <w:ins w:id="80" w:author="CMCC-Yan" w:date="2022-06-23T16:34:00Z">
        <w:r w:rsidR="00B4000B">
          <w:rPr>
            <w:lang w:eastAsia="zh-CN"/>
          </w:rPr>
          <w:t xml:space="preserve"> type of UPF</w:t>
        </w:r>
      </w:ins>
      <w:r w:rsidRPr="001204E1">
        <w:rPr>
          <w:lang w:eastAsia="zh-CN"/>
        </w:rPr>
        <w:t>.</w:t>
      </w:r>
    </w:p>
    <w:p w14:paraId="3E0D741D" w14:textId="5232B2E1" w:rsidR="00FC3000" w:rsidRPr="00DF30B2" w:rsidRDefault="00FC3000" w:rsidP="00DF30B2">
      <w:pPr>
        <w:rPr>
          <w:lang w:eastAsia="zh-CN"/>
        </w:rPr>
      </w:pPr>
    </w:p>
    <w:p w14:paraId="252C436B" w14:textId="77777777" w:rsidR="00FC3000" w:rsidRPr="00A676CA" w:rsidRDefault="00FC3000" w:rsidP="00FC3000">
      <w:pPr>
        <w:rPr>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21"/>
    <w:bookmarkEnd w:id="22"/>
    <w:bookmarkEnd w:id="23"/>
    <w:bookmarkEnd w:id="24"/>
    <w:bookmarkEnd w:id="25"/>
    <w:bookmarkEnd w:id="26"/>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91BF7" w14:textId="77777777" w:rsidR="009D1C80" w:rsidRDefault="009D1C80">
      <w:r>
        <w:separator/>
      </w:r>
    </w:p>
  </w:endnote>
  <w:endnote w:type="continuationSeparator" w:id="0">
    <w:p w14:paraId="440187FD" w14:textId="77777777" w:rsidR="009D1C80" w:rsidRDefault="009D1C80">
      <w:r>
        <w:continuationSeparator/>
      </w:r>
    </w:p>
  </w:endnote>
  <w:endnote w:type="continuationNotice" w:id="1">
    <w:p w14:paraId="4417112C" w14:textId="77777777" w:rsidR="009D1C80" w:rsidRDefault="009D1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9692" w14:textId="77777777" w:rsidR="009D1C80" w:rsidRDefault="009D1C80">
      <w:r>
        <w:separator/>
      </w:r>
    </w:p>
  </w:footnote>
  <w:footnote w:type="continuationSeparator" w:id="0">
    <w:p w14:paraId="0E4F726E" w14:textId="77777777" w:rsidR="009D1C80" w:rsidRDefault="009D1C80">
      <w:r>
        <w:continuationSeparator/>
      </w:r>
    </w:p>
  </w:footnote>
  <w:footnote w:type="continuationNotice" w:id="1">
    <w:p w14:paraId="39874305" w14:textId="77777777" w:rsidR="009D1C80" w:rsidRDefault="009D1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758"/>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0FFD"/>
    <w:rsid w:val="000D3167"/>
    <w:rsid w:val="000D58AB"/>
    <w:rsid w:val="000D7055"/>
    <w:rsid w:val="000E0249"/>
    <w:rsid w:val="000E26D1"/>
    <w:rsid w:val="000E453B"/>
    <w:rsid w:val="000E4941"/>
    <w:rsid w:val="000F53AF"/>
    <w:rsid w:val="000F574F"/>
    <w:rsid w:val="000F5EDF"/>
    <w:rsid w:val="000F768B"/>
    <w:rsid w:val="00103463"/>
    <w:rsid w:val="0010764A"/>
    <w:rsid w:val="00114A1A"/>
    <w:rsid w:val="0011589B"/>
    <w:rsid w:val="0011672F"/>
    <w:rsid w:val="0011799B"/>
    <w:rsid w:val="001204E1"/>
    <w:rsid w:val="001233A3"/>
    <w:rsid w:val="00133525"/>
    <w:rsid w:val="00156E31"/>
    <w:rsid w:val="00164C2A"/>
    <w:rsid w:val="00166566"/>
    <w:rsid w:val="001666FD"/>
    <w:rsid w:val="00167839"/>
    <w:rsid w:val="001712A7"/>
    <w:rsid w:val="0018500C"/>
    <w:rsid w:val="00190D7E"/>
    <w:rsid w:val="00191127"/>
    <w:rsid w:val="001942F6"/>
    <w:rsid w:val="001A4C42"/>
    <w:rsid w:val="001A7420"/>
    <w:rsid w:val="001B03F6"/>
    <w:rsid w:val="001B6637"/>
    <w:rsid w:val="001C21C3"/>
    <w:rsid w:val="001C2507"/>
    <w:rsid w:val="001C55C7"/>
    <w:rsid w:val="001C60EF"/>
    <w:rsid w:val="001C76F2"/>
    <w:rsid w:val="001D02C2"/>
    <w:rsid w:val="001D3B67"/>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7AA2"/>
    <w:rsid w:val="002509E1"/>
    <w:rsid w:val="002607AC"/>
    <w:rsid w:val="002634CF"/>
    <w:rsid w:val="00265046"/>
    <w:rsid w:val="00265AB6"/>
    <w:rsid w:val="002675F0"/>
    <w:rsid w:val="00267DAF"/>
    <w:rsid w:val="002714AD"/>
    <w:rsid w:val="002760EE"/>
    <w:rsid w:val="00281D1B"/>
    <w:rsid w:val="00287C40"/>
    <w:rsid w:val="002A0ABF"/>
    <w:rsid w:val="002A2838"/>
    <w:rsid w:val="002B6339"/>
    <w:rsid w:val="002C119E"/>
    <w:rsid w:val="002C392D"/>
    <w:rsid w:val="002D3B72"/>
    <w:rsid w:val="002D7210"/>
    <w:rsid w:val="002D7AED"/>
    <w:rsid w:val="002E00EE"/>
    <w:rsid w:val="002E20BA"/>
    <w:rsid w:val="002F6B10"/>
    <w:rsid w:val="00301350"/>
    <w:rsid w:val="0030254E"/>
    <w:rsid w:val="0030255B"/>
    <w:rsid w:val="00302D72"/>
    <w:rsid w:val="00306A73"/>
    <w:rsid w:val="00310394"/>
    <w:rsid w:val="003118C1"/>
    <w:rsid w:val="00311A39"/>
    <w:rsid w:val="00313859"/>
    <w:rsid w:val="003172DC"/>
    <w:rsid w:val="0032159E"/>
    <w:rsid w:val="003241E0"/>
    <w:rsid w:val="00345282"/>
    <w:rsid w:val="00345E22"/>
    <w:rsid w:val="00347267"/>
    <w:rsid w:val="00352235"/>
    <w:rsid w:val="00352E00"/>
    <w:rsid w:val="0035319E"/>
    <w:rsid w:val="003540D0"/>
    <w:rsid w:val="0035462D"/>
    <w:rsid w:val="00356555"/>
    <w:rsid w:val="00362ACB"/>
    <w:rsid w:val="00363FEB"/>
    <w:rsid w:val="0036412A"/>
    <w:rsid w:val="003647B9"/>
    <w:rsid w:val="00364D48"/>
    <w:rsid w:val="003667EA"/>
    <w:rsid w:val="00366B2B"/>
    <w:rsid w:val="003765B8"/>
    <w:rsid w:val="00384076"/>
    <w:rsid w:val="00390475"/>
    <w:rsid w:val="00393716"/>
    <w:rsid w:val="00397C6D"/>
    <w:rsid w:val="003A2459"/>
    <w:rsid w:val="003A5C9E"/>
    <w:rsid w:val="003A5D5F"/>
    <w:rsid w:val="003B41F1"/>
    <w:rsid w:val="003B50A6"/>
    <w:rsid w:val="003B748A"/>
    <w:rsid w:val="003B78D3"/>
    <w:rsid w:val="003C1F3D"/>
    <w:rsid w:val="003C3971"/>
    <w:rsid w:val="003C3B45"/>
    <w:rsid w:val="003D46B0"/>
    <w:rsid w:val="003E3088"/>
    <w:rsid w:val="003F1253"/>
    <w:rsid w:val="003F44FF"/>
    <w:rsid w:val="00403706"/>
    <w:rsid w:val="00417EC6"/>
    <w:rsid w:val="004203F5"/>
    <w:rsid w:val="00423334"/>
    <w:rsid w:val="004345EC"/>
    <w:rsid w:val="00447A4B"/>
    <w:rsid w:val="00450D75"/>
    <w:rsid w:val="00452177"/>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2949"/>
    <w:rsid w:val="00526919"/>
    <w:rsid w:val="005273E5"/>
    <w:rsid w:val="005274BE"/>
    <w:rsid w:val="00532175"/>
    <w:rsid w:val="00532F1B"/>
    <w:rsid w:val="0053388B"/>
    <w:rsid w:val="00535773"/>
    <w:rsid w:val="005372C6"/>
    <w:rsid w:val="0053777C"/>
    <w:rsid w:val="005401FC"/>
    <w:rsid w:val="00543E6C"/>
    <w:rsid w:val="00544834"/>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49FA"/>
    <w:rsid w:val="005B0DF9"/>
    <w:rsid w:val="005B263D"/>
    <w:rsid w:val="005B499D"/>
    <w:rsid w:val="005C19CD"/>
    <w:rsid w:val="005C320F"/>
    <w:rsid w:val="005C7543"/>
    <w:rsid w:val="005D2E01"/>
    <w:rsid w:val="005D7526"/>
    <w:rsid w:val="005E4BB2"/>
    <w:rsid w:val="005F0BB6"/>
    <w:rsid w:val="005F0F01"/>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58CD"/>
    <w:rsid w:val="00765CCF"/>
    <w:rsid w:val="00765EA3"/>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50EC"/>
    <w:rsid w:val="00845EF6"/>
    <w:rsid w:val="008465D0"/>
    <w:rsid w:val="00846661"/>
    <w:rsid w:val="00850D8B"/>
    <w:rsid w:val="00850FDA"/>
    <w:rsid w:val="00856928"/>
    <w:rsid w:val="00860097"/>
    <w:rsid w:val="008644A7"/>
    <w:rsid w:val="008708C6"/>
    <w:rsid w:val="008753B5"/>
    <w:rsid w:val="008764B0"/>
    <w:rsid w:val="008768CA"/>
    <w:rsid w:val="00876F8F"/>
    <w:rsid w:val="00882418"/>
    <w:rsid w:val="00885567"/>
    <w:rsid w:val="00892A98"/>
    <w:rsid w:val="008A2B62"/>
    <w:rsid w:val="008A4EE3"/>
    <w:rsid w:val="008A6826"/>
    <w:rsid w:val="008B032A"/>
    <w:rsid w:val="008B1D1D"/>
    <w:rsid w:val="008B20EB"/>
    <w:rsid w:val="008B43B1"/>
    <w:rsid w:val="008C384C"/>
    <w:rsid w:val="008D767D"/>
    <w:rsid w:val="008E2D68"/>
    <w:rsid w:val="008E3B70"/>
    <w:rsid w:val="008E4583"/>
    <w:rsid w:val="008E6756"/>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917"/>
    <w:rsid w:val="00930CA7"/>
    <w:rsid w:val="00931B6D"/>
    <w:rsid w:val="00933FB0"/>
    <w:rsid w:val="009343D9"/>
    <w:rsid w:val="009407AA"/>
    <w:rsid w:val="00942EC2"/>
    <w:rsid w:val="00945398"/>
    <w:rsid w:val="00956E83"/>
    <w:rsid w:val="00966FF5"/>
    <w:rsid w:val="009672FE"/>
    <w:rsid w:val="009717C0"/>
    <w:rsid w:val="00972993"/>
    <w:rsid w:val="009741DE"/>
    <w:rsid w:val="00975FBE"/>
    <w:rsid w:val="00980421"/>
    <w:rsid w:val="00980E0C"/>
    <w:rsid w:val="009924C5"/>
    <w:rsid w:val="009B1488"/>
    <w:rsid w:val="009B1BC0"/>
    <w:rsid w:val="009C6C1E"/>
    <w:rsid w:val="009C6F03"/>
    <w:rsid w:val="009C7A05"/>
    <w:rsid w:val="009D1C80"/>
    <w:rsid w:val="009D3723"/>
    <w:rsid w:val="009D4B41"/>
    <w:rsid w:val="009E440C"/>
    <w:rsid w:val="009F37B7"/>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97841"/>
    <w:rsid w:val="00AA502D"/>
    <w:rsid w:val="00AA6676"/>
    <w:rsid w:val="00AA7332"/>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24A7D"/>
    <w:rsid w:val="00B263AE"/>
    <w:rsid w:val="00B27991"/>
    <w:rsid w:val="00B33876"/>
    <w:rsid w:val="00B35C4F"/>
    <w:rsid w:val="00B4000B"/>
    <w:rsid w:val="00B43109"/>
    <w:rsid w:val="00B43F8F"/>
    <w:rsid w:val="00B4766F"/>
    <w:rsid w:val="00B63FF1"/>
    <w:rsid w:val="00B66805"/>
    <w:rsid w:val="00B748CB"/>
    <w:rsid w:val="00B7717C"/>
    <w:rsid w:val="00B826A9"/>
    <w:rsid w:val="00B869EB"/>
    <w:rsid w:val="00B87507"/>
    <w:rsid w:val="00B91119"/>
    <w:rsid w:val="00B93086"/>
    <w:rsid w:val="00B93A8B"/>
    <w:rsid w:val="00B957B9"/>
    <w:rsid w:val="00BA19ED"/>
    <w:rsid w:val="00BA4B8D"/>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51FF"/>
    <w:rsid w:val="00C5523F"/>
    <w:rsid w:val="00C64CA1"/>
    <w:rsid w:val="00C65F95"/>
    <w:rsid w:val="00C671ED"/>
    <w:rsid w:val="00C71AB0"/>
    <w:rsid w:val="00C7200B"/>
    <w:rsid w:val="00C72833"/>
    <w:rsid w:val="00C73062"/>
    <w:rsid w:val="00C7501D"/>
    <w:rsid w:val="00C7798B"/>
    <w:rsid w:val="00C80F1D"/>
    <w:rsid w:val="00C81DEA"/>
    <w:rsid w:val="00C91962"/>
    <w:rsid w:val="00C93F40"/>
    <w:rsid w:val="00CA14CB"/>
    <w:rsid w:val="00CA3D0C"/>
    <w:rsid w:val="00CA5AD1"/>
    <w:rsid w:val="00CB517A"/>
    <w:rsid w:val="00CC2496"/>
    <w:rsid w:val="00CC2C24"/>
    <w:rsid w:val="00CC53BE"/>
    <w:rsid w:val="00CC78CB"/>
    <w:rsid w:val="00CD0F8F"/>
    <w:rsid w:val="00CD3EB7"/>
    <w:rsid w:val="00CE09E0"/>
    <w:rsid w:val="00CE64DE"/>
    <w:rsid w:val="00CE749D"/>
    <w:rsid w:val="00CF5DB3"/>
    <w:rsid w:val="00D13F2E"/>
    <w:rsid w:val="00D170B0"/>
    <w:rsid w:val="00D2039F"/>
    <w:rsid w:val="00D22AED"/>
    <w:rsid w:val="00D255B7"/>
    <w:rsid w:val="00D27633"/>
    <w:rsid w:val="00D3149A"/>
    <w:rsid w:val="00D336BB"/>
    <w:rsid w:val="00D41C36"/>
    <w:rsid w:val="00D56F4F"/>
    <w:rsid w:val="00D57972"/>
    <w:rsid w:val="00D628A3"/>
    <w:rsid w:val="00D675A9"/>
    <w:rsid w:val="00D738D6"/>
    <w:rsid w:val="00D755EB"/>
    <w:rsid w:val="00D76048"/>
    <w:rsid w:val="00D80570"/>
    <w:rsid w:val="00D82E6F"/>
    <w:rsid w:val="00D87E00"/>
    <w:rsid w:val="00D9134D"/>
    <w:rsid w:val="00D9237B"/>
    <w:rsid w:val="00DA7A03"/>
    <w:rsid w:val="00DB0E0A"/>
    <w:rsid w:val="00DB1818"/>
    <w:rsid w:val="00DC309B"/>
    <w:rsid w:val="00DC4DA2"/>
    <w:rsid w:val="00DC7098"/>
    <w:rsid w:val="00DD232D"/>
    <w:rsid w:val="00DD4C17"/>
    <w:rsid w:val="00DD74A5"/>
    <w:rsid w:val="00DE0F7D"/>
    <w:rsid w:val="00DE4D4B"/>
    <w:rsid w:val="00DE5DF6"/>
    <w:rsid w:val="00DF2B1F"/>
    <w:rsid w:val="00DF30B2"/>
    <w:rsid w:val="00DF3F8C"/>
    <w:rsid w:val="00DF62CD"/>
    <w:rsid w:val="00E06A15"/>
    <w:rsid w:val="00E16509"/>
    <w:rsid w:val="00E16B52"/>
    <w:rsid w:val="00E203C7"/>
    <w:rsid w:val="00E2048A"/>
    <w:rsid w:val="00E22253"/>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40E9"/>
    <w:rsid w:val="00F76ECE"/>
    <w:rsid w:val="00F77527"/>
    <w:rsid w:val="00F77624"/>
    <w:rsid w:val="00F9008D"/>
    <w:rsid w:val="00F91247"/>
    <w:rsid w:val="00F9278E"/>
    <w:rsid w:val="00F93540"/>
    <w:rsid w:val="00F96472"/>
    <w:rsid w:val="00F96A55"/>
    <w:rsid w:val="00FA1266"/>
    <w:rsid w:val="00FA29F6"/>
    <w:rsid w:val="00FA2D9F"/>
    <w:rsid w:val="00FA5064"/>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0C8CEE-94DE-C64B-8097-AA8EDF917902}">
  <ds:schemaRefs>
    <ds:schemaRef ds:uri="http://schemas.openxmlformats.org/officeDocument/2006/bibliography"/>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9389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7</cp:revision>
  <cp:lastPrinted>2019-02-25T14:05:00Z</cp:lastPrinted>
  <dcterms:created xsi:type="dcterms:W3CDTF">2022-06-24T06:48:00Z</dcterms:created>
  <dcterms:modified xsi:type="dcterms:W3CDTF">2022-08-10T09:19:00Z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