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8600FF" w14:textId="21036D69" w:rsidR="00F642EA" w:rsidRDefault="00BD6E1A" w:rsidP="00F642EA">
      <w:pPr>
        <w:pStyle w:val="CRCoverPage"/>
        <w:tabs>
          <w:tab w:val="right" w:pos="9639"/>
        </w:tabs>
        <w:spacing w:after="0"/>
        <w:rPr>
          <w:b/>
          <w:i/>
          <w:noProof/>
          <w:sz w:val="28"/>
        </w:rPr>
      </w:pPr>
      <w:r w:rsidRPr="00BD6E1A">
        <w:rPr>
          <w:b/>
          <w:noProof/>
          <w:sz w:val="24"/>
        </w:rPr>
        <w:t>SA WG2 Meeting #S2-14</w:t>
      </w:r>
      <w:r w:rsidR="000E09AF">
        <w:rPr>
          <w:b/>
          <w:noProof/>
          <w:sz w:val="24"/>
        </w:rPr>
        <w:t>8</w:t>
      </w:r>
      <w:r w:rsidRPr="00BD6E1A">
        <w:rPr>
          <w:b/>
          <w:noProof/>
          <w:sz w:val="24"/>
        </w:rPr>
        <w:t>E</w:t>
      </w:r>
      <w:r w:rsidR="00F642EA">
        <w:rPr>
          <w:b/>
          <w:i/>
          <w:noProof/>
          <w:sz w:val="28"/>
        </w:rPr>
        <w:tab/>
      </w:r>
      <w:r w:rsidR="00E26876" w:rsidRPr="009F7994">
        <w:rPr>
          <w:b/>
          <w:noProof/>
          <w:sz w:val="24"/>
        </w:rPr>
        <w:t>S2-210</w:t>
      </w:r>
      <w:r w:rsidR="00727D4F" w:rsidRPr="009F7994">
        <w:rPr>
          <w:b/>
          <w:noProof/>
          <w:sz w:val="24"/>
        </w:rPr>
        <w:t>8575</w:t>
      </w:r>
      <w:r w:rsidR="002B71B0">
        <w:rPr>
          <w:b/>
          <w:noProof/>
          <w:sz w:val="24"/>
        </w:rPr>
        <w:t>r0</w:t>
      </w:r>
      <w:r w:rsidR="00706799">
        <w:rPr>
          <w:b/>
          <w:noProof/>
          <w:sz w:val="24"/>
        </w:rPr>
        <w:t>2</w:t>
      </w:r>
    </w:p>
    <w:p w14:paraId="6AA166CE" w14:textId="5967634E" w:rsidR="0007498D" w:rsidRDefault="00BD6E1A" w:rsidP="0007498D">
      <w:pPr>
        <w:pStyle w:val="CRCoverPage"/>
        <w:tabs>
          <w:tab w:val="right" w:pos="9639"/>
        </w:tabs>
        <w:spacing w:after="0"/>
        <w:rPr>
          <w:b/>
          <w:noProof/>
          <w:sz w:val="24"/>
        </w:rPr>
      </w:pPr>
      <w:r>
        <w:rPr>
          <w:b/>
          <w:noProof/>
          <w:sz w:val="24"/>
        </w:rPr>
        <w:t>1</w:t>
      </w:r>
      <w:r w:rsidR="000E09AF">
        <w:rPr>
          <w:b/>
          <w:noProof/>
          <w:sz w:val="24"/>
        </w:rPr>
        <w:t>5</w:t>
      </w:r>
      <w:r w:rsidRPr="00BD6E1A">
        <w:rPr>
          <w:b/>
          <w:noProof/>
          <w:sz w:val="24"/>
        </w:rPr>
        <w:t xml:space="preserve"> - 2</w:t>
      </w:r>
      <w:r>
        <w:rPr>
          <w:b/>
          <w:noProof/>
          <w:sz w:val="24"/>
        </w:rPr>
        <w:t>2</w:t>
      </w:r>
      <w:r w:rsidRPr="00BD6E1A">
        <w:rPr>
          <w:b/>
          <w:noProof/>
          <w:sz w:val="24"/>
        </w:rPr>
        <w:t xml:space="preserve"> </w:t>
      </w:r>
      <w:r w:rsidR="003F2059">
        <w:rPr>
          <w:b/>
          <w:noProof/>
          <w:sz w:val="24"/>
        </w:rPr>
        <w:t>November</w:t>
      </w:r>
      <w:r w:rsidRPr="00BD6E1A">
        <w:rPr>
          <w:b/>
          <w:noProof/>
          <w:sz w:val="24"/>
        </w:rPr>
        <w:t>, 2021, Electronic meeting</w:t>
      </w:r>
      <w:r w:rsidR="0007498D">
        <w:rPr>
          <w:b/>
          <w:noProof/>
          <w:sz w:val="24"/>
        </w:rPr>
        <w:tab/>
      </w:r>
    </w:p>
    <w:p w14:paraId="56C29884" w14:textId="77777777" w:rsidR="00820FC0" w:rsidRDefault="00820FC0" w:rsidP="006C2E80">
      <w:pPr>
        <w:pStyle w:val="Header"/>
        <w:pBdr>
          <w:bottom w:val="single" w:sz="4" w:space="1" w:color="auto"/>
        </w:pBdr>
        <w:tabs>
          <w:tab w:val="right" w:pos="9638"/>
        </w:tabs>
        <w:rPr>
          <w:rFonts w:eastAsia="Batang" w:cs="Arial"/>
          <w:sz w:val="20"/>
          <w:lang w:eastAsia="zh-CN"/>
        </w:rPr>
      </w:pPr>
    </w:p>
    <w:p w14:paraId="5FD9276E" w14:textId="77777777" w:rsidR="006C2E80" w:rsidRPr="006C2E80" w:rsidRDefault="006C2E80" w:rsidP="006C2E80">
      <w:pPr>
        <w:pStyle w:val="Header"/>
        <w:tabs>
          <w:tab w:val="right" w:pos="9638"/>
        </w:tabs>
        <w:rPr>
          <w:sz w:val="20"/>
        </w:rPr>
      </w:pPr>
    </w:p>
    <w:p w14:paraId="0821AFA6" w14:textId="06A682E9" w:rsidR="00AE25BF" w:rsidRPr="006C2E80" w:rsidRDefault="00AE25BF" w:rsidP="00105BCC">
      <w:pPr>
        <w:rPr>
          <w:rFonts w:eastAsia="Batang"/>
          <w:sz w:val="24"/>
          <w:szCs w:val="24"/>
          <w:lang w:val="en-US" w:eastAsia="zh-CN"/>
        </w:rPr>
      </w:pPr>
      <w:r w:rsidRPr="006C2E80">
        <w:rPr>
          <w:rFonts w:eastAsia="Batang"/>
          <w:sz w:val="24"/>
          <w:szCs w:val="24"/>
          <w:lang w:val="en-US" w:eastAsia="zh-CN"/>
        </w:rPr>
        <w:t>Source:</w:t>
      </w:r>
      <w:r w:rsidRPr="006C2E80">
        <w:rPr>
          <w:rFonts w:eastAsia="Batang"/>
          <w:sz w:val="24"/>
          <w:szCs w:val="24"/>
          <w:lang w:val="en-US" w:eastAsia="zh-CN"/>
        </w:rPr>
        <w:tab/>
      </w:r>
      <w:r w:rsidR="00EC0D75" w:rsidRPr="00EC0D75">
        <w:rPr>
          <w:rFonts w:eastAsia="Batang"/>
          <w:lang w:val="en-US" w:eastAsia="zh-CN"/>
        </w:rPr>
        <w:t xml:space="preserve">Saankhya Labs, </w:t>
      </w:r>
      <w:r w:rsidR="00CE4742">
        <w:rPr>
          <w:rFonts w:eastAsia="Batang"/>
          <w:lang w:val="en-US" w:eastAsia="zh-CN"/>
        </w:rPr>
        <w:t xml:space="preserve">Ligado Networks, </w:t>
      </w:r>
      <w:r w:rsidR="00EC0D75" w:rsidRPr="00EC0D75">
        <w:rPr>
          <w:rFonts w:eastAsia="Batang"/>
          <w:lang w:val="en-US" w:eastAsia="zh-CN"/>
        </w:rPr>
        <w:t>O</w:t>
      </w:r>
      <w:r w:rsidR="00CE4742">
        <w:rPr>
          <w:rFonts w:eastAsia="Batang"/>
          <w:lang w:val="en-US" w:eastAsia="zh-CN"/>
        </w:rPr>
        <w:t>NE</w:t>
      </w:r>
      <w:r w:rsidR="00EC0D75" w:rsidRPr="00EC0D75">
        <w:rPr>
          <w:rFonts w:eastAsia="Batang"/>
          <w:lang w:val="en-US" w:eastAsia="zh-CN"/>
        </w:rPr>
        <w:t xml:space="preserve"> Media</w:t>
      </w:r>
      <w:r w:rsidR="00CE4742">
        <w:rPr>
          <w:rFonts w:eastAsia="Batang"/>
          <w:lang w:val="en-US" w:eastAsia="zh-CN"/>
        </w:rPr>
        <w:t xml:space="preserve"> 3.0</w:t>
      </w:r>
      <w:r w:rsidR="00EC0D75" w:rsidRPr="00EC0D75">
        <w:rPr>
          <w:rFonts w:eastAsia="Batang"/>
          <w:lang w:val="en-US" w:eastAsia="zh-CN"/>
        </w:rPr>
        <w:t>, Fraunhofer IIS, CEWiT, Tejas</w:t>
      </w:r>
      <w:r w:rsidR="00EC0D75">
        <w:rPr>
          <w:rFonts w:eastAsia="Batang"/>
          <w:lang w:val="en-US" w:eastAsia="zh-CN"/>
        </w:rPr>
        <w:t xml:space="preserve"> </w:t>
      </w:r>
      <w:r w:rsidR="00EC0D75" w:rsidRPr="00EC0D75">
        <w:rPr>
          <w:rFonts w:eastAsia="Batang"/>
          <w:lang w:val="en-US" w:eastAsia="zh-CN"/>
        </w:rPr>
        <w:t>Networks, IIT Bombay, IIT Kanpur,</w:t>
      </w:r>
      <w:r w:rsidR="00EC0D75">
        <w:rPr>
          <w:rFonts w:eastAsia="Batang"/>
          <w:lang w:val="en-US" w:eastAsia="zh-CN"/>
        </w:rPr>
        <w:t xml:space="preserve"> </w:t>
      </w:r>
      <w:r w:rsidR="00EC0D75" w:rsidRPr="00EC0D75">
        <w:rPr>
          <w:rFonts w:eastAsia="Batang"/>
          <w:lang w:val="en-US" w:eastAsia="zh-CN"/>
        </w:rPr>
        <w:t>IIT Madras, IIT Hyderabad, IIT Kharagpur</w:t>
      </w:r>
    </w:p>
    <w:p w14:paraId="77734250" w14:textId="0CA394F1" w:rsidR="006C2E80" w:rsidRPr="00EC0D75" w:rsidRDefault="00AE25BF" w:rsidP="00105BCC">
      <w:pPr>
        <w:rPr>
          <w:rFonts w:eastAsia="Batang"/>
          <w:lang w:eastAsia="zh-CN"/>
        </w:rPr>
      </w:pPr>
      <w:r w:rsidRPr="006C2E80">
        <w:rPr>
          <w:rFonts w:eastAsia="Batang"/>
          <w:sz w:val="24"/>
          <w:szCs w:val="24"/>
          <w:lang w:eastAsia="zh-CN"/>
        </w:rPr>
        <w:t>Title:</w:t>
      </w:r>
      <w:r w:rsidRPr="006C2E80">
        <w:rPr>
          <w:rFonts w:eastAsia="Batang"/>
          <w:sz w:val="24"/>
          <w:szCs w:val="24"/>
          <w:lang w:eastAsia="zh-CN"/>
        </w:rPr>
        <w:tab/>
      </w:r>
      <w:r w:rsidR="00EC0D75" w:rsidRPr="00EC0D75">
        <w:rPr>
          <w:rFonts w:eastAsia="Batang"/>
          <w:lang w:eastAsia="zh-CN"/>
        </w:rPr>
        <w:t>Study</w:t>
      </w:r>
      <w:r w:rsidR="003E3FD4">
        <w:rPr>
          <w:rFonts w:eastAsia="Batang"/>
          <w:lang w:eastAsia="zh-CN"/>
        </w:rPr>
        <w:t xml:space="preserve"> </w:t>
      </w:r>
      <w:r w:rsidR="00D31CC8" w:rsidRPr="00EC0D75">
        <w:rPr>
          <w:rFonts w:eastAsia="Batang"/>
          <w:lang w:eastAsia="zh-CN"/>
        </w:rPr>
        <w:t>on</w:t>
      </w:r>
      <w:r w:rsidRPr="00EC0D75">
        <w:rPr>
          <w:rFonts w:eastAsia="Batang"/>
          <w:lang w:eastAsia="zh-CN"/>
        </w:rPr>
        <w:t xml:space="preserve"> </w:t>
      </w:r>
      <w:r w:rsidR="00EC0D75" w:rsidRPr="00EC0D75">
        <w:rPr>
          <w:rFonts w:eastAsia="Batang"/>
          <w:lang w:eastAsia="zh-CN"/>
        </w:rPr>
        <w:t xml:space="preserve">Interworking of Non-3GPP </w:t>
      </w:r>
      <w:r w:rsidR="00571E50">
        <w:rPr>
          <w:rFonts w:eastAsia="Batang"/>
          <w:lang w:eastAsia="zh-CN"/>
        </w:rPr>
        <w:t xml:space="preserve">Multicast and </w:t>
      </w:r>
      <w:r w:rsidR="00EC0D75" w:rsidRPr="00EC0D75">
        <w:rPr>
          <w:rFonts w:eastAsia="Batang"/>
          <w:lang w:eastAsia="zh-CN"/>
        </w:rPr>
        <w:t>Broadcast Networks with 3GPP 5G System</w:t>
      </w:r>
    </w:p>
    <w:p w14:paraId="5F56A0A9" w14:textId="77777777" w:rsidR="00AE25BF" w:rsidRPr="007F6118" w:rsidRDefault="00AE25BF" w:rsidP="00105BCC">
      <w:pPr>
        <w:rPr>
          <w:rFonts w:eastAsia="Batang"/>
          <w:lang w:val="en-US" w:eastAsia="zh-CN"/>
        </w:rPr>
      </w:pPr>
      <w:r w:rsidRPr="006C2E80">
        <w:rPr>
          <w:rFonts w:eastAsia="Batang"/>
          <w:lang w:val="en-US" w:eastAsia="zh-CN"/>
        </w:rPr>
        <w:t>Document for:</w:t>
      </w:r>
      <w:r w:rsidRPr="006C2E80">
        <w:rPr>
          <w:rFonts w:eastAsia="Batang"/>
          <w:lang w:val="en-US" w:eastAsia="zh-CN"/>
        </w:rPr>
        <w:tab/>
      </w:r>
      <w:r w:rsidRPr="007F6118">
        <w:rPr>
          <w:rFonts w:eastAsia="Batang"/>
          <w:lang w:val="en-US" w:eastAsia="zh-CN"/>
        </w:rPr>
        <w:t>Approval</w:t>
      </w:r>
    </w:p>
    <w:p w14:paraId="028C079C" w14:textId="211A41EE" w:rsidR="006C2E80" w:rsidRPr="007F3709" w:rsidRDefault="00AE25BF" w:rsidP="00105BCC">
      <w:pPr>
        <w:rPr>
          <w:rFonts w:eastAsia="Batang"/>
          <w:lang w:val="en-US" w:eastAsia="zh-CN"/>
        </w:rPr>
      </w:pPr>
      <w:r w:rsidRPr="006C2E80">
        <w:rPr>
          <w:rFonts w:eastAsia="Batang"/>
          <w:lang w:val="en-US" w:eastAsia="zh-CN"/>
        </w:rPr>
        <w:t>Agenda Item:</w:t>
      </w:r>
      <w:r w:rsidRPr="006C2E80">
        <w:rPr>
          <w:rFonts w:eastAsia="Batang"/>
          <w:lang w:val="en-US" w:eastAsia="zh-CN"/>
        </w:rPr>
        <w:tab/>
      </w:r>
      <w:r w:rsidR="00EA5130">
        <w:rPr>
          <w:rFonts w:eastAsia="Batang"/>
          <w:lang w:val="en-US" w:eastAsia="zh-CN"/>
        </w:rPr>
        <w:t>9.1.3</w:t>
      </w: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7777777" w:rsidR="00BA3A53" w:rsidRDefault="00F5774F" w:rsidP="00105BCC">
      <w:pP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234425BB" w:rsidR="006C2E80" w:rsidRPr="00852E2D" w:rsidRDefault="008A76FD" w:rsidP="006562DF">
      <w:pPr>
        <w:pStyle w:val="Heading8"/>
        <w:ind w:left="0" w:firstLine="0"/>
      </w:pPr>
      <w:r w:rsidRPr="006C2E80">
        <w:t>Title</w:t>
      </w:r>
      <w:r w:rsidR="00985B73" w:rsidRPr="006C2E80">
        <w:t>:</w:t>
      </w:r>
      <w:r w:rsidR="00852E2D">
        <w:t xml:space="preserve"> </w:t>
      </w:r>
      <w:r w:rsidR="003E3FD4">
        <w:t xml:space="preserve">Study on </w:t>
      </w:r>
      <w:r w:rsidR="00852E2D" w:rsidRPr="00852E2D">
        <w:t>Interworking of Non-3GPP</w:t>
      </w:r>
      <w:r w:rsidR="003E3FD4">
        <w:t xml:space="preserve"> </w:t>
      </w:r>
      <w:r w:rsidR="00264513">
        <w:t>Multicast</w:t>
      </w:r>
      <w:r w:rsidR="00571E50">
        <w:t xml:space="preserve"> and </w:t>
      </w:r>
      <w:r w:rsidR="00852E2D" w:rsidRPr="00852E2D">
        <w:t>Broadcast Networks with 3GPP 5G System</w:t>
      </w:r>
    </w:p>
    <w:p w14:paraId="2730900B" w14:textId="0DD9ED67" w:rsidR="003F268E" w:rsidRPr="00BA3A53" w:rsidRDefault="003F268E" w:rsidP="00105BCC">
      <w:pPr>
        <w:pStyle w:val="Guidance"/>
      </w:pPr>
    </w:p>
    <w:p w14:paraId="289CB42C" w14:textId="17129694" w:rsidR="006C2E80" w:rsidRDefault="00E13CB2" w:rsidP="006C2E80">
      <w:pPr>
        <w:pStyle w:val="Heading8"/>
      </w:pPr>
      <w:r>
        <w:t>A</w:t>
      </w:r>
      <w:r w:rsidR="00B078D6">
        <w:t>cronym:</w:t>
      </w:r>
      <w:r w:rsidR="006C2E80">
        <w:tab/>
      </w:r>
    </w:p>
    <w:p w14:paraId="0D12AE1F" w14:textId="1C077858" w:rsidR="00B078D6" w:rsidRDefault="00B078D6" w:rsidP="00105BCC">
      <w:pPr>
        <w:pStyle w:val="Guidance"/>
      </w:pPr>
    </w:p>
    <w:p w14:paraId="679E2B2D" w14:textId="4AA88386" w:rsidR="006C2E80" w:rsidRDefault="00B078D6" w:rsidP="006C2E80">
      <w:pPr>
        <w:pStyle w:val="Heading8"/>
      </w:pPr>
      <w:r>
        <w:t>Unique identifier</w:t>
      </w:r>
      <w:r w:rsidR="00F41A27">
        <w:t>:</w:t>
      </w:r>
      <w:r w:rsidR="006C2E80">
        <w:tab/>
      </w:r>
    </w:p>
    <w:p w14:paraId="20AE909D" w14:textId="6B04945D" w:rsidR="00B078D6" w:rsidRDefault="00B078D6" w:rsidP="00105BCC">
      <w:pPr>
        <w:pStyle w:val="Guidance"/>
      </w:pPr>
    </w:p>
    <w:p w14:paraId="63EE9719" w14:textId="3BA87D30" w:rsidR="003F7142" w:rsidRDefault="003F7142" w:rsidP="006C2E80">
      <w:pPr>
        <w:pStyle w:val="Heading8"/>
      </w:pPr>
      <w:r w:rsidRPr="003F7142">
        <w:t>Potential target Release:</w:t>
      </w:r>
      <w:r w:rsidR="006C2E80">
        <w:tab/>
      </w:r>
      <w:r w:rsidRPr="006C2E80">
        <w:rPr>
          <w:i/>
          <w:iCs/>
        </w:rPr>
        <w:t>Rel-</w:t>
      </w:r>
      <w:r w:rsidR="00CA434B">
        <w:rPr>
          <w:i/>
          <w:iCs/>
        </w:rPr>
        <w:t>18</w:t>
      </w:r>
    </w:p>
    <w:p w14:paraId="53277F89" w14:textId="153A4600" w:rsidR="003F7142" w:rsidRPr="006C2E80" w:rsidRDefault="003F7142" w:rsidP="00105BCC">
      <w:pPr>
        <w:pStyle w:val="Guidance"/>
      </w:pPr>
    </w:p>
    <w:p w14:paraId="4473B22A" w14:textId="535B28CC" w:rsidR="006C2E80" w:rsidRDefault="004260A5" w:rsidP="006C2E80">
      <w:pPr>
        <w:pStyle w:val="Heading1"/>
      </w:pPr>
      <w:r>
        <w:t>1</w:t>
      </w:r>
      <w:r>
        <w:tab/>
        <w:t>Impacts</w:t>
      </w:r>
    </w:p>
    <w:p w14:paraId="2D54825D" w14:textId="3D681EEA" w:rsidR="004260A5" w:rsidRDefault="00455DE4" w:rsidP="00105BCC">
      <w:pPr>
        <w:pStyle w:val="Guidance"/>
      </w:pPr>
      <w:r w:rsidRPr="006C2E80">
        <w:t>{</w:t>
      </w:r>
      <w:r w:rsidR="00495840" w:rsidRPr="006C2E80">
        <w:t xml:space="preserve">For Normative work, identify the anticipated impacts. </w:t>
      </w:r>
      <w:r w:rsidR="00B96481" w:rsidRPr="006C2E80">
        <w:t xml:space="preserve">For a Study, </w:t>
      </w:r>
      <w:r w:rsidR="00F21E3F" w:rsidRPr="006C2E80">
        <w:t xml:space="preserve">identify the scope of </w:t>
      </w:r>
      <w:r w:rsidR="00935CB0" w:rsidRPr="006C2E80">
        <w:t>the study</w:t>
      </w:r>
      <w:r w:rsidRPr="006C2E80">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105BCC">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105BCC">
            <w:pPr>
              <w:pStyle w:val="TAH"/>
            </w:pPr>
            <w:r>
              <w:t>UICC apps</w:t>
            </w:r>
          </w:p>
        </w:tc>
        <w:tc>
          <w:tcPr>
            <w:tcW w:w="1037" w:type="dxa"/>
            <w:tcBorders>
              <w:bottom w:val="single" w:sz="12" w:space="0" w:color="auto"/>
            </w:tcBorders>
            <w:shd w:val="clear" w:color="auto" w:fill="E0E0E0"/>
          </w:tcPr>
          <w:p w14:paraId="7A104C90" w14:textId="77777777" w:rsidR="004260A5" w:rsidRDefault="004260A5" w:rsidP="00105BCC">
            <w:pPr>
              <w:pStyle w:val="TAH"/>
            </w:pPr>
            <w:r>
              <w:t>ME</w:t>
            </w:r>
          </w:p>
        </w:tc>
        <w:tc>
          <w:tcPr>
            <w:tcW w:w="850" w:type="dxa"/>
            <w:tcBorders>
              <w:bottom w:val="single" w:sz="12" w:space="0" w:color="auto"/>
            </w:tcBorders>
            <w:shd w:val="clear" w:color="auto" w:fill="E0E0E0"/>
          </w:tcPr>
          <w:p w14:paraId="5E5618FC" w14:textId="77777777" w:rsidR="004260A5" w:rsidRDefault="004260A5" w:rsidP="00105BCC">
            <w:pPr>
              <w:pStyle w:val="TAH"/>
            </w:pPr>
            <w:r>
              <w:t>AN</w:t>
            </w:r>
          </w:p>
        </w:tc>
        <w:tc>
          <w:tcPr>
            <w:tcW w:w="851" w:type="dxa"/>
            <w:tcBorders>
              <w:bottom w:val="single" w:sz="12" w:space="0" w:color="auto"/>
            </w:tcBorders>
            <w:shd w:val="clear" w:color="auto" w:fill="E0E0E0"/>
          </w:tcPr>
          <w:p w14:paraId="2809724F" w14:textId="77777777" w:rsidR="004260A5" w:rsidRDefault="004260A5" w:rsidP="00105BCC">
            <w:pPr>
              <w:pStyle w:val="TAH"/>
            </w:pPr>
            <w:r>
              <w:t>CN</w:t>
            </w:r>
          </w:p>
        </w:tc>
        <w:tc>
          <w:tcPr>
            <w:tcW w:w="1752" w:type="dxa"/>
            <w:tcBorders>
              <w:bottom w:val="single" w:sz="12" w:space="0" w:color="auto"/>
            </w:tcBorders>
            <w:shd w:val="clear" w:color="auto" w:fill="E0E0E0"/>
          </w:tcPr>
          <w:p w14:paraId="0D7316B8" w14:textId="77777777" w:rsidR="004260A5" w:rsidRDefault="004260A5" w:rsidP="00105BCC">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105BCC">
            <w:pPr>
              <w:pStyle w:val="TAH"/>
            </w:pPr>
            <w:r>
              <w:t>Yes</w:t>
            </w:r>
          </w:p>
        </w:tc>
        <w:tc>
          <w:tcPr>
            <w:tcW w:w="1275" w:type="dxa"/>
            <w:tcBorders>
              <w:top w:val="nil"/>
              <w:left w:val="nil"/>
            </w:tcBorders>
          </w:tcPr>
          <w:p w14:paraId="35B295F5" w14:textId="15AC231D" w:rsidR="004260A5" w:rsidRDefault="00ED11CA" w:rsidP="00105BCC">
            <w:pPr>
              <w:pStyle w:val="TAC"/>
            </w:pPr>
            <w:r>
              <w:t>X</w:t>
            </w:r>
          </w:p>
        </w:tc>
        <w:tc>
          <w:tcPr>
            <w:tcW w:w="1037" w:type="dxa"/>
            <w:tcBorders>
              <w:top w:val="nil"/>
            </w:tcBorders>
          </w:tcPr>
          <w:p w14:paraId="1F2F978C" w14:textId="20028784" w:rsidR="004260A5" w:rsidRDefault="00CA434B" w:rsidP="00105BCC">
            <w:pPr>
              <w:pStyle w:val="TAC"/>
            </w:pPr>
            <w:r>
              <w:t>X</w:t>
            </w:r>
          </w:p>
        </w:tc>
        <w:tc>
          <w:tcPr>
            <w:tcW w:w="850" w:type="dxa"/>
            <w:tcBorders>
              <w:top w:val="nil"/>
            </w:tcBorders>
          </w:tcPr>
          <w:p w14:paraId="7FD58A88" w14:textId="7F3E5162" w:rsidR="004260A5" w:rsidRDefault="00152B77" w:rsidP="00105BCC">
            <w:pPr>
              <w:pStyle w:val="TAC"/>
            </w:pPr>
            <w:r>
              <w:t>X</w:t>
            </w:r>
          </w:p>
        </w:tc>
        <w:tc>
          <w:tcPr>
            <w:tcW w:w="851" w:type="dxa"/>
            <w:tcBorders>
              <w:top w:val="nil"/>
            </w:tcBorders>
          </w:tcPr>
          <w:p w14:paraId="3E3077D8" w14:textId="49D761FE" w:rsidR="004260A5" w:rsidRDefault="00CA434B" w:rsidP="00105BCC">
            <w:pPr>
              <w:pStyle w:val="TAC"/>
            </w:pPr>
            <w:r>
              <w:t>X</w:t>
            </w:r>
          </w:p>
        </w:tc>
        <w:tc>
          <w:tcPr>
            <w:tcW w:w="1752" w:type="dxa"/>
            <w:tcBorders>
              <w:top w:val="nil"/>
            </w:tcBorders>
          </w:tcPr>
          <w:p w14:paraId="64727DCC" w14:textId="77777777" w:rsidR="004260A5" w:rsidRDefault="004260A5" w:rsidP="00105BCC">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105BCC">
            <w:pPr>
              <w:pStyle w:val="TAH"/>
            </w:pPr>
            <w:r>
              <w:t>No</w:t>
            </w:r>
          </w:p>
        </w:tc>
        <w:tc>
          <w:tcPr>
            <w:tcW w:w="1275" w:type="dxa"/>
            <w:tcBorders>
              <w:left w:val="nil"/>
            </w:tcBorders>
          </w:tcPr>
          <w:p w14:paraId="42581088" w14:textId="77777777" w:rsidR="004260A5" w:rsidRDefault="004260A5" w:rsidP="00105BCC">
            <w:pPr>
              <w:pStyle w:val="TAC"/>
            </w:pPr>
          </w:p>
        </w:tc>
        <w:tc>
          <w:tcPr>
            <w:tcW w:w="1037" w:type="dxa"/>
          </w:tcPr>
          <w:p w14:paraId="477F02DA" w14:textId="77777777" w:rsidR="004260A5" w:rsidRDefault="004260A5" w:rsidP="00105BCC">
            <w:pPr>
              <w:pStyle w:val="TAC"/>
            </w:pPr>
          </w:p>
        </w:tc>
        <w:tc>
          <w:tcPr>
            <w:tcW w:w="850" w:type="dxa"/>
          </w:tcPr>
          <w:p w14:paraId="6E9D500A" w14:textId="77777777" w:rsidR="004260A5" w:rsidRDefault="004260A5" w:rsidP="00105BCC">
            <w:pPr>
              <w:pStyle w:val="TAC"/>
            </w:pPr>
          </w:p>
        </w:tc>
        <w:tc>
          <w:tcPr>
            <w:tcW w:w="851" w:type="dxa"/>
          </w:tcPr>
          <w:p w14:paraId="24149096" w14:textId="77777777" w:rsidR="004260A5" w:rsidRDefault="004260A5" w:rsidP="00105BCC">
            <w:pPr>
              <w:pStyle w:val="TAC"/>
            </w:pPr>
          </w:p>
        </w:tc>
        <w:tc>
          <w:tcPr>
            <w:tcW w:w="1752" w:type="dxa"/>
          </w:tcPr>
          <w:p w14:paraId="43FB9532" w14:textId="77777777" w:rsidR="004260A5" w:rsidRDefault="004260A5" w:rsidP="00105BCC">
            <w:pPr>
              <w:pStyle w:val="TAC"/>
            </w:pP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105BCC">
            <w:pPr>
              <w:pStyle w:val="TAH"/>
            </w:pPr>
            <w:r>
              <w:t>Don't know</w:t>
            </w:r>
          </w:p>
        </w:tc>
        <w:tc>
          <w:tcPr>
            <w:tcW w:w="1275" w:type="dxa"/>
            <w:tcBorders>
              <w:left w:val="nil"/>
            </w:tcBorders>
          </w:tcPr>
          <w:p w14:paraId="1651904E" w14:textId="77777777" w:rsidR="004260A5" w:rsidRDefault="004260A5" w:rsidP="00105BCC">
            <w:pPr>
              <w:pStyle w:val="TAC"/>
            </w:pPr>
          </w:p>
        </w:tc>
        <w:tc>
          <w:tcPr>
            <w:tcW w:w="1037" w:type="dxa"/>
          </w:tcPr>
          <w:p w14:paraId="5219BA8E" w14:textId="77777777" w:rsidR="004260A5" w:rsidRDefault="004260A5" w:rsidP="00105BCC">
            <w:pPr>
              <w:pStyle w:val="TAC"/>
            </w:pPr>
          </w:p>
        </w:tc>
        <w:tc>
          <w:tcPr>
            <w:tcW w:w="850" w:type="dxa"/>
          </w:tcPr>
          <w:p w14:paraId="4016B898" w14:textId="77777777" w:rsidR="004260A5" w:rsidRDefault="004260A5" w:rsidP="00105BCC">
            <w:pPr>
              <w:pStyle w:val="TAC"/>
            </w:pPr>
          </w:p>
        </w:tc>
        <w:tc>
          <w:tcPr>
            <w:tcW w:w="851" w:type="dxa"/>
          </w:tcPr>
          <w:p w14:paraId="42B48559" w14:textId="77777777" w:rsidR="004260A5" w:rsidRDefault="004260A5" w:rsidP="00105BCC">
            <w:pPr>
              <w:pStyle w:val="TAC"/>
            </w:pPr>
          </w:p>
        </w:tc>
        <w:tc>
          <w:tcPr>
            <w:tcW w:w="1752" w:type="dxa"/>
          </w:tcPr>
          <w:p w14:paraId="226C70EA" w14:textId="77777777" w:rsidR="004260A5" w:rsidRDefault="004260A5" w:rsidP="00105BCC">
            <w:pPr>
              <w:pStyle w:val="TAC"/>
            </w:pPr>
          </w:p>
        </w:tc>
      </w:tr>
    </w:tbl>
    <w:p w14:paraId="3A87B226" w14:textId="77777777" w:rsidR="008A76FD" w:rsidRPr="006C2E80" w:rsidRDefault="008A76FD" w:rsidP="00105BCC"/>
    <w:p w14:paraId="02CA2577"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41C8DE96" w14:textId="77777777" w:rsidR="006C2E80" w:rsidRDefault="00A36378" w:rsidP="006C2E80">
      <w:pPr>
        <w:pStyle w:val="Heading3"/>
      </w:pPr>
      <w:r w:rsidRPr="00A36378">
        <w:t>This work item is a …</w:t>
      </w:r>
    </w:p>
    <w:p w14:paraId="03E5240C" w14:textId="6C8BD88C" w:rsidR="00A36378" w:rsidRPr="00A36378" w:rsidRDefault="00A36378" w:rsidP="00105BCC">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77777777" w:rsidR="004876B9" w:rsidRDefault="004876B9" w:rsidP="00105BCC">
            <w:pPr>
              <w:pStyle w:val="TAC"/>
            </w:pPr>
          </w:p>
        </w:tc>
        <w:tc>
          <w:tcPr>
            <w:tcW w:w="2917" w:type="dxa"/>
            <w:shd w:val="clear" w:color="auto" w:fill="E0E0E0"/>
          </w:tcPr>
          <w:p w14:paraId="2DDC3E00" w14:textId="77777777" w:rsidR="004876B9" w:rsidRPr="006C2E80" w:rsidRDefault="004876B9" w:rsidP="00105BCC">
            <w:pPr>
              <w:pStyle w:val="TAH"/>
            </w:pPr>
            <w:r w:rsidRPr="006C2E80">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105BCC">
            <w:pPr>
              <w:pStyle w:val="TAC"/>
            </w:pPr>
          </w:p>
        </w:tc>
        <w:tc>
          <w:tcPr>
            <w:tcW w:w="2917" w:type="dxa"/>
            <w:shd w:val="clear" w:color="auto" w:fill="E0E0E0"/>
            <w:tcMar>
              <w:left w:w="227" w:type="dxa"/>
            </w:tcMar>
          </w:tcPr>
          <w:p w14:paraId="583CDDD5" w14:textId="77777777" w:rsidR="004876B9" w:rsidRPr="00662741" w:rsidRDefault="004876B9" w:rsidP="00105BCC">
            <w:pPr>
              <w:pStyle w:val="TAH"/>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105BCC">
            <w:pPr>
              <w:pStyle w:val="TAC"/>
            </w:pPr>
          </w:p>
        </w:tc>
        <w:tc>
          <w:tcPr>
            <w:tcW w:w="2917" w:type="dxa"/>
            <w:shd w:val="clear" w:color="auto" w:fill="E0E0E0"/>
            <w:tcMar>
              <w:left w:w="397" w:type="dxa"/>
            </w:tcMar>
          </w:tcPr>
          <w:p w14:paraId="2FF03094" w14:textId="77777777" w:rsidR="004876B9" w:rsidRPr="00662741" w:rsidRDefault="004876B9" w:rsidP="00105BCC">
            <w:pPr>
              <w:pStyle w:val="TAH"/>
            </w:pPr>
            <w:r w:rsidRPr="00662741">
              <w:t>Work Task</w:t>
            </w:r>
          </w:p>
        </w:tc>
      </w:tr>
      <w:tr w:rsidR="00335107" w:rsidRPr="00662741" w14:paraId="0EE231D1" w14:textId="77777777" w:rsidTr="006C2E80">
        <w:trPr>
          <w:cantSplit/>
          <w:jc w:val="center"/>
        </w:trPr>
        <w:tc>
          <w:tcPr>
            <w:tcW w:w="452" w:type="dxa"/>
          </w:tcPr>
          <w:p w14:paraId="716041CE" w14:textId="39523900" w:rsidR="00BF7C9D" w:rsidRPr="00662741" w:rsidRDefault="007E036E" w:rsidP="00105BCC">
            <w:pPr>
              <w:pStyle w:val="TAC"/>
            </w:pPr>
            <w:r>
              <w:t>X</w:t>
            </w:r>
          </w:p>
        </w:tc>
        <w:tc>
          <w:tcPr>
            <w:tcW w:w="2917" w:type="dxa"/>
            <w:shd w:val="clear" w:color="auto" w:fill="E0E0E0"/>
          </w:tcPr>
          <w:p w14:paraId="14C97034" w14:textId="77777777" w:rsidR="00BF7C9D" w:rsidRPr="006C2E80" w:rsidRDefault="00BF7C9D" w:rsidP="00105BCC">
            <w:pPr>
              <w:pStyle w:val="TAH"/>
            </w:pPr>
            <w:r w:rsidRPr="006C2E80">
              <w:t>Study Item</w:t>
            </w:r>
          </w:p>
        </w:tc>
      </w:tr>
    </w:tbl>
    <w:p w14:paraId="169DD7E0" w14:textId="77777777" w:rsidR="004876B9" w:rsidRDefault="004876B9" w:rsidP="00105BCC"/>
    <w:p w14:paraId="406F61A6" w14:textId="1480902C" w:rsidR="004876B9" w:rsidRDefault="004876B9" w:rsidP="006C2E80">
      <w:pPr>
        <w:pStyle w:val="Heading2"/>
      </w:pPr>
      <w:r>
        <w:lastRenderedPageBreak/>
        <w:t>2</w:t>
      </w:r>
      <w:r w:rsidR="00A36378">
        <w:t>.</w:t>
      </w:r>
      <w:r w:rsidR="00765028">
        <w:t>2</w:t>
      </w:r>
      <w:r>
        <w:tab/>
      </w:r>
      <w:r w:rsidR="004260A5">
        <w:t>Parent Work Item</w:t>
      </w:r>
    </w:p>
    <w:p w14:paraId="2311EFBA" w14:textId="0C23EBD3" w:rsidR="002944FD" w:rsidRPr="009A6092" w:rsidRDefault="002944FD" w:rsidP="00105BCC"/>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105BCC">
            <w:pPr>
              <w:pStyle w:val="TAH"/>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105BCC">
            <w:pPr>
              <w:pStyle w:val="TAH"/>
            </w:pPr>
            <w:r>
              <w:t>Acronym</w:t>
            </w:r>
          </w:p>
        </w:tc>
        <w:tc>
          <w:tcPr>
            <w:tcW w:w="1101" w:type="dxa"/>
            <w:shd w:val="clear" w:color="auto" w:fill="E0E0E0"/>
          </w:tcPr>
          <w:p w14:paraId="71E7FFF8" w14:textId="77777777" w:rsidR="008835FC" w:rsidDel="00C02DF6" w:rsidRDefault="008835FC" w:rsidP="00105BCC">
            <w:pPr>
              <w:pStyle w:val="TAH"/>
            </w:pPr>
            <w:r>
              <w:t>Working Group</w:t>
            </w:r>
          </w:p>
        </w:tc>
        <w:tc>
          <w:tcPr>
            <w:tcW w:w="1101" w:type="dxa"/>
            <w:shd w:val="clear" w:color="auto" w:fill="E0E0E0"/>
          </w:tcPr>
          <w:p w14:paraId="6C53D0F7" w14:textId="77777777" w:rsidR="008835FC" w:rsidRDefault="008835FC" w:rsidP="00105BCC">
            <w:pPr>
              <w:pStyle w:val="TAH"/>
            </w:pPr>
            <w:r>
              <w:t>Unique ID</w:t>
            </w:r>
          </w:p>
        </w:tc>
        <w:tc>
          <w:tcPr>
            <w:tcW w:w="6010" w:type="dxa"/>
            <w:shd w:val="clear" w:color="auto" w:fill="E0E0E0"/>
          </w:tcPr>
          <w:p w14:paraId="668487F1" w14:textId="77777777" w:rsidR="008835FC" w:rsidRDefault="008835FC" w:rsidP="00105BCC">
            <w:pPr>
              <w:pStyle w:val="TAH"/>
            </w:pPr>
            <w:r>
              <w:t>Title (as in 3GPP Work Plan)</w:t>
            </w:r>
          </w:p>
        </w:tc>
      </w:tr>
      <w:tr w:rsidR="008835FC" w14:paraId="1190D4C8" w14:textId="77777777" w:rsidTr="006C2E80">
        <w:trPr>
          <w:cantSplit/>
          <w:jc w:val="center"/>
        </w:trPr>
        <w:tc>
          <w:tcPr>
            <w:tcW w:w="1101" w:type="dxa"/>
          </w:tcPr>
          <w:p w14:paraId="5375D7E4" w14:textId="5C64EC35" w:rsidR="008835FC" w:rsidRDefault="00E970A4" w:rsidP="00105BCC">
            <w:pPr>
              <w:pStyle w:val="TAL"/>
            </w:pPr>
            <w:r>
              <w:t>N/A</w:t>
            </w:r>
          </w:p>
        </w:tc>
        <w:tc>
          <w:tcPr>
            <w:tcW w:w="1101" w:type="dxa"/>
          </w:tcPr>
          <w:p w14:paraId="6AE820B7" w14:textId="77777777" w:rsidR="008835FC" w:rsidRDefault="008835FC" w:rsidP="00105BCC">
            <w:pPr>
              <w:pStyle w:val="TAL"/>
            </w:pPr>
          </w:p>
        </w:tc>
        <w:tc>
          <w:tcPr>
            <w:tcW w:w="1101" w:type="dxa"/>
          </w:tcPr>
          <w:p w14:paraId="663BF2FB" w14:textId="77777777" w:rsidR="008835FC" w:rsidRDefault="008835FC" w:rsidP="00105BCC">
            <w:pPr>
              <w:pStyle w:val="TAL"/>
            </w:pPr>
          </w:p>
        </w:tc>
        <w:tc>
          <w:tcPr>
            <w:tcW w:w="6010" w:type="dxa"/>
          </w:tcPr>
          <w:p w14:paraId="24E5739B" w14:textId="77777777" w:rsidR="008835FC" w:rsidRPr="00251D80" w:rsidRDefault="008835FC" w:rsidP="00105BCC">
            <w:pPr>
              <w:pStyle w:val="TAL"/>
            </w:pPr>
          </w:p>
        </w:tc>
      </w:tr>
    </w:tbl>
    <w:p w14:paraId="7C3FBD77" w14:textId="77777777" w:rsidR="004876B9" w:rsidRDefault="004876B9" w:rsidP="00105BCC"/>
    <w:p w14:paraId="34548301"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2932921C" w14:textId="4A01E94C" w:rsidR="00746F46" w:rsidRPr="006C2E80" w:rsidRDefault="00746F46" w:rsidP="00105BCC">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105BCC">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105BCC">
            <w:pPr>
              <w:pStyle w:val="TAH"/>
            </w:pPr>
            <w:r>
              <w:t>Unique ID</w:t>
            </w:r>
          </w:p>
        </w:tc>
        <w:tc>
          <w:tcPr>
            <w:tcW w:w="3326" w:type="dxa"/>
            <w:shd w:val="clear" w:color="auto" w:fill="E0E0E0"/>
          </w:tcPr>
          <w:p w14:paraId="3B3E770F" w14:textId="77777777" w:rsidR="008835FC" w:rsidRDefault="008835FC" w:rsidP="00105BCC">
            <w:pPr>
              <w:pStyle w:val="TAH"/>
            </w:pPr>
            <w:r>
              <w:t>Title</w:t>
            </w:r>
          </w:p>
        </w:tc>
        <w:tc>
          <w:tcPr>
            <w:tcW w:w="5099" w:type="dxa"/>
            <w:shd w:val="clear" w:color="auto" w:fill="E0E0E0"/>
          </w:tcPr>
          <w:p w14:paraId="666A5A81" w14:textId="77777777" w:rsidR="008835FC" w:rsidRDefault="008835FC" w:rsidP="00105BCC">
            <w:pPr>
              <w:pStyle w:val="TAH"/>
            </w:pPr>
            <w:r>
              <w:t>Nature of relationship</w:t>
            </w:r>
          </w:p>
        </w:tc>
      </w:tr>
      <w:tr w:rsidR="008835FC" w14:paraId="512606E5" w14:textId="77777777" w:rsidTr="006C2E80">
        <w:trPr>
          <w:cantSplit/>
          <w:jc w:val="center"/>
        </w:trPr>
        <w:tc>
          <w:tcPr>
            <w:tcW w:w="1101" w:type="dxa"/>
          </w:tcPr>
          <w:p w14:paraId="5595B1E6" w14:textId="597F009F" w:rsidR="008835FC" w:rsidRDefault="00E970A4" w:rsidP="00105BCC">
            <w:pPr>
              <w:pStyle w:val="TAL"/>
            </w:pPr>
            <w:r>
              <w:t>N/A</w:t>
            </w:r>
          </w:p>
        </w:tc>
        <w:tc>
          <w:tcPr>
            <w:tcW w:w="3326" w:type="dxa"/>
          </w:tcPr>
          <w:p w14:paraId="6AD6B1DF" w14:textId="77777777" w:rsidR="008835FC" w:rsidRDefault="008835FC" w:rsidP="00105BCC">
            <w:pPr>
              <w:pStyle w:val="TAL"/>
            </w:pPr>
          </w:p>
        </w:tc>
        <w:tc>
          <w:tcPr>
            <w:tcW w:w="5099" w:type="dxa"/>
          </w:tcPr>
          <w:p w14:paraId="4972B8BD" w14:textId="465FDE7A" w:rsidR="008835FC" w:rsidRPr="00251D80" w:rsidRDefault="008835FC" w:rsidP="00105BCC">
            <w:pPr>
              <w:pStyle w:val="Guidance"/>
            </w:pPr>
          </w:p>
        </w:tc>
      </w:tr>
    </w:tbl>
    <w:p w14:paraId="6BC7072F" w14:textId="77777777" w:rsidR="006C2E80" w:rsidRDefault="006C2E80" w:rsidP="00105BCC">
      <w:pPr>
        <w:pStyle w:val="FP"/>
      </w:pPr>
    </w:p>
    <w:p w14:paraId="3AE37009" w14:textId="186B69D0" w:rsidR="0030045C" w:rsidRPr="006C2E80" w:rsidRDefault="0030045C" w:rsidP="00105BCC">
      <w:r w:rsidRPr="006C2E80">
        <w:t xml:space="preserve">Dependency </w:t>
      </w:r>
      <w:r w:rsidR="00E92452" w:rsidRPr="006C2E80">
        <w:t xml:space="preserve">on </w:t>
      </w:r>
      <w:r w:rsidRPr="006C2E80">
        <w:t>non-3GPP (draft) specification:</w:t>
      </w:r>
    </w:p>
    <w:p w14:paraId="3E795897" w14:textId="77777777" w:rsidR="008A76FD" w:rsidRDefault="008A76FD" w:rsidP="006C2E80">
      <w:pPr>
        <w:pStyle w:val="Heading1"/>
      </w:pPr>
      <w:r>
        <w:t>3</w:t>
      </w:r>
      <w:r>
        <w:tab/>
        <w:t>Justification</w:t>
      </w:r>
    </w:p>
    <w:p w14:paraId="3D2DE0E3" w14:textId="713CCAFB" w:rsidR="00C466B2" w:rsidRDefault="008C45D6" w:rsidP="00105BCC">
      <w:pPr>
        <w:pStyle w:val="Guidance"/>
      </w:pPr>
      <w:bookmarkStart w:id="0" w:name="_Hlk84249373"/>
      <w:r>
        <w:t xml:space="preserve">The proliferation of </w:t>
      </w:r>
      <w:r w:rsidR="00A30E7B">
        <w:t xml:space="preserve">mobile </w:t>
      </w:r>
      <w:r>
        <w:t>broadband network</w:t>
      </w:r>
      <w:r w:rsidR="00A30E7B">
        <w:t>s</w:t>
      </w:r>
      <w:r>
        <w:t xml:space="preserve"> is increasingly making the devices like smartphones as the preferred choice for </w:t>
      </w:r>
      <w:r w:rsidR="00DC58EF">
        <w:t xml:space="preserve">content </w:t>
      </w:r>
      <w:r>
        <w:t>consumption</w:t>
      </w:r>
      <w:r w:rsidR="00064E59">
        <w:t>.</w:t>
      </w:r>
      <w:r w:rsidR="00A30E7B">
        <w:t xml:space="preserve"> However</w:t>
      </w:r>
      <w:r w:rsidR="00064E59">
        <w:t xml:space="preserve">, </w:t>
      </w:r>
      <w:r w:rsidR="00D11532">
        <w:t xml:space="preserve">with </w:t>
      </w:r>
      <w:r w:rsidR="00064E59">
        <w:t xml:space="preserve">the </w:t>
      </w:r>
      <w:r w:rsidR="00D11532">
        <w:t xml:space="preserve">growth in </w:t>
      </w:r>
      <w:bookmarkStart w:id="1" w:name="_Hlk84247033"/>
      <w:r w:rsidR="001C63D3">
        <w:t xml:space="preserve">content </w:t>
      </w:r>
      <w:r w:rsidR="00064E59" w:rsidRPr="00D11532">
        <w:t>consumption</w:t>
      </w:r>
      <w:r w:rsidR="006562DF">
        <w:t>,</w:t>
      </w:r>
      <w:r w:rsidR="00064E59" w:rsidRPr="00D11532">
        <w:t xml:space="preserve"> </w:t>
      </w:r>
      <w:r w:rsidR="00691113">
        <w:t>especially video</w:t>
      </w:r>
      <w:r w:rsidR="006562DF">
        <w:t xml:space="preserve"> </w:t>
      </w:r>
      <w:bookmarkStart w:id="2" w:name="_Hlk84248305"/>
      <w:r w:rsidR="006562DF">
        <w:t>consumption</w:t>
      </w:r>
      <w:bookmarkEnd w:id="2"/>
      <w:r w:rsidR="006562DF">
        <w:t>,</w:t>
      </w:r>
      <w:r w:rsidR="00691113">
        <w:t xml:space="preserve"> </w:t>
      </w:r>
      <w:bookmarkEnd w:id="1"/>
      <w:r w:rsidR="00D11532" w:rsidRPr="00D11532">
        <w:t xml:space="preserve">via </w:t>
      </w:r>
      <w:r w:rsidR="00D11532">
        <w:t>c</w:t>
      </w:r>
      <w:r w:rsidR="00064E59" w:rsidRPr="007925A7">
        <w:t xml:space="preserve">ellular </w:t>
      </w:r>
      <w:r w:rsidR="00D11532">
        <w:t>n</w:t>
      </w:r>
      <w:r w:rsidR="00064E59" w:rsidRPr="007925A7">
        <w:t>etworks</w:t>
      </w:r>
      <w:r w:rsidR="00064E59">
        <w:t xml:space="preserve">, the load on </w:t>
      </w:r>
      <w:r w:rsidR="005413A7">
        <w:t xml:space="preserve">the </w:t>
      </w:r>
      <w:r w:rsidR="00064E59">
        <w:t xml:space="preserve">available cellular spectrum has </w:t>
      </w:r>
      <w:r w:rsidR="00D11532">
        <w:t xml:space="preserve">also </w:t>
      </w:r>
      <w:r w:rsidR="00064E59">
        <w:t>increas</w:t>
      </w:r>
      <w:r w:rsidR="00962FA4">
        <w:t>ed</w:t>
      </w:r>
      <w:r w:rsidR="005413A7">
        <w:t>,</w:t>
      </w:r>
      <w:r w:rsidR="00726302">
        <w:t xml:space="preserve"> </w:t>
      </w:r>
      <w:r w:rsidR="00064E59">
        <w:t>l</w:t>
      </w:r>
      <w:r w:rsidR="00582351">
        <w:t>e</w:t>
      </w:r>
      <w:r w:rsidR="00726302">
        <w:t>a</w:t>
      </w:r>
      <w:r w:rsidR="00064E59">
        <w:t>d</w:t>
      </w:r>
      <w:r w:rsidR="00726302">
        <w:t>ing</w:t>
      </w:r>
      <w:r w:rsidR="00064E59">
        <w:t xml:space="preserve"> to congestion in </w:t>
      </w:r>
      <w:r w:rsidR="00D11532">
        <w:t>c</w:t>
      </w:r>
      <w:r w:rsidR="00064E59" w:rsidRPr="007925A7">
        <w:t xml:space="preserve">ellular </w:t>
      </w:r>
      <w:r w:rsidR="00D11532">
        <w:t>n</w:t>
      </w:r>
      <w:r w:rsidR="00064E59" w:rsidRPr="007925A7">
        <w:t>etworks</w:t>
      </w:r>
      <w:r w:rsidR="00D11532" w:rsidRPr="00D11532">
        <w:t>.</w:t>
      </w:r>
      <w:r w:rsidR="00DE7638">
        <w:t xml:space="preserve"> </w:t>
      </w:r>
      <w:r w:rsidR="002623C4" w:rsidRPr="002623C4">
        <w:t xml:space="preserve">The </w:t>
      </w:r>
      <w:r w:rsidR="002623C4">
        <w:t xml:space="preserve">increased usage </w:t>
      </w:r>
      <w:r w:rsidR="002623C4" w:rsidRPr="002623C4">
        <w:t xml:space="preserve">of </w:t>
      </w:r>
      <w:r w:rsidR="002623C4">
        <w:t xml:space="preserve">these video/content </w:t>
      </w:r>
      <w:r w:rsidR="00C466B2">
        <w:t xml:space="preserve">consumption </w:t>
      </w:r>
      <w:r w:rsidR="002623C4">
        <w:t xml:space="preserve">along with </w:t>
      </w:r>
      <w:r w:rsidR="00AE50F7">
        <w:t xml:space="preserve">a host of </w:t>
      </w:r>
      <w:r w:rsidR="00011921">
        <w:t xml:space="preserve">new </w:t>
      </w:r>
      <w:r w:rsidR="002623C4">
        <w:t xml:space="preserve">services such as </w:t>
      </w:r>
      <w:r w:rsidR="002623C4" w:rsidRPr="002623C4">
        <w:t>software delivery over wireless</w:t>
      </w:r>
      <w:r w:rsidR="002623C4">
        <w:t xml:space="preserve"> networks</w:t>
      </w:r>
      <w:r w:rsidR="002623C4" w:rsidRPr="002623C4">
        <w:t>, group communications and broadcast/multicast IoT applications have created a need for</w:t>
      </w:r>
      <w:r w:rsidR="002623C4">
        <w:t xml:space="preserve"> their delivery via </w:t>
      </w:r>
      <w:r w:rsidR="002623C4" w:rsidRPr="002623C4">
        <w:t>multicast</w:t>
      </w:r>
      <w:r w:rsidR="002623C4">
        <w:t>/broadcast</w:t>
      </w:r>
      <w:r w:rsidR="002623C4" w:rsidRPr="002623C4">
        <w:t xml:space="preserve"> services </w:t>
      </w:r>
      <w:r w:rsidR="00C466B2">
        <w:t xml:space="preserve">in </w:t>
      </w:r>
      <w:r w:rsidR="00FB69DE">
        <w:t xml:space="preserve">5G </w:t>
      </w:r>
      <w:r w:rsidR="00C466B2">
        <w:t xml:space="preserve">system </w:t>
      </w:r>
      <w:r w:rsidR="002623C4">
        <w:fldChar w:fldCharType="begin"/>
      </w:r>
      <w:r w:rsidR="002623C4">
        <w:instrText xml:space="preserve"> REF _Ref88230051 \w \h </w:instrText>
      </w:r>
      <w:r w:rsidR="002623C4">
        <w:fldChar w:fldCharType="separate"/>
      </w:r>
      <w:r w:rsidR="002623C4">
        <w:t>[1]</w:t>
      </w:r>
      <w:r w:rsidR="002623C4">
        <w:fldChar w:fldCharType="end"/>
      </w:r>
      <w:r w:rsidR="002623C4" w:rsidRPr="002623C4">
        <w:t>.</w:t>
      </w:r>
    </w:p>
    <w:p w14:paraId="2D7459EB" w14:textId="04290A65" w:rsidR="00392357" w:rsidRDefault="00AE50F7" w:rsidP="00105BCC">
      <w:pPr>
        <w:pStyle w:val="Guidance"/>
      </w:pPr>
      <w:r>
        <w:t xml:space="preserve">Satellite access networks, which </w:t>
      </w:r>
      <w:r w:rsidR="00C466B2">
        <w:t xml:space="preserve">include </w:t>
      </w:r>
      <w:r w:rsidR="00FB69DE">
        <w:t xml:space="preserve">both </w:t>
      </w:r>
      <w:r w:rsidR="00FB69DE" w:rsidRPr="00DE7638">
        <w:t xml:space="preserve">satellite NG-RAN </w:t>
      </w:r>
      <w:r w:rsidR="00FB69DE">
        <w:t xml:space="preserve">and </w:t>
      </w:r>
      <w:r w:rsidR="00FB69DE" w:rsidRPr="002C25BC">
        <w:rPr>
          <w:b/>
          <w:bCs/>
        </w:rPr>
        <w:t>non-3GPP satellite access network</w:t>
      </w:r>
      <w:r w:rsidR="00FB69DE">
        <w:t xml:space="preserve"> </w:t>
      </w:r>
      <w:r w:rsidR="00C466B2">
        <w:fldChar w:fldCharType="begin"/>
      </w:r>
      <w:r w:rsidR="00C466B2">
        <w:instrText xml:space="preserve"> REF _Ref88230051 \w \h </w:instrText>
      </w:r>
      <w:r w:rsidR="00C466B2">
        <w:fldChar w:fldCharType="separate"/>
      </w:r>
      <w:r w:rsidR="00C466B2">
        <w:t>[1]</w:t>
      </w:r>
      <w:r w:rsidR="00C466B2">
        <w:fldChar w:fldCharType="end"/>
      </w:r>
      <w:r>
        <w:t>, may be used to support delivery of multicast/broadcast services in 5GS. Satellite NG-RAN is already being considered for multicast/broadcast service delivery in 5GS.</w:t>
      </w:r>
      <w:r w:rsidR="00392357">
        <w:t xml:space="preserve"> </w:t>
      </w:r>
      <w:r>
        <w:t xml:space="preserve">In this study item we propose to use </w:t>
      </w:r>
      <w:r w:rsidRPr="002C25BC">
        <w:rPr>
          <w:b/>
          <w:bCs/>
        </w:rPr>
        <w:t>non-3GPP satellite access network</w:t>
      </w:r>
      <w:r>
        <w:rPr>
          <w:b/>
          <w:bCs/>
        </w:rPr>
        <w:t xml:space="preserve"> </w:t>
      </w:r>
      <w:r>
        <w:t>(non-3GPP NTN) for multicast</w:t>
      </w:r>
      <w:r w:rsidR="006A4F7E">
        <w:t xml:space="preserve">/broadcast delivery in 5GS. </w:t>
      </w:r>
    </w:p>
    <w:p w14:paraId="64D4A221" w14:textId="20E50302" w:rsidR="00557B97" w:rsidRPr="007925A7" w:rsidRDefault="006A4F7E" w:rsidP="00105BCC">
      <w:pPr>
        <w:pStyle w:val="Guidance"/>
      </w:pPr>
      <w:r>
        <w:t>Some of the a</w:t>
      </w:r>
      <w:r w:rsidR="00557B97">
        <w:t xml:space="preserve">dvantages of using </w:t>
      </w:r>
      <w:r>
        <w:t>non-3GPP NTN</w:t>
      </w:r>
      <w:r w:rsidRPr="007925A7" w:rsidDel="006A4F7E">
        <w:t xml:space="preserve"> </w:t>
      </w:r>
      <w:r w:rsidR="00557B97">
        <w:t>for Multicast/Broadcast delivery in 5GS</w:t>
      </w:r>
      <w:r>
        <w:t xml:space="preserve"> are as follows:</w:t>
      </w:r>
    </w:p>
    <w:p w14:paraId="4C5CC90B" w14:textId="6FD01DED" w:rsidR="00557B97" w:rsidRPr="00BB7BDF" w:rsidRDefault="00557B97" w:rsidP="00105BCC">
      <w:pPr>
        <w:pStyle w:val="Guidance"/>
        <w:numPr>
          <w:ilvl w:val="0"/>
          <w:numId w:val="12"/>
        </w:numPr>
      </w:pPr>
      <w:r w:rsidRPr="00BB7BDF">
        <w:t xml:space="preserve">In 3GPP, </w:t>
      </w:r>
      <w:r>
        <w:t xml:space="preserve">the usage of </w:t>
      </w:r>
      <w:r w:rsidRPr="00BB7BDF">
        <w:t xml:space="preserve">NTN </w:t>
      </w:r>
      <w:r>
        <w:t xml:space="preserve">is </w:t>
      </w:r>
      <w:r w:rsidR="009E33C6">
        <w:t xml:space="preserve">already </w:t>
      </w:r>
      <w:r>
        <w:t xml:space="preserve">being considered </w:t>
      </w:r>
      <w:r w:rsidRPr="00BB7BDF">
        <w:t xml:space="preserve">as a means of providing coverage enhancement for </w:t>
      </w:r>
      <w:r>
        <w:t>terrestrial networks. They are being proposed to be used both for access as well as backhaul connectivity.</w:t>
      </w:r>
    </w:p>
    <w:p w14:paraId="7AD83CD2" w14:textId="4EC14D92" w:rsidR="00F041AD" w:rsidRDefault="00557B97" w:rsidP="00105BCC">
      <w:pPr>
        <w:pStyle w:val="Guidance"/>
        <w:numPr>
          <w:ilvl w:val="0"/>
          <w:numId w:val="12"/>
        </w:numPr>
      </w:pPr>
      <w:r w:rsidRPr="00BB7BDF">
        <w:t xml:space="preserve">Services such as </w:t>
      </w:r>
      <w:r>
        <w:t>Firmware-Over-The-Air (</w:t>
      </w:r>
      <w:r w:rsidRPr="00BB7BDF">
        <w:t>FOTA</w:t>
      </w:r>
      <w:r>
        <w:t>)</w:t>
      </w:r>
      <w:r w:rsidRPr="00BB7BDF">
        <w:t xml:space="preserve"> </w:t>
      </w:r>
      <w:r>
        <w:t xml:space="preserve">might be delivered very efficiently via </w:t>
      </w:r>
      <w:r w:rsidRPr="00BB7BDF">
        <w:t>satellite broadcast</w:t>
      </w:r>
      <w:r>
        <w:t xml:space="preserve"> due to the pervasive coverage provided by them. The satellite-based delivery may be cost</w:t>
      </w:r>
      <w:r w:rsidR="005413A7">
        <w:t>-</w:t>
      </w:r>
      <w:r>
        <w:t>effective too</w:t>
      </w:r>
      <w:r w:rsidRPr="00BB7BDF">
        <w:t>.</w:t>
      </w:r>
      <w:r>
        <w:t xml:space="preserve"> </w:t>
      </w:r>
      <w:r w:rsidR="00F041AD">
        <w:t xml:space="preserve"> </w:t>
      </w:r>
      <w:r w:rsidR="00F041AD" w:rsidRPr="00F041AD">
        <w:t xml:space="preserve">Another service that may be considered part of critical infrastructure is satellite delivery of augmentation services for high precision GNSS; this is already part of the planning for automated driving in the future. Multimode, satellite-terrestrial delivery of such services is likely to optimize both the cost and the geographic coverage of such services. Apparently, there is no plan in 3GPP as yet to issue standards for satellite multicast/broadcast over </w:t>
      </w:r>
      <w:proofErr w:type="spellStart"/>
      <w:r w:rsidR="00F041AD" w:rsidRPr="00F041AD">
        <w:t>NBIoT</w:t>
      </w:r>
      <w:proofErr w:type="spellEnd"/>
      <w:r w:rsidR="00F041AD" w:rsidRPr="00F041AD">
        <w:t xml:space="preserve"> and eMTC air interfaces until Release 3GPP 18. Until such services are launched, FOTA &amp; GNSS augmentation (mentioned as examples) could be carried over a multimode 3GPP-cellular/non-3GPP-satellite broadcast network, at least as a gap filler. Therefore, it would be helpful for 3GPP to enable the proposed work.</w:t>
      </w:r>
    </w:p>
    <w:p w14:paraId="3649A7EF" w14:textId="424E156F" w:rsidR="00AA3A97" w:rsidRPr="00BB7BDF" w:rsidRDefault="00AA3A97" w:rsidP="00105BCC">
      <w:pPr>
        <w:pStyle w:val="Guidance"/>
        <w:numPr>
          <w:ilvl w:val="0"/>
          <w:numId w:val="12"/>
        </w:numPr>
      </w:pPr>
      <w:r>
        <w:t xml:space="preserve">Another example that can benefit from </w:t>
      </w:r>
      <w:r w:rsidRPr="00AA3A97">
        <w:t>broadcasting</w:t>
      </w:r>
      <w:r>
        <w:t>/</w:t>
      </w:r>
      <w:r w:rsidRPr="00AA3A97">
        <w:t>multicasting</w:t>
      </w:r>
      <w:r>
        <w:t xml:space="preserve"> via Satellite access is </w:t>
      </w:r>
      <w:r w:rsidRPr="00AA3A97">
        <w:t xml:space="preserve">content </w:t>
      </w:r>
      <w:r>
        <w:t xml:space="preserve">delivery </w:t>
      </w:r>
      <w:r w:rsidRPr="00AA3A97">
        <w:t>from a content caching application</w:t>
      </w:r>
      <w:r>
        <w:t xml:space="preserve">, as has been highlighted in TS 22.261 </w:t>
      </w:r>
      <w:r>
        <w:fldChar w:fldCharType="begin"/>
      </w:r>
      <w:r>
        <w:instrText xml:space="preserve"> REF _Ref88230051 \w \h </w:instrText>
      </w:r>
      <w:r>
        <w:fldChar w:fldCharType="separate"/>
      </w:r>
      <w:r>
        <w:t>[1]</w:t>
      </w:r>
      <w:r>
        <w:fldChar w:fldCharType="end"/>
      </w:r>
      <w:r w:rsidR="00F36FB1">
        <w:t>.</w:t>
      </w:r>
    </w:p>
    <w:p w14:paraId="0372ACF1" w14:textId="652B6F86" w:rsidR="00557B97" w:rsidRDefault="00557B97" w:rsidP="00105BCC">
      <w:pPr>
        <w:pStyle w:val="Guidance"/>
        <w:numPr>
          <w:ilvl w:val="0"/>
          <w:numId w:val="12"/>
        </w:numPr>
      </w:pPr>
      <w:r w:rsidRPr="00BB7BDF">
        <w:t xml:space="preserve">Non-3GPP satellite multicast/broadcast systems (both open-standard and proprietary) have existed </w:t>
      </w:r>
      <w:r>
        <w:t>for some</w:t>
      </w:r>
      <w:r w:rsidR="007F35CF">
        <w:t xml:space="preserve"> </w:t>
      </w:r>
      <w:r w:rsidR="004B00F1">
        <w:t>time,</w:t>
      </w:r>
      <w:r>
        <w:t xml:space="preserve"> and it may not be necessary </w:t>
      </w:r>
      <w:r w:rsidRPr="00BB7BDF">
        <w:t>to wait for a 3GPP satellite broadcast system to be standardized in NTN before other 5G 3GPP systems can roam to them</w:t>
      </w:r>
      <w:r w:rsidR="0006578C" w:rsidRPr="00BB7BDF">
        <w:t xml:space="preserve">. </w:t>
      </w:r>
      <w:r w:rsidRPr="00BB7BDF">
        <w:t xml:space="preserve">3GPP can play an enabling role </w:t>
      </w:r>
      <w:r>
        <w:t>in the process</w:t>
      </w:r>
      <w:r w:rsidR="00E278A8">
        <w:t xml:space="preserve"> (of standardization)</w:t>
      </w:r>
      <w:r w:rsidR="00152B77">
        <w:t xml:space="preserve"> </w:t>
      </w:r>
      <w:r w:rsidRPr="00BB7BDF">
        <w:t>by standardizing the roaming interfaces while remaining agnostic towards the air interface.</w:t>
      </w:r>
    </w:p>
    <w:p w14:paraId="6134DCC5" w14:textId="0CB1200C" w:rsidR="007925A7" w:rsidRPr="007925A7" w:rsidRDefault="006A4F7E" w:rsidP="00105BCC">
      <w:pPr>
        <w:pStyle w:val="Guidance"/>
      </w:pPr>
      <w:r>
        <w:t xml:space="preserve">In addition to the non-3GPP NTN, </w:t>
      </w:r>
      <w:r w:rsidR="00392357">
        <w:t xml:space="preserve">usage of </w:t>
      </w:r>
      <w:r>
        <w:t>other broadcast technologies such as n</w:t>
      </w:r>
      <w:r w:rsidRPr="007925A7">
        <w:t>on-3GPP Digital Terrestrial Broadcasting Technolog</w:t>
      </w:r>
      <w:r>
        <w:t>y</w:t>
      </w:r>
      <w:r w:rsidRPr="007925A7">
        <w:t xml:space="preserve"> </w:t>
      </w:r>
      <w:r>
        <w:t>networks (non-3GPP DTT) may also help in reducing the load on the cellular spectrum/network if a portion of the content delivery (video data) is offloaded onto them. A few of the a</w:t>
      </w:r>
      <w:r w:rsidR="00962FA4">
        <w:t xml:space="preserve">dvantages of using </w:t>
      </w:r>
      <w:r w:rsidR="007925A7" w:rsidRPr="007925A7">
        <w:t xml:space="preserve">Non-3GPP Digital Terrestrial Broadcasting Technologies </w:t>
      </w:r>
      <w:r>
        <w:t>are as follows:</w:t>
      </w:r>
    </w:p>
    <w:p w14:paraId="45924C63" w14:textId="0EC790F0" w:rsidR="007925A7" w:rsidRPr="007925A7" w:rsidRDefault="00AD7D8E" w:rsidP="00105BCC">
      <w:pPr>
        <w:pStyle w:val="Guidance"/>
        <w:numPr>
          <w:ilvl w:val="0"/>
          <w:numId w:val="11"/>
        </w:numPr>
      </w:pPr>
      <w:r>
        <w:t xml:space="preserve">They </w:t>
      </w:r>
      <w:r w:rsidR="00197C9C">
        <w:t xml:space="preserve">also </w:t>
      </w:r>
      <w:r>
        <w:t>provide support for l</w:t>
      </w:r>
      <w:r w:rsidR="007925A7" w:rsidRPr="007925A7">
        <w:t xml:space="preserve">arge </w:t>
      </w:r>
      <w:r>
        <w:t>c</w:t>
      </w:r>
      <w:r w:rsidR="007925A7" w:rsidRPr="007925A7">
        <w:t xml:space="preserve">overage </w:t>
      </w:r>
      <w:r>
        <w:t>a</w:t>
      </w:r>
      <w:r w:rsidR="007925A7" w:rsidRPr="007925A7">
        <w:t>rea</w:t>
      </w:r>
      <w:r>
        <w:t>s</w:t>
      </w:r>
      <w:r w:rsidR="00C7772A">
        <w:t>,</w:t>
      </w:r>
      <w:r w:rsidR="007925A7" w:rsidRPr="007925A7">
        <w:t xml:space="preserve"> </w:t>
      </w:r>
      <w:r>
        <w:t xml:space="preserve">which might be </w:t>
      </w:r>
      <w:r w:rsidR="005413A7">
        <w:t>help</w:t>
      </w:r>
      <w:r w:rsidR="00AB328A">
        <w:t xml:space="preserve">ful for </w:t>
      </w:r>
      <w:r>
        <w:t>service delivery in</w:t>
      </w:r>
      <w:r w:rsidR="00C7772A">
        <w:t xml:space="preserve"> rural </w:t>
      </w:r>
      <w:r w:rsidR="00C7412B">
        <w:t xml:space="preserve">areas </w:t>
      </w:r>
      <w:r w:rsidR="00C7772A">
        <w:t>and sparsely populated areas</w:t>
      </w:r>
      <w:r w:rsidR="0006338A">
        <w:t>.</w:t>
      </w:r>
    </w:p>
    <w:p w14:paraId="18894271" w14:textId="37B4244D" w:rsidR="007925A7" w:rsidRPr="007925A7" w:rsidRDefault="00722B59" w:rsidP="00105BCC">
      <w:pPr>
        <w:pStyle w:val="Guidance"/>
        <w:numPr>
          <w:ilvl w:val="0"/>
          <w:numId w:val="11"/>
        </w:numPr>
      </w:pPr>
      <w:r>
        <w:lastRenderedPageBreak/>
        <w:t>M</w:t>
      </w:r>
      <w:r w:rsidR="007F35CF">
        <w:t>ost</w:t>
      </w:r>
      <w:r>
        <w:t xml:space="preserve"> </w:t>
      </w:r>
      <w:r w:rsidR="008C4141">
        <w:t xml:space="preserve">Non-3GPP </w:t>
      </w:r>
      <w:r w:rsidR="004F51ED">
        <w:t>DTT</w:t>
      </w:r>
      <w:r>
        <w:t>s</w:t>
      </w:r>
      <w:r w:rsidR="004F51ED">
        <w:t xml:space="preserve"> provide h</w:t>
      </w:r>
      <w:r w:rsidR="007925A7" w:rsidRPr="007925A7">
        <w:t xml:space="preserve">igh </w:t>
      </w:r>
      <w:r w:rsidR="004F51ED">
        <w:t>s</w:t>
      </w:r>
      <w:r w:rsidR="007925A7" w:rsidRPr="007925A7">
        <w:t xml:space="preserve">pectral </w:t>
      </w:r>
      <w:r w:rsidR="004F51ED">
        <w:t>e</w:t>
      </w:r>
      <w:r w:rsidR="007925A7" w:rsidRPr="007925A7">
        <w:t>fficiency</w:t>
      </w:r>
      <w:r w:rsidR="004B3749">
        <w:t xml:space="preserve"> </w:t>
      </w:r>
      <w:r w:rsidR="00B94567">
        <w:t>support</w:t>
      </w:r>
      <w:r w:rsidR="00197C9C">
        <w:t>ing</w:t>
      </w:r>
      <w:r w:rsidR="00B94567">
        <w:t xml:space="preserve"> </w:t>
      </w:r>
      <w:r w:rsidR="004B3749">
        <w:t>higher</w:t>
      </w:r>
      <w:r w:rsidR="00F9516F">
        <w:t>-</w:t>
      </w:r>
      <w:r w:rsidR="004B3749">
        <w:t>order modulation and coding</w:t>
      </w:r>
      <w:r w:rsidR="00197C9C">
        <w:t xml:space="preserve"> schemes</w:t>
      </w:r>
      <w:r w:rsidR="004F51ED">
        <w:t xml:space="preserve">, e.g., </w:t>
      </w:r>
      <w:r w:rsidR="00AE2857" w:rsidRPr="00AE2857">
        <w:t>Advanced Television Systems Committee</w:t>
      </w:r>
      <w:r w:rsidR="00AE2857">
        <w:t xml:space="preserve"> </w:t>
      </w:r>
      <w:r w:rsidR="004F51ED">
        <w:t>3</w:t>
      </w:r>
      <w:r>
        <w:t>.0</w:t>
      </w:r>
      <w:r w:rsidR="00B94567">
        <w:t xml:space="preserve"> (ATSC3)</w:t>
      </w:r>
      <w:r w:rsidR="004F51ED">
        <w:t xml:space="preserve"> </w:t>
      </w:r>
      <w:r w:rsidR="00AE2857">
        <w:t xml:space="preserve">standard </w:t>
      </w:r>
      <w:r w:rsidR="004F51ED">
        <w:t xml:space="preserve">supports </w:t>
      </w:r>
      <w:r w:rsidR="007925A7" w:rsidRPr="007925A7">
        <w:t>1</w:t>
      </w:r>
      <w:r w:rsidR="004F51ED">
        <w:t>024</w:t>
      </w:r>
      <w:r w:rsidR="007925A7" w:rsidRPr="007925A7">
        <w:t>-QAM</w:t>
      </w:r>
      <w:r w:rsidR="00B94567">
        <w:t>.</w:t>
      </w:r>
    </w:p>
    <w:p w14:paraId="7152C1EA" w14:textId="0227284E" w:rsidR="00A51C07" w:rsidRDefault="00582351" w:rsidP="00105BCC">
      <w:pPr>
        <w:pStyle w:val="Guidance"/>
        <w:numPr>
          <w:ilvl w:val="0"/>
          <w:numId w:val="11"/>
        </w:numPr>
      </w:pPr>
      <w:bookmarkStart w:id="3" w:name="_Hlk84248526"/>
      <w:r>
        <w:t>I</w:t>
      </w:r>
      <w:r w:rsidR="007925A7" w:rsidRPr="007925A7">
        <w:t xml:space="preserve">mproved </w:t>
      </w:r>
      <w:r>
        <w:t>m</w:t>
      </w:r>
      <w:r w:rsidR="007925A7" w:rsidRPr="007925A7">
        <w:t xml:space="preserve">obility </w:t>
      </w:r>
      <w:r w:rsidR="000C03B4">
        <w:t>manag</w:t>
      </w:r>
      <w:r w:rsidR="00392357">
        <w:t>ement</w:t>
      </w:r>
      <w:r>
        <w:t xml:space="preserve"> </w:t>
      </w:r>
      <w:r w:rsidR="00AE2857">
        <w:t>due to support for large coverage areas and SFNs</w:t>
      </w:r>
      <w:bookmarkEnd w:id="3"/>
      <w:r w:rsidR="00A51C07" w:rsidRPr="00A51C07">
        <w:t xml:space="preserve"> </w:t>
      </w:r>
    </w:p>
    <w:p w14:paraId="1FC284C7" w14:textId="3DE9916B" w:rsidR="006A4F7E" w:rsidRDefault="006A4F7E" w:rsidP="00105BCC">
      <w:pPr>
        <w:pStyle w:val="Guidance"/>
      </w:pPr>
    </w:p>
    <w:p w14:paraId="32E87349" w14:textId="065E03DA" w:rsidR="007925A7" w:rsidRPr="007925A7" w:rsidRDefault="00011921" w:rsidP="00105BCC">
      <w:pPr>
        <w:pStyle w:val="Guidance"/>
      </w:pPr>
      <w:r>
        <w:t>Therefore, t</w:t>
      </w:r>
      <w:r w:rsidR="00392357">
        <w:t>he c</w:t>
      </w:r>
      <w:r w:rsidR="007925A7" w:rsidRPr="007925A7">
        <w:t xml:space="preserve">onvergence </w:t>
      </w:r>
      <w:r w:rsidR="006A4F7E">
        <w:t xml:space="preserve">or integration </w:t>
      </w:r>
      <w:r w:rsidR="007925A7" w:rsidRPr="007925A7">
        <w:t xml:space="preserve">of </w:t>
      </w:r>
      <w:r w:rsidR="006A4F7E">
        <w:t xml:space="preserve">5GS </w:t>
      </w:r>
      <w:r w:rsidR="007925A7" w:rsidRPr="007925A7">
        <w:t>and Non-3GPP Digital Terrestrial Broadcast Network /Non-3GPP Satellite Broadcasting Technologies</w:t>
      </w:r>
      <w:r w:rsidR="008C4141">
        <w:t xml:space="preserve"> would </w:t>
      </w:r>
    </w:p>
    <w:p w14:paraId="2510ECD1" w14:textId="77777777" w:rsidR="00C67C24" w:rsidRPr="00404ABD" w:rsidRDefault="00C67C24" w:rsidP="00105BCC">
      <w:pPr>
        <w:pStyle w:val="Guidance"/>
        <w:numPr>
          <w:ilvl w:val="0"/>
          <w:numId w:val="11"/>
        </w:numPr>
      </w:pPr>
      <w:r w:rsidRPr="00404ABD">
        <w:t>Reduce load on Cellular Network through efficient offloading</w:t>
      </w:r>
    </w:p>
    <w:p w14:paraId="594BEDFB" w14:textId="2B622A85" w:rsidR="00AB560B" w:rsidRPr="00AB560B" w:rsidRDefault="00C67C24" w:rsidP="00105BCC">
      <w:pPr>
        <w:pStyle w:val="Guidance"/>
        <w:numPr>
          <w:ilvl w:val="0"/>
          <w:numId w:val="11"/>
        </w:numPr>
      </w:pPr>
      <w:r>
        <w:t>Enable creation of ‘best connected’ hybrid broadcast network</w:t>
      </w:r>
      <w:r w:rsidR="0006578C">
        <w:t xml:space="preserve">. </w:t>
      </w:r>
      <w:r>
        <w:t>Higher throughput payload could be broadcast over terrestrial networks</w:t>
      </w:r>
      <w:r w:rsidR="00920FD6">
        <w:t>,</w:t>
      </w:r>
      <w:r>
        <w:t xml:space="preserve"> and lower </w:t>
      </w:r>
      <w:r w:rsidR="0023528B">
        <w:t>throughput,</w:t>
      </w:r>
      <w:r>
        <w:t xml:space="preserve"> but critical payloads broadcast over the satellite network. </w:t>
      </w:r>
      <w:r w:rsidR="00AB560B" w:rsidRPr="00D405B9">
        <w:t xml:space="preserve">The Converged Core architecture of the 5G system can be used for simpler dynamic interworking with non-3GPP NTN/DTT networks just as it has been achieved with Wi-Fi and Wireline access networks (via functions like N3IWF and W-AGF). </w:t>
      </w:r>
      <w:r w:rsidR="00220774">
        <w:t>E</w:t>
      </w:r>
      <w:r w:rsidR="00AB560B" w:rsidRPr="00D405B9">
        <w:t>xtending the interworking to non-3GPP NTN/DTT is likely to unleash benefits through newer services which have not been realized so far, similar to the converged services such as ATSSS or multiple access support achieved with Wi-Fi and Wireline access in the unicast domain.</w:t>
      </w:r>
    </w:p>
    <w:p w14:paraId="3214FECB" w14:textId="77777777" w:rsidR="00C67C24" w:rsidRDefault="00C67C24" w:rsidP="00105BCC">
      <w:pPr>
        <w:pStyle w:val="Guidance"/>
        <w:numPr>
          <w:ilvl w:val="0"/>
          <w:numId w:val="11"/>
        </w:numPr>
      </w:pPr>
      <w:r>
        <w:t>Enhance the device ecosystems of both cellular and broadcast networks by leveraging the scales of cellular devices</w:t>
      </w:r>
    </w:p>
    <w:p w14:paraId="6A7F8B48" w14:textId="77777777" w:rsidR="00C67C24" w:rsidRDefault="00C67C24" w:rsidP="00105BCC">
      <w:pPr>
        <w:pStyle w:val="Guidance"/>
        <w:numPr>
          <w:ilvl w:val="0"/>
          <w:numId w:val="11"/>
        </w:numPr>
      </w:pPr>
      <w:r>
        <w:t>Improve resource utilization across non-3GPP NTN/DTT and 3GPP 5G NG-RAN</w:t>
      </w:r>
    </w:p>
    <w:p w14:paraId="0CA69E13" w14:textId="1A36B3D2" w:rsidR="006C2E80" w:rsidRDefault="000866C7" w:rsidP="00105BCC">
      <w:pPr>
        <w:pStyle w:val="Guidance"/>
        <w:numPr>
          <w:ilvl w:val="0"/>
          <w:numId w:val="11"/>
        </w:numPr>
      </w:pPr>
      <w:r>
        <w:t xml:space="preserve">Open up new business opportunities through </w:t>
      </w:r>
      <w:r w:rsidR="00920FD6">
        <w:t xml:space="preserve">the </w:t>
      </w:r>
      <w:r w:rsidR="00AE2857">
        <w:t>i</w:t>
      </w:r>
      <w:r w:rsidR="007925A7" w:rsidRPr="007925A7">
        <w:t xml:space="preserve">nterfacing </w:t>
      </w:r>
      <w:r>
        <w:t xml:space="preserve">of 5GS with </w:t>
      </w:r>
      <w:r w:rsidR="00816800">
        <w:t>the l</w:t>
      </w:r>
      <w:r w:rsidR="007925A7" w:rsidRPr="007925A7">
        <w:t xml:space="preserve">egacy and </w:t>
      </w:r>
      <w:r w:rsidR="00816800">
        <w:t>n</w:t>
      </w:r>
      <w:r w:rsidR="007925A7" w:rsidRPr="007925A7">
        <w:t xml:space="preserve">ew </w:t>
      </w:r>
      <w:r w:rsidR="00816800">
        <w:t>b</w:t>
      </w:r>
      <w:r w:rsidR="007925A7" w:rsidRPr="007925A7">
        <w:t xml:space="preserve">roadcasting </w:t>
      </w:r>
      <w:r w:rsidR="00816800">
        <w:t>n</w:t>
      </w:r>
      <w:r w:rsidR="007925A7" w:rsidRPr="007925A7">
        <w:t>etwork</w:t>
      </w:r>
      <w:r>
        <w:t xml:space="preserve">s. </w:t>
      </w:r>
      <w:r w:rsidR="00920FD6">
        <w:t>For example, ATSC3 is deployed in the USA, Korea &amp; DVB-T2 is deployed in 144 countries world</w:t>
      </w:r>
      <w:r w:rsidR="00AE2857">
        <w:t>wide</w:t>
      </w:r>
      <w:r w:rsidR="00197C9C">
        <w:t>. There can be improved monetization of these networks through convergence with 5GS.</w:t>
      </w:r>
      <w:bookmarkEnd w:id="0"/>
    </w:p>
    <w:p w14:paraId="196A34E3" w14:textId="1A5B1268" w:rsidR="00C322BA" w:rsidRDefault="003F5657" w:rsidP="00105BCC">
      <w:pPr>
        <w:pStyle w:val="Guidance"/>
        <w:numPr>
          <w:ilvl w:val="0"/>
          <w:numId w:val="11"/>
        </w:numPr>
      </w:pPr>
      <w:r>
        <w:t xml:space="preserve">The 5G system architecture has </w:t>
      </w:r>
      <w:r w:rsidR="00214E33">
        <w:t xml:space="preserve">already </w:t>
      </w:r>
      <w:r>
        <w:t>been defined with a converged core network integrat</w:t>
      </w:r>
      <w:r w:rsidR="00214E33">
        <w:t>ing</w:t>
      </w:r>
      <w:r>
        <w:t xml:space="preserve"> non-3GPP access</w:t>
      </w:r>
      <w:r w:rsidR="00214E33">
        <w:t xml:space="preserve"> networks such as WLANs and wireline access for unicast communication</w:t>
      </w:r>
      <w:r>
        <w:t>.</w:t>
      </w:r>
      <w:r w:rsidR="00214E33">
        <w:t xml:space="preserve"> </w:t>
      </w:r>
      <w:r w:rsidR="00920FD6">
        <w:t>Therefore, it may</w:t>
      </w:r>
      <w:r w:rsidR="00214E33">
        <w:t xml:space="preserve"> be appropriate to extend this capability to </w:t>
      </w:r>
      <w:r w:rsidR="003D4894">
        <w:t>wide</w:t>
      </w:r>
      <w:r w:rsidR="00920FD6">
        <w:t>-</w:t>
      </w:r>
      <w:r w:rsidR="003D4894">
        <w:t xml:space="preserve">area </w:t>
      </w:r>
      <w:r w:rsidR="00214E33">
        <w:t>multicast/broadcast communication</w:t>
      </w:r>
      <w:r w:rsidR="003D4894">
        <w:t>, including satellite</w:t>
      </w:r>
      <w:r w:rsidR="004E0903">
        <w:t xml:space="preserve"> networks</w:t>
      </w:r>
      <w:r w:rsidR="003D4894">
        <w:t>,</w:t>
      </w:r>
      <w:r w:rsidR="00214E33">
        <w:t xml:space="preserve"> and integrate the non-3GPP multicast</w:t>
      </w:r>
      <w:r w:rsidR="00E278A8">
        <w:t xml:space="preserve"> and </w:t>
      </w:r>
      <w:r w:rsidR="00214E33">
        <w:t>broadcast networks within the 5G system.</w:t>
      </w:r>
    </w:p>
    <w:p w14:paraId="431D6AF7" w14:textId="56F1DA99" w:rsidR="00D54DB6" w:rsidRPr="00C55A8B" w:rsidRDefault="00D54DB6" w:rsidP="00105BCC">
      <w:pPr>
        <w:rPr>
          <w:i/>
          <w:iCs/>
        </w:rPr>
      </w:pPr>
      <w:r w:rsidRPr="00C55A8B">
        <w:rPr>
          <w:i/>
          <w:iCs/>
        </w:rPr>
        <w:t xml:space="preserve">The 5GC Integration with non-3GPP DTT/NTN for Broadcast </w:t>
      </w:r>
      <w:r w:rsidR="007F6A78" w:rsidRPr="00C55A8B">
        <w:rPr>
          <w:i/>
          <w:iCs/>
        </w:rPr>
        <w:t>will</w:t>
      </w:r>
      <w:r w:rsidRPr="00C55A8B">
        <w:rPr>
          <w:i/>
          <w:iCs/>
        </w:rPr>
        <w:t xml:space="preserve"> help in providing improved services via the following representative scenarios.</w:t>
      </w:r>
    </w:p>
    <w:p w14:paraId="5A9D67E3" w14:textId="77777777" w:rsidR="00D54DB6" w:rsidRPr="00C55A8B" w:rsidRDefault="00D54DB6" w:rsidP="00C55A8B">
      <w:pPr>
        <w:pStyle w:val="ListParagraph"/>
        <w:numPr>
          <w:ilvl w:val="0"/>
          <w:numId w:val="14"/>
        </w:numPr>
        <w:rPr>
          <w:i/>
          <w:iCs/>
        </w:rPr>
      </w:pPr>
      <w:r w:rsidRPr="00C55A8B">
        <w:rPr>
          <w:i/>
          <w:iCs/>
        </w:rPr>
        <w:t>Efficient offload of several unicast sessions in 3GPP NG-RAN to Broadcast session in non-3GPP DTT/NTN network based on the “best connected” hybrid network.</w:t>
      </w:r>
    </w:p>
    <w:p w14:paraId="63A7475B" w14:textId="020FC763" w:rsidR="00D54DB6" w:rsidRPr="00C55A8B" w:rsidRDefault="00D54DB6" w:rsidP="00C55A8B">
      <w:pPr>
        <w:pStyle w:val="ListParagraph"/>
        <w:numPr>
          <w:ilvl w:val="0"/>
          <w:numId w:val="14"/>
        </w:numPr>
        <w:rPr>
          <w:i/>
          <w:iCs/>
        </w:rPr>
      </w:pPr>
      <w:r w:rsidRPr="00C55A8B">
        <w:rPr>
          <w:i/>
          <w:iCs/>
        </w:rPr>
        <w:t xml:space="preserve">Enables </w:t>
      </w:r>
      <w:r w:rsidRPr="00C55A8B">
        <w:rPr>
          <w:rFonts w:hint="eastAsia"/>
          <w:i/>
          <w:iCs/>
        </w:rPr>
        <w:t>B</w:t>
      </w:r>
      <w:r w:rsidRPr="00C55A8B">
        <w:rPr>
          <w:i/>
          <w:iCs/>
        </w:rPr>
        <w:t>roadcast</w:t>
      </w:r>
      <w:r w:rsidRPr="00C55A8B">
        <w:rPr>
          <w:rFonts w:hint="eastAsia"/>
          <w:i/>
          <w:iCs/>
        </w:rPr>
        <w:t xml:space="preserve"> Capacity on-demand update </w:t>
      </w:r>
      <w:r w:rsidRPr="00C55A8B">
        <w:rPr>
          <w:i/>
          <w:iCs/>
        </w:rPr>
        <w:t xml:space="preserve">as </w:t>
      </w:r>
      <w:r w:rsidRPr="00C55A8B">
        <w:rPr>
          <w:rFonts w:hint="eastAsia"/>
          <w:i/>
          <w:iCs/>
        </w:rPr>
        <w:t xml:space="preserve">per </w:t>
      </w:r>
      <w:r w:rsidRPr="00C55A8B">
        <w:rPr>
          <w:i/>
          <w:iCs/>
        </w:rPr>
        <w:t xml:space="preserve">the </w:t>
      </w:r>
      <w:r w:rsidRPr="00C55A8B">
        <w:rPr>
          <w:rFonts w:hint="eastAsia"/>
          <w:i/>
          <w:iCs/>
        </w:rPr>
        <w:t xml:space="preserve">traffic </w:t>
      </w:r>
      <w:r w:rsidRPr="00C55A8B">
        <w:rPr>
          <w:i/>
          <w:iCs/>
        </w:rPr>
        <w:t>needs a</w:t>
      </w:r>
      <w:r w:rsidR="00625582" w:rsidRPr="00C55A8B">
        <w:rPr>
          <w:i/>
          <w:iCs/>
        </w:rPr>
        <w:t>nd</w:t>
      </w:r>
      <w:r w:rsidRPr="00C55A8B">
        <w:rPr>
          <w:i/>
          <w:iCs/>
        </w:rPr>
        <w:t xml:space="preserve"> Flexible capacity allocation by making use of non-3GPP DTT/NTN network.</w:t>
      </w:r>
    </w:p>
    <w:p w14:paraId="23694A5F" w14:textId="77777777" w:rsidR="00D54DB6" w:rsidRPr="00C55A8B" w:rsidRDefault="00D54DB6" w:rsidP="00C55A8B">
      <w:pPr>
        <w:pStyle w:val="ListParagraph"/>
        <w:numPr>
          <w:ilvl w:val="0"/>
          <w:numId w:val="14"/>
        </w:numPr>
        <w:rPr>
          <w:i/>
          <w:iCs/>
        </w:rPr>
      </w:pPr>
      <w:r w:rsidRPr="00C55A8B">
        <w:rPr>
          <w:i/>
          <w:iCs/>
        </w:rPr>
        <w:t xml:space="preserve">Enables </w:t>
      </w:r>
      <w:r w:rsidRPr="00C55A8B">
        <w:rPr>
          <w:rFonts w:hint="eastAsia"/>
          <w:i/>
          <w:iCs/>
        </w:rPr>
        <w:t xml:space="preserve">on-demand </w:t>
      </w:r>
      <w:r w:rsidRPr="00C55A8B">
        <w:rPr>
          <w:i/>
          <w:iCs/>
        </w:rPr>
        <w:t>C</w:t>
      </w:r>
      <w:r w:rsidRPr="00C55A8B">
        <w:rPr>
          <w:rFonts w:hint="eastAsia"/>
          <w:i/>
          <w:iCs/>
        </w:rPr>
        <w:t xml:space="preserve">overage </w:t>
      </w:r>
      <w:r w:rsidRPr="00C55A8B">
        <w:rPr>
          <w:i/>
          <w:iCs/>
        </w:rPr>
        <w:t xml:space="preserve">improvement </w:t>
      </w:r>
      <w:r w:rsidRPr="00C55A8B">
        <w:rPr>
          <w:rFonts w:hint="eastAsia"/>
          <w:i/>
          <w:iCs/>
        </w:rPr>
        <w:t>for B</w:t>
      </w:r>
      <w:r w:rsidRPr="00C55A8B">
        <w:rPr>
          <w:i/>
          <w:iCs/>
        </w:rPr>
        <w:t xml:space="preserve">roadcast </w:t>
      </w:r>
      <w:r w:rsidRPr="00C55A8B">
        <w:rPr>
          <w:rFonts w:hint="eastAsia"/>
          <w:i/>
          <w:iCs/>
        </w:rPr>
        <w:t xml:space="preserve">mode delivery of </w:t>
      </w:r>
      <w:r w:rsidRPr="00C55A8B">
        <w:rPr>
          <w:i/>
          <w:iCs/>
        </w:rPr>
        <w:t>OTT content/</w:t>
      </w:r>
      <w:r w:rsidRPr="00C55A8B">
        <w:rPr>
          <w:rFonts w:hint="eastAsia"/>
          <w:i/>
          <w:iCs/>
        </w:rPr>
        <w:t xml:space="preserve">TV </w:t>
      </w:r>
      <w:r w:rsidRPr="00C55A8B">
        <w:rPr>
          <w:i/>
          <w:iCs/>
        </w:rPr>
        <w:t>services by making use of non-3GPP DTT/NTN network</w:t>
      </w:r>
    </w:p>
    <w:p w14:paraId="1956EFF6" w14:textId="7A8798F4" w:rsidR="00D54DB6" w:rsidRPr="00C55A8B" w:rsidRDefault="00625582" w:rsidP="00C55A8B">
      <w:pPr>
        <w:pStyle w:val="ListParagraph"/>
        <w:numPr>
          <w:ilvl w:val="0"/>
          <w:numId w:val="14"/>
        </w:numPr>
        <w:rPr>
          <w:i/>
          <w:iCs/>
        </w:rPr>
      </w:pPr>
      <w:r w:rsidRPr="00C55A8B">
        <w:rPr>
          <w:i/>
          <w:iCs/>
        </w:rPr>
        <w:t>They are e</w:t>
      </w:r>
      <w:r w:rsidR="00D54DB6" w:rsidRPr="00C55A8B">
        <w:rPr>
          <w:i/>
          <w:iCs/>
        </w:rPr>
        <w:t xml:space="preserve">nsuring Coverage (and service continuity) of Broadcast Channels when a user moves outside the coverage area of </w:t>
      </w:r>
      <w:r w:rsidRPr="00C55A8B">
        <w:rPr>
          <w:i/>
          <w:iCs/>
        </w:rPr>
        <w:t xml:space="preserve">the </w:t>
      </w:r>
      <w:r w:rsidR="00D54DB6" w:rsidRPr="00C55A8B">
        <w:rPr>
          <w:i/>
          <w:iCs/>
        </w:rPr>
        <w:t>3GPP NR/MBS network.</w:t>
      </w:r>
    </w:p>
    <w:p w14:paraId="4A4E90FF" w14:textId="7AB6BCD1" w:rsidR="00D54DB6" w:rsidRPr="00C55A8B" w:rsidRDefault="00D54DB6" w:rsidP="00105BCC">
      <w:pPr>
        <w:rPr>
          <w:i/>
          <w:iCs/>
        </w:rPr>
      </w:pPr>
      <w:r w:rsidRPr="00C55A8B">
        <w:rPr>
          <w:i/>
          <w:iCs/>
        </w:rPr>
        <w:t>In all the above scenarios</w:t>
      </w:r>
      <w:r w:rsidR="00BA67F9" w:rsidRPr="00C55A8B">
        <w:rPr>
          <w:i/>
          <w:iCs/>
        </w:rPr>
        <w:t>,</w:t>
      </w:r>
      <w:r w:rsidRPr="00C55A8B">
        <w:rPr>
          <w:i/>
          <w:iCs/>
        </w:rPr>
        <w:t xml:space="preserve"> </w:t>
      </w:r>
      <w:r w:rsidR="00BA67F9" w:rsidRPr="00C55A8B">
        <w:rPr>
          <w:i/>
          <w:iCs/>
        </w:rPr>
        <w:t>seamless manag</w:t>
      </w:r>
      <w:r w:rsidR="00011921">
        <w:rPr>
          <w:i/>
          <w:iCs/>
        </w:rPr>
        <w:t>ement of</w:t>
      </w:r>
      <w:r w:rsidR="00BA67F9" w:rsidRPr="00C55A8B">
        <w:rPr>
          <w:i/>
          <w:iCs/>
        </w:rPr>
        <w:t xml:space="preserve"> the sessions</w:t>
      </w:r>
      <w:r w:rsidRPr="00C55A8B">
        <w:rPr>
          <w:i/>
          <w:iCs/>
        </w:rPr>
        <w:t xml:space="preserve"> between 3GPP and non-3GPP networks can be done </w:t>
      </w:r>
      <w:r w:rsidR="00BA67F9" w:rsidRPr="00C55A8B">
        <w:rPr>
          <w:i/>
          <w:iCs/>
        </w:rPr>
        <w:t>with</w:t>
      </w:r>
      <w:r w:rsidRPr="00C55A8B">
        <w:rPr>
          <w:i/>
          <w:iCs/>
        </w:rPr>
        <w:t xml:space="preserve"> a 5GC Integration.</w:t>
      </w:r>
    </w:p>
    <w:p w14:paraId="0699C685" w14:textId="4F769ECD" w:rsidR="008F50C7" w:rsidRDefault="00C322BA" w:rsidP="00105BCC">
      <w:pPr>
        <w:pStyle w:val="Guidance"/>
      </w:pPr>
      <w:r>
        <w:t>The following figure provides a high</w:t>
      </w:r>
      <w:r w:rsidR="001F775C">
        <w:t>-</w:t>
      </w:r>
      <w:r>
        <w:t xml:space="preserve">level view of the </w:t>
      </w:r>
      <w:r w:rsidR="001F775C">
        <w:t xml:space="preserve">interworking architecture as envisioned </w:t>
      </w:r>
      <w:r w:rsidR="000714F0">
        <w:t xml:space="preserve">by </w:t>
      </w:r>
      <w:r w:rsidR="001F775C">
        <w:t>th</w:t>
      </w:r>
      <w:r w:rsidR="000714F0">
        <w:t>e proponents</w:t>
      </w:r>
      <w:r w:rsidR="001F775C">
        <w:t xml:space="preserve">. </w:t>
      </w:r>
      <w:r w:rsidR="004A2C96">
        <w:t xml:space="preserve">It </w:t>
      </w:r>
      <w:r w:rsidR="008F50C7">
        <w:t xml:space="preserve">proposes to utilize </w:t>
      </w:r>
      <w:r w:rsidR="004A2C96">
        <w:t xml:space="preserve">the </w:t>
      </w:r>
      <w:r w:rsidR="00772A4A">
        <w:t xml:space="preserve">concept of </w:t>
      </w:r>
      <w:r w:rsidR="004A2C96">
        <w:t xml:space="preserve">converged core </w:t>
      </w:r>
      <w:r w:rsidR="00DD1740">
        <w:t xml:space="preserve">in </w:t>
      </w:r>
      <w:r w:rsidR="00772A4A">
        <w:t>the 5G system</w:t>
      </w:r>
      <w:r w:rsidR="008F50C7">
        <w:t xml:space="preserve">. </w:t>
      </w:r>
      <w:r w:rsidR="004D697B">
        <w:t>T</w:t>
      </w:r>
      <w:r w:rsidR="0040018F">
        <w:t xml:space="preserve">he non-3GPP NTN and </w:t>
      </w:r>
      <w:r w:rsidR="008F50C7">
        <w:t xml:space="preserve">the non-3GPP </w:t>
      </w:r>
      <w:r w:rsidR="0040018F">
        <w:t xml:space="preserve">DTT networks </w:t>
      </w:r>
      <w:r w:rsidR="008F50C7">
        <w:t xml:space="preserve">can </w:t>
      </w:r>
      <w:r w:rsidR="0040018F">
        <w:t xml:space="preserve">use </w:t>
      </w:r>
      <w:r w:rsidR="008F50C7">
        <w:t>a new interworking function</w:t>
      </w:r>
      <w:r w:rsidR="004D697B">
        <w:t xml:space="preserve"> (non-3GPP Broadcast IWF)</w:t>
      </w:r>
      <w:r w:rsidR="008F50C7">
        <w:t xml:space="preserve"> </w:t>
      </w:r>
      <w:r w:rsidR="00011921">
        <w:t xml:space="preserve">along with </w:t>
      </w:r>
      <w:r w:rsidR="008F50C7">
        <w:t xml:space="preserve">the </w:t>
      </w:r>
      <w:r w:rsidR="0040018F">
        <w:t xml:space="preserve">N2 and N3mb interfaces to </w:t>
      </w:r>
      <w:r w:rsidR="008F50C7">
        <w:t xml:space="preserve">interwork with the 5G core. The </w:t>
      </w:r>
      <w:r w:rsidR="004D697B">
        <w:t>N2</w:t>
      </w:r>
      <w:r w:rsidR="000714F0">
        <w:t xml:space="preserve"> and the </w:t>
      </w:r>
      <w:r w:rsidR="004D697B">
        <w:t xml:space="preserve">N3mb </w:t>
      </w:r>
      <w:r w:rsidR="008F50C7">
        <w:t xml:space="preserve">interfaces used </w:t>
      </w:r>
      <w:r w:rsidR="004D697B">
        <w:t xml:space="preserve">here </w:t>
      </w:r>
      <w:r w:rsidR="000714F0">
        <w:t xml:space="preserve">are expected </w:t>
      </w:r>
      <w:r w:rsidR="004D697B">
        <w:t xml:space="preserve">to be </w:t>
      </w:r>
      <w:r w:rsidR="003F2059">
        <w:t xml:space="preserve">similar </w:t>
      </w:r>
      <w:r w:rsidR="008F50C7">
        <w:t xml:space="preserve">to the </w:t>
      </w:r>
      <w:r w:rsidR="004D697B">
        <w:t xml:space="preserve">one used between </w:t>
      </w:r>
      <w:r w:rsidR="008F50C7">
        <w:t xml:space="preserve">NG-RAN </w:t>
      </w:r>
      <w:r w:rsidR="004D697B">
        <w:t xml:space="preserve">and </w:t>
      </w:r>
      <w:r w:rsidR="008F50C7">
        <w:t xml:space="preserve">the </w:t>
      </w:r>
      <w:r w:rsidR="004D697B">
        <w:t xml:space="preserve">5G </w:t>
      </w:r>
      <w:r w:rsidR="008F50C7">
        <w:t>Core for multicast</w:t>
      </w:r>
      <w:r w:rsidR="000714F0">
        <w:t>/</w:t>
      </w:r>
      <w:r w:rsidR="008F50C7">
        <w:t>broadcast</w:t>
      </w:r>
      <w:r w:rsidR="000714F0">
        <w:t xml:space="preserve"> service delivery, as far as possible</w:t>
      </w:r>
      <w:r w:rsidR="008F50C7">
        <w:t>.</w:t>
      </w:r>
      <w:r w:rsidR="002A33F0">
        <w:t xml:space="preserve"> A UE has the capability to receive content via NG-RAN as well as non-3GPP NTN/DTT networks.</w:t>
      </w:r>
    </w:p>
    <w:p w14:paraId="0C88A96B" w14:textId="2E9E9E54" w:rsidR="00C322BA" w:rsidRDefault="0026141D" w:rsidP="00105BCC">
      <w:pPr>
        <w:pStyle w:val="Guidance"/>
      </w:pPr>
      <w:r>
        <w:t>I</w:t>
      </w:r>
      <w:r w:rsidR="001F775C">
        <w:t xml:space="preserve">t </w:t>
      </w:r>
      <w:r>
        <w:t xml:space="preserve">should </w:t>
      </w:r>
      <w:r w:rsidR="00772A4A">
        <w:t xml:space="preserve">be noted that it is </w:t>
      </w:r>
      <w:r w:rsidR="000714F0">
        <w:t xml:space="preserve">only </w:t>
      </w:r>
      <w:r w:rsidR="001F775C">
        <w:t xml:space="preserve">an </w:t>
      </w:r>
      <w:r>
        <w:t xml:space="preserve">early </w:t>
      </w:r>
      <w:r w:rsidR="001F775C">
        <w:t>view</w:t>
      </w:r>
      <w:r w:rsidR="00772A4A">
        <w:t xml:space="preserve"> </w:t>
      </w:r>
      <w:r w:rsidR="004D697B">
        <w:t xml:space="preserve">of the proposed </w:t>
      </w:r>
      <w:r w:rsidR="004B6E42">
        <w:t>architecture,</w:t>
      </w:r>
      <w:r w:rsidR="004D697B">
        <w:t xml:space="preserve"> </w:t>
      </w:r>
      <w:r w:rsidR="00772A4A">
        <w:t xml:space="preserve">and </w:t>
      </w:r>
      <w:r w:rsidR="001F775C">
        <w:t xml:space="preserve">the study </w:t>
      </w:r>
      <w:r w:rsidR="00114186">
        <w:t xml:space="preserve">phase </w:t>
      </w:r>
      <w:r>
        <w:t xml:space="preserve">is expected </w:t>
      </w:r>
      <w:r w:rsidR="00114186">
        <w:t xml:space="preserve">to come up with </w:t>
      </w:r>
      <w:r w:rsidR="004D697B">
        <w:t xml:space="preserve">the final </w:t>
      </w:r>
      <w:r>
        <w:t>interworking architecture.</w:t>
      </w:r>
    </w:p>
    <w:p w14:paraId="5D691B14" w14:textId="7E395AC5" w:rsidR="00C322BA" w:rsidRDefault="005A16EA" w:rsidP="00105BCC">
      <w:pPr>
        <w:pStyle w:val="Guidance"/>
      </w:pPr>
      <w:r>
        <w:rPr>
          <w:noProof/>
        </w:rPr>
        <w:lastRenderedPageBreak/>
        <w:drawing>
          <wp:inline distT="0" distB="0" distL="0" distR="0" wp14:anchorId="3DB51C05" wp14:editId="7C57ED2C">
            <wp:extent cx="5927272" cy="2097405"/>
            <wp:effectExtent l="0" t="0" r="0" b="0"/>
            <wp:docPr id="1" name="Picture 1"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Diagram&#10;&#10;Description automatically generated"/>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27272" cy="2097405"/>
                    </a:xfrm>
                    <a:prstGeom prst="rect">
                      <a:avLst/>
                    </a:prstGeom>
                    <a:noFill/>
                    <a:ln>
                      <a:noFill/>
                    </a:ln>
                  </pic:spPr>
                </pic:pic>
              </a:graphicData>
            </a:graphic>
          </wp:inline>
        </w:drawing>
      </w:r>
    </w:p>
    <w:p w14:paraId="68B17104" w14:textId="20E8A7D8" w:rsidR="00367767" w:rsidRPr="00A769E7" w:rsidRDefault="00367767" w:rsidP="00105BCC">
      <w:pPr>
        <w:pStyle w:val="ListParagraph"/>
        <w:numPr>
          <w:ilvl w:val="0"/>
          <w:numId w:val="16"/>
        </w:numPr>
      </w:pPr>
      <w:bookmarkStart w:id="4" w:name="_Ref88230051"/>
      <w:r w:rsidRPr="00015213">
        <w:t>3GPP TS 2</w:t>
      </w:r>
      <w:r>
        <w:t>2</w:t>
      </w:r>
      <w:r w:rsidRPr="00015213">
        <w:t>.</w:t>
      </w:r>
      <w:r>
        <w:t>261</w:t>
      </w:r>
      <w:r w:rsidRPr="00015213">
        <w:t>, "</w:t>
      </w:r>
      <w:r w:rsidRPr="00367767">
        <w:t xml:space="preserve"> Service requirements for the 5G system; Stage 1 </w:t>
      </w:r>
      <w:r w:rsidRPr="00015213">
        <w:t>", Release 1</w:t>
      </w:r>
      <w:r>
        <w:t>8</w:t>
      </w:r>
      <w:bookmarkEnd w:id="4"/>
    </w:p>
    <w:p w14:paraId="795C4541" w14:textId="77777777" w:rsidR="00367767" w:rsidRDefault="00367767" w:rsidP="00105BCC">
      <w:pPr>
        <w:pStyle w:val="Guidance"/>
      </w:pPr>
    </w:p>
    <w:p w14:paraId="38B11A99" w14:textId="77777777" w:rsidR="00F24F1F" w:rsidRDefault="00F24F1F" w:rsidP="00105BCC">
      <w:pPr>
        <w:rPr>
          <w:rFonts w:ascii="Arial" w:hAnsi="Arial"/>
          <w:color w:val="auto"/>
          <w:sz w:val="36"/>
        </w:rPr>
      </w:pPr>
      <w:r>
        <w:br w:type="page"/>
      </w:r>
    </w:p>
    <w:p w14:paraId="04A47C84" w14:textId="2B9971D7" w:rsidR="008A76FD" w:rsidRDefault="008A76FD" w:rsidP="006C2E80">
      <w:pPr>
        <w:pStyle w:val="Heading1"/>
      </w:pPr>
      <w:r>
        <w:lastRenderedPageBreak/>
        <w:t>4</w:t>
      </w:r>
      <w:r>
        <w:tab/>
        <w:t>Objective</w:t>
      </w:r>
    </w:p>
    <w:p w14:paraId="61CA707D" w14:textId="7152EFB6" w:rsidR="00144732" w:rsidRDefault="00094AFD" w:rsidP="00105BCC">
      <w:bookmarkStart w:id="5" w:name="_Hlk84249264"/>
      <w:r w:rsidRPr="00094AFD">
        <w:t xml:space="preserve">This study item aims </w:t>
      </w:r>
      <w:r w:rsidR="00744FEC">
        <w:t xml:space="preserve">to </w:t>
      </w:r>
      <w:r w:rsidRPr="00094AFD">
        <w:t>investigat</w:t>
      </w:r>
      <w:r w:rsidR="00744FEC">
        <w:t>e</w:t>
      </w:r>
      <w:r w:rsidRPr="00094AFD">
        <w:t xml:space="preserve"> </w:t>
      </w:r>
      <w:r w:rsidR="005A4B29">
        <w:t xml:space="preserve">the </w:t>
      </w:r>
      <w:r>
        <w:t xml:space="preserve">interworking </w:t>
      </w:r>
      <w:r w:rsidR="005A4B29">
        <w:t xml:space="preserve">of </w:t>
      </w:r>
      <w:r w:rsidR="00DD3672">
        <w:t>n</w:t>
      </w:r>
      <w:r w:rsidR="00744FEC" w:rsidRPr="00BB7BDF">
        <w:t>on-3GPP satellite</w:t>
      </w:r>
      <w:r w:rsidR="00744FEC">
        <w:t xml:space="preserve"> networks and </w:t>
      </w:r>
      <w:r w:rsidR="00DD3672">
        <w:t>n</w:t>
      </w:r>
      <w:r w:rsidR="00744FEC" w:rsidRPr="007925A7">
        <w:t>on-3GPP Digital Terrestrial Broadcasting Technologie</w:t>
      </w:r>
      <w:r w:rsidR="005A4B29">
        <w:t>s with 5G</w:t>
      </w:r>
      <w:r w:rsidR="007D6ED0">
        <w:t xml:space="preserve"> system</w:t>
      </w:r>
      <w:r w:rsidR="00E47A43">
        <w:t xml:space="preserve"> and</w:t>
      </w:r>
      <w:r w:rsidR="005A4B29">
        <w:t xml:space="preserve"> would undertake the following </w:t>
      </w:r>
      <w:r w:rsidR="0055552C">
        <w:t>(</w:t>
      </w:r>
      <w:r w:rsidR="00DD3672">
        <w:t>work</w:t>
      </w:r>
      <w:r w:rsidR="0055552C">
        <w:t>)</w:t>
      </w:r>
      <w:r w:rsidR="00DD3672">
        <w:t xml:space="preserve"> </w:t>
      </w:r>
      <w:r w:rsidR="005A4B29">
        <w:t>tasks</w:t>
      </w:r>
      <w:r w:rsidRPr="00094AFD">
        <w:t>:</w:t>
      </w:r>
    </w:p>
    <w:bookmarkEnd w:id="5"/>
    <w:p w14:paraId="6DFE7412" w14:textId="0E162841" w:rsidR="003E009E" w:rsidRDefault="003E009E" w:rsidP="00105BCC">
      <w:pPr>
        <w:pStyle w:val="ListParagraph"/>
        <w:numPr>
          <w:ilvl w:val="0"/>
          <w:numId w:val="13"/>
        </w:numPr>
      </w:pPr>
      <w:r w:rsidRPr="003F2059">
        <w:t xml:space="preserve">WT_#1 would study </w:t>
      </w:r>
      <w:r>
        <w:t xml:space="preserve">how to </w:t>
      </w:r>
      <w:r w:rsidRPr="003F2059">
        <w:t xml:space="preserve">support Multicast/Broadcast (MB) Session </w:t>
      </w:r>
      <w:r w:rsidR="007D6ED0">
        <w:t xml:space="preserve">via </w:t>
      </w:r>
      <w:r w:rsidRPr="003F2059">
        <w:t xml:space="preserve">non-3GPP NTN/DTT networks </w:t>
      </w:r>
      <w:r w:rsidR="007D6ED0">
        <w:t xml:space="preserve">within the framework of 5GS and how to support a unified MB session management across 3GPP NG-RAN and </w:t>
      </w:r>
      <w:r w:rsidR="007D6ED0" w:rsidRPr="003F2059">
        <w:t>non-3GPP NTN/DTT networks</w:t>
      </w:r>
      <w:r w:rsidR="007D6ED0">
        <w:t>.</w:t>
      </w:r>
    </w:p>
    <w:p w14:paraId="48D7226F" w14:textId="1CCD69BD" w:rsidR="003E009E" w:rsidRDefault="003E009E" w:rsidP="00C55A8B">
      <w:pPr>
        <w:pStyle w:val="ListParagraph"/>
      </w:pPr>
    </w:p>
    <w:p w14:paraId="11135CB7" w14:textId="4FDF4D27" w:rsidR="00760517" w:rsidRDefault="00E47A43" w:rsidP="00105BCC">
      <w:pPr>
        <w:pStyle w:val="ListParagraph"/>
        <w:numPr>
          <w:ilvl w:val="1"/>
          <w:numId w:val="13"/>
        </w:numPr>
      </w:pPr>
      <w:r>
        <w:t xml:space="preserve">It </w:t>
      </w:r>
      <w:r w:rsidR="00B118C2">
        <w:t xml:space="preserve">would study how </w:t>
      </w:r>
      <w:r w:rsidR="00B118C2" w:rsidRPr="003F2059">
        <w:t xml:space="preserve">a multicast broadcast session in </w:t>
      </w:r>
      <w:r w:rsidR="00B118C2">
        <w:t xml:space="preserve">a </w:t>
      </w:r>
      <w:r w:rsidR="00B118C2" w:rsidRPr="003F2059">
        <w:t>5G</w:t>
      </w:r>
      <w:r w:rsidR="007D6ED0">
        <w:t>S</w:t>
      </w:r>
      <w:r w:rsidR="00B118C2" w:rsidRPr="003F2059">
        <w:t xml:space="preserve"> </w:t>
      </w:r>
      <w:r w:rsidR="00B118C2">
        <w:t xml:space="preserve">will utilize the </w:t>
      </w:r>
      <w:r w:rsidR="00B118C2" w:rsidRPr="003F2059">
        <w:t>non-3GPP NTN/DTT networks</w:t>
      </w:r>
      <w:r w:rsidR="00B118C2">
        <w:t xml:space="preserve"> for delivery of content to UEs</w:t>
      </w:r>
      <w:r w:rsidR="00105BCC">
        <w:t xml:space="preserve">, i.e., </w:t>
      </w:r>
      <w:r w:rsidR="001F58D7" w:rsidRPr="003F2059">
        <w:t>how to make the 5GS interwork with non-3GPP NTN/DTT technologies for the MBS data delivery</w:t>
      </w:r>
      <w:r w:rsidR="001F58D7">
        <w:t>.</w:t>
      </w:r>
      <w:r w:rsidR="001F58D7" w:rsidRPr="003F2059">
        <w:t xml:space="preserve"> </w:t>
      </w:r>
      <w:r w:rsidR="001F58D7">
        <w:t xml:space="preserve">As shown in the figure above, apparently the </w:t>
      </w:r>
      <w:r w:rsidR="001F58D7" w:rsidRPr="003F2059">
        <w:t xml:space="preserve">5G </w:t>
      </w:r>
      <w:r w:rsidR="001F58D7">
        <w:t>(</w:t>
      </w:r>
      <w:r w:rsidR="001F58D7" w:rsidRPr="003F2059">
        <w:t>Converged</w:t>
      </w:r>
      <w:r w:rsidR="001F58D7">
        <w:t>)</w:t>
      </w:r>
      <w:r w:rsidR="001F58D7" w:rsidRPr="003F2059">
        <w:t xml:space="preserve"> Core </w:t>
      </w:r>
      <w:r w:rsidR="000A2444">
        <w:t xml:space="preserve">can </w:t>
      </w:r>
      <w:r w:rsidR="001F58D7" w:rsidRPr="003F2059">
        <w:t>support non-3GPP NTN/DTT Networ</w:t>
      </w:r>
      <w:r w:rsidR="001F58D7">
        <w:t>k</w:t>
      </w:r>
      <w:r w:rsidR="000A2444">
        <w:t xml:space="preserve"> with the help of Interworking Functions(s) and </w:t>
      </w:r>
      <w:r w:rsidR="001F58D7">
        <w:t xml:space="preserve">WT_#1 </w:t>
      </w:r>
      <w:r>
        <w:t xml:space="preserve">would </w:t>
      </w:r>
      <w:r w:rsidR="001F58D7">
        <w:t xml:space="preserve">study if there is a </w:t>
      </w:r>
      <w:r w:rsidR="001F58D7" w:rsidRPr="001301CB">
        <w:t>need to define Non-3GPP Broadcast Interworking Function</w:t>
      </w:r>
      <w:r w:rsidR="00105BCC">
        <w:t xml:space="preserve"> (s)</w:t>
      </w:r>
      <w:r w:rsidR="001F58D7" w:rsidRPr="001301CB">
        <w:t xml:space="preserve"> for interworking between the 5GC and non-3GPP NTN/DTT networks, similar to th</w:t>
      </w:r>
      <w:r w:rsidR="001F58D7">
        <w:t>ose</w:t>
      </w:r>
      <w:r w:rsidR="001F58D7" w:rsidRPr="001301CB">
        <w:t xml:space="preserve"> defined for other non-3GPP access </w:t>
      </w:r>
      <w:r w:rsidR="001F58D7">
        <w:t xml:space="preserve">technologies </w:t>
      </w:r>
      <w:r w:rsidR="001F58D7" w:rsidRPr="001301CB">
        <w:t>like WLAN</w:t>
      </w:r>
      <w:r w:rsidR="000A2444">
        <w:t>.</w:t>
      </w:r>
    </w:p>
    <w:p w14:paraId="2DF12F35" w14:textId="6C497807" w:rsidR="001F58D7" w:rsidRPr="003F2059" w:rsidRDefault="001F58D7" w:rsidP="00760517">
      <w:pPr>
        <w:pStyle w:val="ListParagraph"/>
        <w:numPr>
          <w:ilvl w:val="1"/>
          <w:numId w:val="13"/>
        </w:numPr>
      </w:pPr>
      <w:r>
        <w:t xml:space="preserve">It will also identify the </w:t>
      </w:r>
      <w:r w:rsidRPr="003F2059">
        <w:t xml:space="preserve">changes </w:t>
      </w:r>
      <w:r>
        <w:t xml:space="preserve">that </w:t>
      </w:r>
      <w:r w:rsidR="00760517">
        <w:t xml:space="preserve">may be required </w:t>
      </w:r>
      <w:r w:rsidRPr="003F2059">
        <w:t xml:space="preserve">in the existing N2 and N3mb interfaces for </w:t>
      </w:r>
      <w:r>
        <w:t>integrating</w:t>
      </w:r>
      <w:r w:rsidRPr="003F2059">
        <w:t xml:space="preserve"> </w:t>
      </w:r>
      <w:r w:rsidR="00122111">
        <w:t xml:space="preserve">the </w:t>
      </w:r>
      <w:r w:rsidR="00E47A43">
        <w:t xml:space="preserve">potential </w:t>
      </w:r>
      <w:r w:rsidR="00122111">
        <w:t>N</w:t>
      </w:r>
      <w:r w:rsidR="00105BCC" w:rsidRPr="001301CB">
        <w:t>on-3GPP Broadcast Interworking Function</w:t>
      </w:r>
      <w:r w:rsidR="00105BCC">
        <w:t xml:space="preserve"> (s)</w:t>
      </w:r>
      <w:r w:rsidR="00A26D00">
        <w:t xml:space="preserve"> with 5GC</w:t>
      </w:r>
      <w:r w:rsidR="003C11FB">
        <w:t>.</w:t>
      </w:r>
      <w:r w:rsidRPr="003F2059">
        <w:t xml:space="preserve"> </w:t>
      </w:r>
      <w:r w:rsidR="00E47A43">
        <w:t xml:space="preserve">For example, </w:t>
      </w:r>
      <w:r>
        <w:t xml:space="preserve">the changes may be required in case of interworking with </w:t>
      </w:r>
      <w:r w:rsidRPr="003F2059">
        <w:t xml:space="preserve">non-3GPP DTT network </w:t>
      </w:r>
      <w:r>
        <w:t xml:space="preserve">as there may not be any uplink channel via the </w:t>
      </w:r>
      <w:r w:rsidR="00120725">
        <w:t xml:space="preserve">non-3GPP </w:t>
      </w:r>
      <w:r>
        <w:t>DTT network</w:t>
      </w:r>
      <w:r w:rsidR="00C62345">
        <w:t xml:space="preserve"> unlike other access technologies like 3GPP NG-RAN</w:t>
      </w:r>
      <w:r>
        <w:t xml:space="preserve">. It will also study if there </w:t>
      </w:r>
      <w:r w:rsidR="003C11FB">
        <w:t xml:space="preserve">is </w:t>
      </w:r>
      <w:r w:rsidRPr="003F2059">
        <w:t xml:space="preserve">any impact on functions </w:t>
      </w:r>
      <w:r w:rsidR="00A26D00">
        <w:t xml:space="preserve">in the 5GC </w:t>
      </w:r>
      <w:r w:rsidR="003C11FB">
        <w:t xml:space="preserve">in order </w:t>
      </w:r>
      <w:r w:rsidRPr="003F2059">
        <w:t xml:space="preserve">to integrate non-3GPP NTN/DTT </w:t>
      </w:r>
      <w:r>
        <w:t xml:space="preserve">network </w:t>
      </w:r>
      <w:r w:rsidRPr="003F2059">
        <w:t>with</w:t>
      </w:r>
      <w:r w:rsidR="00A26D00">
        <w:t>in</w:t>
      </w:r>
      <w:r w:rsidRPr="003F2059">
        <w:t xml:space="preserve"> 5G</w:t>
      </w:r>
      <w:r w:rsidR="00A26D00">
        <w:t>S</w:t>
      </w:r>
      <w:r w:rsidR="00760517">
        <w:t>.</w:t>
      </w:r>
    </w:p>
    <w:p w14:paraId="76ED2FCC" w14:textId="202D5B44" w:rsidR="003F2059" w:rsidRPr="003F2059" w:rsidRDefault="00760517" w:rsidP="00105BCC">
      <w:pPr>
        <w:pStyle w:val="ListParagraph"/>
        <w:numPr>
          <w:ilvl w:val="1"/>
          <w:numId w:val="13"/>
        </w:numPr>
      </w:pPr>
      <w:r>
        <w:t xml:space="preserve">WT_#1 </w:t>
      </w:r>
      <w:r w:rsidR="00F61AB4">
        <w:t xml:space="preserve">will </w:t>
      </w:r>
      <w:r w:rsidR="00E47A43">
        <w:t xml:space="preserve">also </w:t>
      </w:r>
      <w:r w:rsidR="00F61AB4">
        <w:t xml:space="preserve">identify the mechanism </w:t>
      </w:r>
      <w:r w:rsidR="004C1674">
        <w:t xml:space="preserve">to be used </w:t>
      </w:r>
      <w:r w:rsidR="00F61AB4">
        <w:t xml:space="preserve">to </w:t>
      </w:r>
      <w:r w:rsidR="003F2059" w:rsidRPr="003F2059">
        <w:t xml:space="preserve">switch the delivery of an MB session from </w:t>
      </w:r>
      <w:r w:rsidR="009F7602">
        <w:t xml:space="preserve">NG-RAN </w:t>
      </w:r>
      <w:r w:rsidR="009F7602" w:rsidRPr="003F2059">
        <w:t>(</w:t>
      </w:r>
      <w:r w:rsidR="00B2663F">
        <w:t>i.e.</w:t>
      </w:r>
      <w:r w:rsidR="009F7602" w:rsidRPr="003F2059">
        <w:t xml:space="preserve">, </w:t>
      </w:r>
      <w:r w:rsidR="009F7602">
        <w:t>s</w:t>
      </w:r>
      <w:r w:rsidR="009F7602" w:rsidRPr="00DB72DE">
        <w:t xml:space="preserve">hared </w:t>
      </w:r>
      <w:r w:rsidR="009F7602">
        <w:t>and</w:t>
      </w:r>
      <w:r w:rsidR="00B2663F">
        <w:t>/or</w:t>
      </w:r>
      <w:r w:rsidR="009F7602">
        <w:t xml:space="preserve"> individual </w:t>
      </w:r>
      <w:r w:rsidR="009F7602" w:rsidRPr="00DB72DE">
        <w:t xml:space="preserve">MBS traffic delivery </w:t>
      </w:r>
      <w:r w:rsidR="009F7602">
        <w:t>via NG-RAN</w:t>
      </w:r>
      <w:r w:rsidR="009F7602" w:rsidRPr="003F2059">
        <w:t xml:space="preserve">) </w:t>
      </w:r>
      <w:r w:rsidR="009F7602">
        <w:t xml:space="preserve">to </w:t>
      </w:r>
      <w:r w:rsidR="009F7602" w:rsidRPr="003F2059">
        <w:t>non-3GPP NTN/DTT</w:t>
      </w:r>
      <w:r w:rsidR="009F7602">
        <w:t xml:space="preserve"> </w:t>
      </w:r>
      <w:r w:rsidR="000179D6">
        <w:t>network</w:t>
      </w:r>
      <w:r w:rsidR="00120725">
        <w:t xml:space="preserve"> (MBS traffic delivery)</w:t>
      </w:r>
      <w:r w:rsidR="000179D6">
        <w:t xml:space="preserve"> and </w:t>
      </w:r>
      <w:r w:rsidR="009F7602" w:rsidRPr="003F2059">
        <w:t>vice versa</w:t>
      </w:r>
      <w:r w:rsidR="008C2BEB">
        <w:t xml:space="preserve">, </w:t>
      </w:r>
      <w:r w:rsidR="003C11FB">
        <w:t>focus</w:t>
      </w:r>
      <w:r w:rsidR="008C2BEB">
        <w:t>ing</w:t>
      </w:r>
      <w:r w:rsidR="003C11FB">
        <w:t xml:space="preserve"> on the signalling exchange between </w:t>
      </w:r>
      <w:r w:rsidR="00120725">
        <w:t xml:space="preserve">various </w:t>
      </w:r>
      <w:r w:rsidR="003C11FB">
        <w:t>elements</w:t>
      </w:r>
      <w:r w:rsidR="008B29F4">
        <w:t xml:space="preserve"> in the network</w:t>
      </w:r>
      <w:r>
        <w:t>,</w:t>
      </w:r>
      <w:r w:rsidR="003C11FB">
        <w:t xml:space="preserve"> e.g., </w:t>
      </w:r>
      <w:r>
        <w:t xml:space="preserve">between </w:t>
      </w:r>
      <w:r w:rsidR="003C11FB">
        <w:t xml:space="preserve">5GC (AMF) and non-3GPP NTN/DTT interworking functions or </w:t>
      </w:r>
      <w:r>
        <w:t xml:space="preserve">between the </w:t>
      </w:r>
      <w:r w:rsidR="003C11FB">
        <w:t xml:space="preserve">UE </w:t>
      </w:r>
      <w:r w:rsidR="009173A2">
        <w:t xml:space="preserve">&amp; </w:t>
      </w:r>
      <w:r w:rsidR="00F231B3">
        <w:t xml:space="preserve">5GC </w:t>
      </w:r>
      <w:r w:rsidR="009173A2">
        <w:t xml:space="preserve">(NAS interface) and UE &amp; </w:t>
      </w:r>
      <w:r w:rsidR="00F231B3">
        <w:t>NG-RAN (</w:t>
      </w:r>
      <w:r w:rsidR="009173A2">
        <w:t xml:space="preserve">AS </w:t>
      </w:r>
      <w:r w:rsidR="00F231B3">
        <w:t>interface)</w:t>
      </w:r>
      <w:r w:rsidR="003C11FB">
        <w:t>.</w:t>
      </w:r>
    </w:p>
    <w:p w14:paraId="5F87CBE6" w14:textId="43C32899" w:rsidR="005B1619" w:rsidRDefault="00F61AB4" w:rsidP="00105BCC">
      <w:pPr>
        <w:pStyle w:val="ListParagraph"/>
        <w:numPr>
          <w:ilvl w:val="1"/>
          <w:numId w:val="13"/>
        </w:numPr>
      </w:pPr>
      <w:r>
        <w:t xml:space="preserve">To support the </w:t>
      </w:r>
      <w:r w:rsidR="00906120">
        <w:t xml:space="preserve">multicast/broadcast </w:t>
      </w:r>
      <w:r>
        <w:t xml:space="preserve">data delivery through </w:t>
      </w:r>
      <w:r w:rsidR="00906120" w:rsidRPr="003F2059">
        <w:t>non-3GPP NTN/DTT networks</w:t>
      </w:r>
      <w:r w:rsidR="00906120">
        <w:t>, the 5G</w:t>
      </w:r>
      <w:r w:rsidR="00AE5007">
        <w:t>S</w:t>
      </w:r>
      <w:r w:rsidR="00906120">
        <w:t xml:space="preserve"> will need to know if </w:t>
      </w:r>
      <w:bookmarkStart w:id="6" w:name="_Hlk88279195"/>
      <w:r w:rsidR="002419B5" w:rsidRPr="003F2059">
        <w:t xml:space="preserve">non-3GPP NTN/DTT network </w:t>
      </w:r>
      <w:bookmarkEnd w:id="6"/>
      <w:r w:rsidR="002419B5">
        <w:t xml:space="preserve">is accessible to an individual UE and </w:t>
      </w:r>
      <w:r w:rsidR="008E4778">
        <w:t xml:space="preserve">if </w:t>
      </w:r>
      <w:r w:rsidR="00906120" w:rsidRPr="003F2059">
        <w:t xml:space="preserve">data to </w:t>
      </w:r>
      <w:r w:rsidR="002419B5">
        <w:t>th</w:t>
      </w:r>
      <w:r w:rsidR="008E4778">
        <w:t>at</w:t>
      </w:r>
      <w:r w:rsidR="002419B5">
        <w:t xml:space="preserve"> </w:t>
      </w:r>
      <w:r w:rsidR="00906120" w:rsidRPr="003F2059">
        <w:t xml:space="preserve">UE can be </w:t>
      </w:r>
      <w:r w:rsidR="008B29F4">
        <w:t xml:space="preserve">served </w:t>
      </w:r>
      <w:r w:rsidR="00906120" w:rsidRPr="003F2059">
        <w:t>via non-3GPP NTN/DTT</w:t>
      </w:r>
      <w:r w:rsidR="00906120">
        <w:t xml:space="preserve"> network.</w:t>
      </w:r>
      <w:r w:rsidR="008E4778">
        <w:t xml:space="preserve"> </w:t>
      </w:r>
      <w:r w:rsidR="00AA0152">
        <w:t>Th</w:t>
      </w:r>
      <w:r w:rsidR="008B29F4">
        <w:t xml:space="preserve">e accessibility of the network </w:t>
      </w:r>
      <w:r w:rsidR="00AA0152">
        <w:t xml:space="preserve">may also change </w:t>
      </w:r>
      <w:r w:rsidR="00E1664B">
        <w:t xml:space="preserve">dynamically </w:t>
      </w:r>
      <w:r w:rsidR="00AA0152">
        <w:t xml:space="preserve">due to UE mobility. </w:t>
      </w:r>
      <w:r w:rsidR="008E4778">
        <w:t xml:space="preserve">WT_#1 </w:t>
      </w:r>
      <w:r w:rsidR="00AA0152">
        <w:t xml:space="preserve">would </w:t>
      </w:r>
      <w:r w:rsidR="008E4778">
        <w:t xml:space="preserve">answer </w:t>
      </w:r>
      <w:r w:rsidR="00AA0152">
        <w:t>the following questions in this regard</w:t>
      </w:r>
    </w:p>
    <w:p w14:paraId="0ABDDA9A" w14:textId="30F94CE0" w:rsidR="005B1619" w:rsidRPr="00A85576" w:rsidRDefault="00CE7901" w:rsidP="00105BCC">
      <w:pPr>
        <w:pStyle w:val="ListParagraph"/>
        <w:numPr>
          <w:ilvl w:val="2"/>
          <w:numId w:val="13"/>
        </w:numPr>
      </w:pPr>
      <w:r w:rsidRPr="008F512C">
        <w:t xml:space="preserve">Does the UE report </w:t>
      </w:r>
      <w:r w:rsidR="005B1619" w:rsidRPr="00A85576">
        <w:t xml:space="preserve">the </w:t>
      </w:r>
      <w:r w:rsidRPr="008F512C">
        <w:t xml:space="preserve">non-3GPP NTN/DTT networks </w:t>
      </w:r>
      <w:r w:rsidR="008E4778">
        <w:t xml:space="preserve">available </w:t>
      </w:r>
      <w:r w:rsidR="00881E7C">
        <w:t xml:space="preserve">in its vicinity </w:t>
      </w:r>
      <w:r w:rsidRPr="008F512C">
        <w:t>to 5GC</w:t>
      </w:r>
      <w:r w:rsidR="005E6195" w:rsidRPr="00A85576">
        <w:t xml:space="preserve">? </w:t>
      </w:r>
      <w:r w:rsidR="005B1619" w:rsidRPr="00A85576">
        <w:t xml:space="preserve">or </w:t>
      </w:r>
    </w:p>
    <w:p w14:paraId="41A801FE" w14:textId="6706F84D" w:rsidR="005B1619" w:rsidRPr="00A85576" w:rsidRDefault="005B1619" w:rsidP="00105BCC">
      <w:pPr>
        <w:pStyle w:val="ListParagraph"/>
        <w:numPr>
          <w:ilvl w:val="2"/>
          <w:numId w:val="13"/>
        </w:numPr>
      </w:pPr>
      <w:r w:rsidRPr="00A85576">
        <w:t>D</w:t>
      </w:r>
      <w:r w:rsidR="00CE7901" w:rsidRPr="008F512C">
        <w:t xml:space="preserve">oes the UE </w:t>
      </w:r>
      <w:r w:rsidRPr="00A85576">
        <w:t xml:space="preserve">send </w:t>
      </w:r>
      <w:r w:rsidR="00CE7901" w:rsidRPr="008F512C">
        <w:t xml:space="preserve">the </w:t>
      </w:r>
      <w:r w:rsidR="008B29F4">
        <w:t xml:space="preserve">regular </w:t>
      </w:r>
      <w:r w:rsidR="00CE7901" w:rsidRPr="008F512C">
        <w:t xml:space="preserve">measurement reports for the non-3GPP NTN/DTT to </w:t>
      </w:r>
      <w:r w:rsidR="00AA0152">
        <w:t xml:space="preserve">NG </w:t>
      </w:r>
      <w:r w:rsidR="00CE7901" w:rsidRPr="008F512C">
        <w:t>RAN</w:t>
      </w:r>
      <w:r w:rsidR="00AA0152">
        <w:t xml:space="preserve"> and NG RAN provide the </w:t>
      </w:r>
      <w:r w:rsidR="008B29F4">
        <w:t xml:space="preserve">relevant </w:t>
      </w:r>
      <w:r w:rsidR="00AA0152">
        <w:t>information to 5GC</w:t>
      </w:r>
      <w:r w:rsidR="00CE7901" w:rsidRPr="008F512C">
        <w:t>?</w:t>
      </w:r>
      <w:r w:rsidR="005E6195" w:rsidRPr="00DA658A">
        <w:t xml:space="preserve"> or</w:t>
      </w:r>
    </w:p>
    <w:p w14:paraId="3B2E6A26" w14:textId="4CF5FF53" w:rsidR="008E4778" w:rsidRPr="00A85576" w:rsidRDefault="00881E7C" w:rsidP="008E4778">
      <w:pPr>
        <w:pStyle w:val="ListParagraph"/>
        <w:numPr>
          <w:ilvl w:val="2"/>
          <w:numId w:val="13"/>
        </w:numPr>
      </w:pPr>
      <w:r>
        <w:t xml:space="preserve">Can it be determined </w:t>
      </w:r>
      <w:r w:rsidR="005B1619" w:rsidRPr="00DA658A">
        <w:t xml:space="preserve">based </w:t>
      </w:r>
      <w:r w:rsidR="005B1619" w:rsidRPr="00A85576">
        <w:t>on UE’s location</w:t>
      </w:r>
      <w:r w:rsidR="008E4778">
        <w:t xml:space="preserve"> </w:t>
      </w:r>
      <w:r w:rsidR="00AA0152">
        <w:t>by 5GC</w:t>
      </w:r>
      <w:r w:rsidR="008B29F4">
        <w:t xml:space="preserve">? </w:t>
      </w:r>
      <w:r w:rsidR="00AA0152">
        <w:t>etc.</w:t>
      </w:r>
    </w:p>
    <w:p w14:paraId="3A54A91B" w14:textId="0886DB64" w:rsidR="003F2059" w:rsidRPr="003F2059" w:rsidRDefault="000A20B1" w:rsidP="00C55A8B">
      <w:pPr>
        <w:pStyle w:val="ListParagraph"/>
        <w:numPr>
          <w:ilvl w:val="1"/>
          <w:numId w:val="13"/>
        </w:numPr>
      </w:pPr>
      <w:r>
        <w:t>It will also study the impact on authentication, authorization and security</w:t>
      </w:r>
      <w:r w:rsidR="00E1664B">
        <w:t xml:space="preserve"> related</w:t>
      </w:r>
      <w:r>
        <w:t xml:space="preserve"> requirements </w:t>
      </w:r>
      <w:r w:rsidR="008B29F4">
        <w:t xml:space="preserve">in order </w:t>
      </w:r>
      <w:r w:rsidR="00CE3DBC">
        <w:t>to deliver</w:t>
      </w:r>
      <w:r w:rsidR="003F2059" w:rsidRPr="003F2059">
        <w:t xml:space="preserve"> content via non-3GPP NTN</w:t>
      </w:r>
      <w:r w:rsidR="001301CB">
        <w:t>/</w:t>
      </w:r>
      <w:r w:rsidR="003F2059" w:rsidRPr="003F2059">
        <w:t xml:space="preserve">DTT </w:t>
      </w:r>
      <w:r w:rsidR="001301CB">
        <w:t xml:space="preserve">networks </w:t>
      </w:r>
      <w:r w:rsidR="003F2059" w:rsidRPr="003F2059">
        <w:t>to UEs</w:t>
      </w:r>
      <w:r>
        <w:t>.</w:t>
      </w:r>
    </w:p>
    <w:p w14:paraId="5CE83152" w14:textId="196DADB0" w:rsidR="003F2059" w:rsidRPr="003F2059" w:rsidRDefault="003F2059" w:rsidP="00105BCC">
      <w:pPr>
        <w:pStyle w:val="ListParagraph"/>
      </w:pPr>
    </w:p>
    <w:p w14:paraId="1E35E82B" w14:textId="389B3B2C" w:rsidR="003F2059" w:rsidRDefault="003F2059" w:rsidP="00105BCC">
      <w:pPr>
        <w:pStyle w:val="ListParagraph"/>
        <w:numPr>
          <w:ilvl w:val="0"/>
          <w:numId w:val="13"/>
        </w:numPr>
      </w:pPr>
      <w:r w:rsidRPr="003F2059">
        <w:t xml:space="preserve">Evaluation of the proposed </w:t>
      </w:r>
      <w:r w:rsidR="00BB7572">
        <w:t xml:space="preserve">changes and </w:t>
      </w:r>
      <w:r w:rsidRPr="003F2059">
        <w:t>mechanisms</w:t>
      </w:r>
      <w:r w:rsidR="00BB7572">
        <w:t xml:space="preserve"> to integrate n</w:t>
      </w:r>
      <w:r w:rsidR="00BB7572" w:rsidRPr="00BB7BDF">
        <w:t xml:space="preserve">on-3GPP </w:t>
      </w:r>
      <w:r w:rsidR="00BB7572">
        <w:t xml:space="preserve">NTN/DTT networks </w:t>
      </w:r>
      <w:r w:rsidR="009173A2">
        <w:t>with 5GS</w:t>
      </w:r>
    </w:p>
    <w:p w14:paraId="5F57A529" w14:textId="77777777" w:rsidR="00F231B3" w:rsidRPr="003F2059" w:rsidRDefault="00F231B3" w:rsidP="00C55A8B">
      <w:pPr>
        <w:pStyle w:val="ListParagraph"/>
        <w:ind w:left="360"/>
      </w:pPr>
    </w:p>
    <w:p w14:paraId="15187C4F" w14:textId="77777777" w:rsidR="003F2059" w:rsidRPr="003F2059" w:rsidRDefault="003F2059" w:rsidP="00105BCC">
      <w:pPr>
        <w:pStyle w:val="ListParagraph"/>
        <w:numPr>
          <w:ilvl w:val="0"/>
          <w:numId w:val="13"/>
        </w:numPr>
      </w:pPr>
      <w:r w:rsidRPr="003F2059">
        <w:t>Architectural modifications in the 5G System</w:t>
      </w:r>
    </w:p>
    <w:p w14:paraId="430AA24F" w14:textId="04FC803B" w:rsidR="003F2059" w:rsidRPr="003F2059" w:rsidRDefault="003F2059" w:rsidP="00105BCC">
      <w:pPr>
        <w:pStyle w:val="ListParagraph"/>
        <w:numPr>
          <w:ilvl w:val="1"/>
          <w:numId w:val="13"/>
        </w:numPr>
      </w:pPr>
      <w:r w:rsidRPr="003F2059">
        <w:t>High</w:t>
      </w:r>
      <w:r w:rsidR="00CE3DBC">
        <w:t>-</w:t>
      </w:r>
      <w:r w:rsidRPr="003F2059">
        <w:t>Level Architecture of the Non-3GPP Broadcast Interworking Function</w:t>
      </w:r>
      <w:r w:rsidR="00AF047A">
        <w:t>(s)</w:t>
      </w:r>
    </w:p>
    <w:p w14:paraId="0DA1D3F8" w14:textId="77777777" w:rsidR="00F231B3" w:rsidRDefault="00F231B3" w:rsidP="00F231B3">
      <w:pPr>
        <w:pStyle w:val="ListParagraph"/>
        <w:numPr>
          <w:ilvl w:val="1"/>
          <w:numId w:val="13"/>
        </w:numPr>
      </w:pPr>
      <w:r w:rsidRPr="003F2059">
        <w:t>Modifications required in the Core Network</w:t>
      </w:r>
      <w:r>
        <w:t xml:space="preserve"> and the CN-AN interface (N2, N3mb)</w:t>
      </w:r>
    </w:p>
    <w:p w14:paraId="0A017E41" w14:textId="3639CCC8" w:rsidR="003F2059" w:rsidRPr="003F2059" w:rsidRDefault="003F2059" w:rsidP="00105BCC">
      <w:pPr>
        <w:pStyle w:val="ListParagraph"/>
        <w:numPr>
          <w:ilvl w:val="1"/>
          <w:numId w:val="13"/>
        </w:numPr>
      </w:pPr>
      <w:r w:rsidRPr="003F2059">
        <w:t xml:space="preserve">Modifications required in the </w:t>
      </w:r>
      <w:r w:rsidR="008B29F4">
        <w:t>3GPP NG RAN</w:t>
      </w:r>
      <w:r w:rsidR="0047703B">
        <w:t xml:space="preserve">, </w:t>
      </w:r>
      <w:r w:rsidR="008B29F4">
        <w:t xml:space="preserve">e.g., </w:t>
      </w:r>
      <w:r w:rsidR="0047703B">
        <w:t xml:space="preserve">because the non-3GPP </w:t>
      </w:r>
      <w:r w:rsidR="001608E2">
        <w:t xml:space="preserve">DTT </w:t>
      </w:r>
      <w:r w:rsidR="0047703B">
        <w:t xml:space="preserve">network </w:t>
      </w:r>
      <w:r w:rsidR="001608E2">
        <w:t xml:space="preserve">may not </w:t>
      </w:r>
      <w:r w:rsidR="009173A2">
        <w:t xml:space="preserve">allow any </w:t>
      </w:r>
      <w:r w:rsidR="001608E2">
        <w:t xml:space="preserve">uplink channel </w:t>
      </w:r>
      <w:r w:rsidR="009173A2">
        <w:t xml:space="preserve">for UEs </w:t>
      </w:r>
      <w:r w:rsidR="001608E2">
        <w:t>unlike 3GPP NG-RAN or other non-3GPP access</w:t>
      </w:r>
      <w:r w:rsidR="00C66B61">
        <w:t xml:space="preserve"> technologies</w:t>
      </w:r>
      <w:r w:rsidR="001608E2">
        <w:t>.</w:t>
      </w:r>
    </w:p>
    <w:p w14:paraId="2A4E17B7" w14:textId="2D373423" w:rsidR="00F231B3" w:rsidRPr="003F2059" w:rsidRDefault="00F231B3" w:rsidP="00F231B3">
      <w:pPr>
        <w:pStyle w:val="ListParagraph"/>
        <w:numPr>
          <w:ilvl w:val="1"/>
          <w:numId w:val="13"/>
        </w:numPr>
      </w:pPr>
      <w:r>
        <w:t>Modifications required in UE-5GS signalling exchange (</w:t>
      </w:r>
      <w:r w:rsidR="009173A2">
        <w:t>NAS</w:t>
      </w:r>
      <w:r>
        <w:t xml:space="preserve"> &amp; </w:t>
      </w:r>
      <w:r w:rsidR="009173A2">
        <w:t xml:space="preserve">AS </w:t>
      </w:r>
      <w:r>
        <w:t>protocol), if any</w:t>
      </w:r>
    </w:p>
    <w:p w14:paraId="68427842" w14:textId="6271E2E1" w:rsidR="0047703B" w:rsidRDefault="003F2059" w:rsidP="00105BCC">
      <w:pPr>
        <w:pStyle w:val="ListParagraph"/>
        <w:numPr>
          <w:ilvl w:val="1"/>
          <w:numId w:val="13"/>
        </w:numPr>
      </w:pPr>
      <w:r w:rsidRPr="003F2059">
        <w:t>Modifications required in the UICC APPs</w:t>
      </w:r>
      <w:r w:rsidR="002A56AE">
        <w:t xml:space="preserve"> and the ME</w:t>
      </w:r>
      <w:r w:rsidR="0047703B">
        <w:t>. For example, there may be following modifications in the UICC APP</w:t>
      </w:r>
      <w:r w:rsidR="00C66B61">
        <w:t xml:space="preserve"> (</w:t>
      </w:r>
      <w:r w:rsidR="00CF1BA4">
        <w:t xml:space="preserve">mentioned </w:t>
      </w:r>
      <w:r w:rsidR="0047703B">
        <w:t>for the purpose of illustration</w:t>
      </w:r>
      <w:r w:rsidR="00CF1BA4">
        <w:t xml:space="preserve"> only</w:t>
      </w:r>
      <w:r w:rsidR="00C66B61">
        <w:t>)</w:t>
      </w:r>
    </w:p>
    <w:p w14:paraId="0CDAEC01" w14:textId="0D895082" w:rsidR="0047703B" w:rsidRPr="00C55A8B" w:rsidRDefault="0047703B" w:rsidP="00C55A8B">
      <w:pPr>
        <w:pStyle w:val="ListParagraph"/>
        <w:numPr>
          <w:ilvl w:val="2"/>
          <w:numId w:val="13"/>
        </w:numPr>
        <w:rPr>
          <w:color w:val="333333"/>
          <w:lang w:val="en-IN" w:eastAsia="en-IN"/>
        </w:rPr>
      </w:pPr>
      <w:r w:rsidRPr="00C55A8B">
        <w:rPr>
          <w:lang w:val="en-IN" w:eastAsia="en-IN"/>
        </w:rPr>
        <w:t>There may be additional entries for the non-3GPP NTN/DTT based multicast/broadcast service in the elementary file, "USIM Service Table".</w:t>
      </w:r>
    </w:p>
    <w:p w14:paraId="235E0895" w14:textId="332A6DF4" w:rsidR="0047703B" w:rsidRPr="00C55A8B" w:rsidRDefault="0047703B" w:rsidP="00C55A8B">
      <w:pPr>
        <w:pStyle w:val="ListParagraph"/>
        <w:numPr>
          <w:ilvl w:val="2"/>
          <w:numId w:val="13"/>
        </w:numPr>
        <w:rPr>
          <w:color w:val="333333"/>
          <w:lang w:val="en-IN" w:eastAsia="en-IN"/>
        </w:rPr>
      </w:pPr>
      <w:r w:rsidRPr="00C55A8B">
        <w:rPr>
          <w:lang w:val="en-IN" w:eastAsia="en-IN"/>
        </w:rPr>
        <w:t>There may be additional authentication and security requirements to receive data over non-3GPP broadcast networks requiring new elementary files.</w:t>
      </w:r>
    </w:p>
    <w:p w14:paraId="697BF5D2" w14:textId="04ABF0C7" w:rsidR="0047703B" w:rsidRPr="00C55A8B" w:rsidRDefault="0047703B" w:rsidP="00C55A8B">
      <w:pPr>
        <w:pStyle w:val="ListParagraph"/>
        <w:numPr>
          <w:ilvl w:val="2"/>
          <w:numId w:val="13"/>
        </w:numPr>
        <w:rPr>
          <w:color w:val="333333"/>
          <w:lang w:val="en-IN" w:eastAsia="en-IN"/>
        </w:rPr>
      </w:pPr>
      <w:r w:rsidRPr="00C55A8B">
        <w:rPr>
          <w:lang w:val="en-IN" w:eastAsia="en-IN"/>
        </w:rPr>
        <w:t>There may be information for selection of available non-3GPP NTN/DTT broadcast networks to receive multicast/broadcast data requiring additional elementary files.</w:t>
      </w:r>
    </w:p>
    <w:p w14:paraId="0241421A" w14:textId="582CA96D" w:rsidR="004732FA" w:rsidRDefault="004732FA" w:rsidP="00105BCC">
      <w:r>
        <w:br w:type="page"/>
      </w:r>
    </w:p>
    <w:p w14:paraId="446CA273" w14:textId="77777777" w:rsidR="003F2059" w:rsidRDefault="003F2059" w:rsidP="00105BCC">
      <w:pPr>
        <w:pStyle w:val="ListParagraph"/>
      </w:pPr>
    </w:p>
    <w:p w14:paraId="1AE1038C" w14:textId="13736AD3" w:rsidR="00AD2837" w:rsidRPr="002F5F1E" w:rsidRDefault="00860E5F" w:rsidP="00B00E1B">
      <w:pPr>
        <w:pStyle w:val="Heading2"/>
        <w:rPr>
          <w:i/>
          <w:iCs/>
        </w:rPr>
      </w:pPr>
      <w:r>
        <w:t xml:space="preserve">TU </w:t>
      </w:r>
      <w:r w:rsidR="006D6AD0">
        <w:t>e</w:t>
      </w:r>
      <w:r>
        <w:t>stimate</w:t>
      </w:r>
      <w:r w:rsidR="006D6AD0">
        <w:t>s</w:t>
      </w:r>
      <w:r>
        <w:t xml:space="preserve"> and </w:t>
      </w:r>
      <w:r w:rsidR="006D6AD0">
        <w:t>d</w:t>
      </w:r>
      <w:r>
        <w:t>ependencies</w:t>
      </w:r>
    </w:p>
    <w:tbl>
      <w:tblPr>
        <w:tblW w:w="9782"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7"/>
        <w:gridCol w:w="1354"/>
        <w:gridCol w:w="1260"/>
        <w:gridCol w:w="1710"/>
        <w:gridCol w:w="4091"/>
      </w:tblGrid>
      <w:tr w:rsidR="00C54E31" w:rsidRPr="00655D13" w14:paraId="2A1EE5B7" w14:textId="77777777" w:rsidTr="00F008C9">
        <w:trPr>
          <w:trHeight w:val="982"/>
        </w:trPr>
        <w:tc>
          <w:tcPr>
            <w:tcW w:w="1367" w:type="dxa"/>
            <w:shd w:val="clear" w:color="auto" w:fill="auto"/>
          </w:tcPr>
          <w:p w14:paraId="1BA8F36D" w14:textId="77777777" w:rsidR="00C54E31" w:rsidRPr="00655D13" w:rsidRDefault="00C54E31" w:rsidP="00105BCC">
            <w:r w:rsidRPr="00655D13">
              <w:t>Work Task ID</w:t>
            </w:r>
          </w:p>
        </w:tc>
        <w:tc>
          <w:tcPr>
            <w:tcW w:w="1354" w:type="dxa"/>
            <w:shd w:val="clear" w:color="auto" w:fill="auto"/>
          </w:tcPr>
          <w:p w14:paraId="41EF981A" w14:textId="77777777" w:rsidR="00C54E31" w:rsidRPr="00655D13" w:rsidRDefault="00C54E31" w:rsidP="00105BCC">
            <w:r w:rsidRPr="00655D13">
              <w:t>TU Estimate</w:t>
            </w:r>
          </w:p>
          <w:p w14:paraId="139E5918" w14:textId="172B1605" w:rsidR="00C54E31" w:rsidRPr="00655D13" w:rsidRDefault="00C54E31" w:rsidP="00105BCC">
            <w:r w:rsidRPr="00655D13">
              <w:t>(Study)</w:t>
            </w:r>
          </w:p>
        </w:tc>
        <w:tc>
          <w:tcPr>
            <w:tcW w:w="1260" w:type="dxa"/>
          </w:tcPr>
          <w:p w14:paraId="667148B4" w14:textId="77777777" w:rsidR="00C54E31" w:rsidRPr="00655D13" w:rsidRDefault="00C54E31" w:rsidP="00105BCC">
            <w:r w:rsidRPr="00655D13">
              <w:t>TU Estimate</w:t>
            </w:r>
          </w:p>
          <w:p w14:paraId="6D568883" w14:textId="6AF88106" w:rsidR="00C54E31" w:rsidRPr="00655D13" w:rsidRDefault="00C54E31" w:rsidP="00105BCC">
            <w:r w:rsidRPr="00655D13">
              <w:t>(Normative)</w:t>
            </w:r>
          </w:p>
        </w:tc>
        <w:tc>
          <w:tcPr>
            <w:tcW w:w="1710" w:type="dxa"/>
          </w:tcPr>
          <w:p w14:paraId="7B32E875" w14:textId="6E0FC070" w:rsidR="00C54E31" w:rsidRPr="00655D13" w:rsidRDefault="00C54E31" w:rsidP="00105BCC">
            <w:r w:rsidRPr="00655D13">
              <w:t>RAN Dependency</w:t>
            </w:r>
          </w:p>
          <w:p w14:paraId="100BFB74" w14:textId="73D460D2" w:rsidR="00C54E31" w:rsidRPr="00655D13" w:rsidRDefault="00C54E31" w:rsidP="00105BCC">
            <w:r w:rsidRPr="00655D13">
              <w:t xml:space="preserve">(Yes/No/Maybe) </w:t>
            </w:r>
          </w:p>
        </w:tc>
        <w:tc>
          <w:tcPr>
            <w:tcW w:w="4091" w:type="dxa"/>
          </w:tcPr>
          <w:p w14:paraId="36BA497D" w14:textId="0F6216AC" w:rsidR="00C54E31" w:rsidRPr="00655D13" w:rsidRDefault="00C54E31" w:rsidP="00105BCC">
            <w:r w:rsidRPr="00655D13">
              <w:t xml:space="preserve">Inter Work Tasks Dependency </w:t>
            </w:r>
          </w:p>
          <w:p w14:paraId="23A20AAB" w14:textId="661C9380" w:rsidR="00C54E31" w:rsidRPr="00655D13" w:rsidRDefault="00C54E31" w:rsidP="00105BCC"/>
        </w:tc>
      </w:tr>
      <w:tr w:rsidR="00C54E31" w:rsidRPr="00655D13" w14:paraId="0ECD705E" w14:textId="77777777" w:rsidTr="00F008C9">
        <w:trPr>
          <w:trHeight w:val="383"/>
        </w:trPr>
        <w:tc>
          <w:tcPr>
            <w:tcW w:w="1367" w:type="dxa"/>
            <w:shd w:val="clear" w:color="auto" w:fill="auto"/>
          </w:tcPr>
          <w:p w14:paraId="5A3EBBF0" w14:textId="20273188" w:rsidR="00C54E31" w:rsidRPr="00655D13" w:rsidRDefault="00C54E31" w:rsidP="00105BCC">
            <w:r w:rsidRPr="00655D13">
              <w:t>WT#</w:t>
            </w:r>
            <w:r w:rsidR="003F2059">
              <w:t>1</w:t>
            </w:r>
          </w:p>
        </w:tc>
        <w:tc>
          <w:tcPr>
            <w:tcW w:w="1354" w:type="dxa"/>
            <w:shd w:val="clear" w:color="auto" w:fill="auto"/>
          </w:tcPr>
          <w:p w14:paraId="20E28D9A" w14:textId="5E88A2C9" w:rsidR="00C54E31" w:rsidRPr="00655D13" w:rsidRDefault="003E398B" w:rsidP="00105BCC">
            <w:r>
              <w:t>4</w:t>
            </w:r>
          </w:p>
        </w:tc>
        <w:tc>
          <w:tcPr>
            <w:tcW w:w="1260" w:type="dxa"/>
          </w:tcPr>
          <w:p w14:paraId="7748A24A" w14:textId="77777777" w:rsidR="00C54E31" w:rsidRPr="00655D13" w:rsidRDefault="00C54E31" w:rsidP="00105BCC"/>
        </w:tc>
        <w:tc>
          <w:tcPr>
            <w:tcW w:w="1710" w:type="dxa"/>
          </w:tcPr>
          <w:p w14:paraId="2E5F0751" w14:textId="0ECAB0CE" w:rsidR="00C54E31" w:rsidRPr="00655D13" w:rsidRDefault="001C63D3" w:rsidP="00105BCC">
            <w:r w:rsidRPr="00655D13">
              <w:t>May be</w:t>
            </w:r>
          </w:p>
        </w:tc>
        <w:tc>
          <w:tcPr>
            <w:tcW w:w="4091" w:type="dxa"/>
          </w:tcPr>
          <w:p w14:paraId="0EA87503" w14:textId="1AA3FECF" w:rsidR="00C54E31" w:rsidRPr="00655D13" w:rsidRDefault="00DD3672" w:rsidP="00105BCC">
            <w:r w:rsidRPr="00655D13">
              <w:t>WT#</w:t>
            </w:r>
            <w:r w:rsidR="003F2059">
              <w:t>1</w:t>
            </w:r>
            <w:r w:rsidRPr="00655D13">
              <w:t xml:space="preserve"> is self-contained</w:t>
            </w:r>
          </w:p>
        </w:tc>
      </w:tr>
      <w:tr w:rsidR="00DD3672" w:rsidRPr="00655D13" w14:paraId="396FB8FD" w14:textId="77777777" w:rsidTr="00F008C9">
        <w:trPr>
          <w:trHeight w:val="305"/>
        </w:trPr>
        <w:tc>
          <w:tcPr>
            <w:tcW w:w="1367" w:type="dxa"/>
            <w:shd w:val="clear" w:color="auto" w:fill="auto"/>
          </w:tcPr>
          <w:p w14:paraId="52785D55" w14:textId="2072FADB" w:rsidR="00DD3672" w:rsidRPr="00655D13" w:rsidRDefault="00DD3672" w:rsidP="00105BCC">
            <w:r w:rsidRPr="00655D13">
              <w:t>WT#</w:t>
            </w:r>
            <w:r w:rsidR="003F2059">
              <w:t>2</w:t>
            </w:r>
          </w:p>
        </w:tc>
        <w:tc>
          <w:tcPr>
            <w:tcW w:w="1354" w:type="dxa"/>
            <w:shd w:val="clear" w:color="auto" w:fill="auto"/>
          </w:tcPr>
          <w:p w14:paraId="6EA161F7" w14:textId="77777777" w:rsidR="00DD3672" w:rsidRPr="00655D13" w:rsidRDefault="00DD3672" w:rsidP="00105BCC">
            <w:r w:rsidRPr="00655D13">
              <w:t>2</w:t>
            </w:r>
          </w:p>
        </w:tc>
        <w:tc>
          <w:tcPr>
            <w:tcW w:w="1260" w:type="dxa"/>
          </w:tcPr>
          <w:p w14:paraId="403823A3" w14:textId="77777777" w:rsidR="00DD3672" w:rsidRPr="00655D13" w:rsidRDefault="00DD3672" w:rsidP="00105BCC"/>
        </w:tc>
        <w:tc>
          <w:tcPr>
            <w:tcW w:w="1710" w:type="dxa"/>
          </w:tcPr>
          <w:p w14:paraId="44BBF510" w14:textId="22438004" w:rsidR="00DD3672" w:rsidRPr="00655D13" w:rsidRDefault="001C63D3" w:rsidP="00105BCC">
            <w:r w:rsidRPr="00655D13">
              <w:t>May be</w:t>
            </w:r>
          </w:p>
        </w:tc>
        <w:tc>
          <w:tcPr>
            <w:tcW w:w="4091" w:type="dxa"/>
          </w:tcPr>
          <w:p w14:paraId="79B54046" w14:textId="22302349" w:rsidR="00DD3672" w:rsidRPr="00655D13" w:rsidRDefault="00DD3672" w:rsidP="00105BCC">
            <w:r w:rsidRPr="00655D13">
              <w:t>WT#</w:t>
            </w:r>
            <w:r w:rsidR="003F2059">
              <w:t>2</w:t>
            </w:r>
            <w:r w:rsidRPr="00655D13">
              <w:t xml:space="preserve"> is dependent on WT#</w:t>
            </w:r>
            <w:r w:rsidR="003F2059">
              <w:t>1</w:t>
            </w:r>
          </w:p>
        </w:tc>
      </w:tr>
      <w:tr w:rsidR="00C54E31" w:rsidRPr="00655D13" w14:paraId="7769CC7B" w14:textId="77777777" w:rsidTr="00F008C9">
        <w:trPr>
          <w:trHeight w:val="314"/>
        </w:trPr>
        <w:tc>
          <w:tcPr>
            <w:tcW w:w="1367" w:type="dxa"/>
            <w:shd w:val="clear" w:color="auto" w:fill="auto"/>
          </w:tcPr>
          <w:p w14:paraId="2DBE3F27" w14:textId="2BC662CA" w:rsidR="00C54E31" w:rsidRPr="00655D13" w:rsidRDefault="00C54E31" w:rsidP="00105BCC">
            <w:r w:rsidRPr="00655D13">
              <w:t>WT#</w:t>
            </w:r>
            <w:r w:rsidR="003F2059">
              <w:t>3</w:t>
            </w:r>
          </w:p>
        </w:tc>
        <w:tc>
          <w:tcPr>
            <w:tcW w:w="1354" w:type="dxa"/>
            <w:shd w:val="clear" w:color="auto" w:fill="auto"/>
          </w:tcPr>
          <w:p w14:paraId="2EDA9769" w14:textId="74C8ACDB" w:rsidR="00C54E31" w:rsidRPr="00655D13" w:rsidRDefault="003F2059" w:rsidP="00105BCC">
            <w:r>
              <w:t>2</w:t>
            </w:r>
          </w:p>
        </w:tc>
        <w:tc>
          <w:tcPr>
            <w:tcW w:w="1260" w:type="dxa"/>
          </w:tcPr>
          <w:p w14:paraId="668131BD" w14:textId="77777777" w:rsidR="00C54E31" w:rsidRPr="00655D13" w:rsidRDefault="00C54E31" w:rsidP="00105BCC"/>
        </w:tc>
        <w:tc>
          <w:tcPr>
            <w:tcW w:w="1710" w:type="dxa"/>
          </w:tcPr>
          <w:p w14:paraId="12EF7568" w14:textId="2F63BE5B" w:rsidR="00C54E31" w:rsidRPr="00655D13" w:rsidRDefault="006B250E" w:rsidP="00105BCC">
            <w:r w:rsidRPr="00655D13">
              <w:t>May be</w:t>
            </w:r>
          </w:p>
        </w:tc>
        <w:tc>
          <w:tcPr>
            <w:tcW w:w="4091" w:type="dxa"/>
          </w:tcPr>
          <w:p w14:paraId="0777DD98" w14:textId="40B83E78" w:rsidR="00C54E31" w:rsidRPr="00655D13" w:rsidRDefault="00DD3672" w:rsidP="00105BCC">
            <w:r w:rsidRPr="00655D13">
              <w:t>WT#</w:t>
            </w:r>
            <w:r w:rsidR="003F2059">
              <w:t>3</w:t>
            </w:r>
            <w:r w:rsidRPr="00655D13">
              <w:t xml:space="preserve"> is dependent on WT#</w:t>
            </w:r>
            <w:r w:rsidR="003F2059">
              <w:t>1</w:t>
            </w:r>
            <w:r w:rsidRPr="00655D13">
              <w:t xml:space="preserve"> and</w:t>
            </w:r>
            <w:r w:rsidR="00F008C9">
              <w:t xml:space="preserve"> </w:t>
            </w:r>
            <w:r w:rsidRPr="00655D13">
              <w:t>WT#</w:t>
            </w:r>
            <w:r w:rsidR="003F2059">
              <w:t>2</w:t>
            </w:r>
          </w:p>
        </w:tc>
      </w:tr>
      <w:tr w:rsidR="003F2059" w:rsidRPr="00655D13" w14:paraId="26470F0C" w14:textId="77777777" w:rsidTr="00F008C9">
        <w:trPr>
          <w:trHeight w:val="383"/>
        </w:trPr>
        <w:tc>
          <w:tcPr>
            <w:tcW w:w="1367" w:type="dxa"/>
            <w:shd w:val="clear" w:color="auto" w:fill="auto"/>
          </w:tcPr>
          <w:p w14:paraId="0D72872A" w14:textId="46B3FAEB" w:rsidR="003F2059" w:rsidRPr="00655D13" w:rsidRDefault="003F2059" w:rsidP="00105BCC">
            <w:r w:rsidRPr="00655D13">
              <w:t>WT#</w:t>
            </w:r>
            <w:r>
              <w:t>3</w:t>
            </w:r>
            <w:r w:rsidRPr="00655D13">
              <w:t>.1</w:t>
            </w:r>
          </w:p>
        </w:tc>
        <w:tc>
          <w:tcPr>
            <w:tcW w:w="1354" w:type="dxa"/>
            <w:shd w:val="clear" w:color="auto" w:fill="auto"/>
          </w:tcPr>
          <w:p w14:paraId="7DB82142" w14:textId="77777777" w:rsidR="003F2059" w:rsidRPr="00655D13" w:rsidRDefault="003F2059" w:rsidP="00105BCC">
            <w:r w:rsidRPr="00655D13">
              <w:t>0.5</w:t>
            </w:r>
          </w:p>
        </w:tc>
        <w:tc>
          <w:tcPr>
            <w:tcW w:w="1260" w:type="dxa"/>
          </w:tcPr>
          <w:p w14:paraId="1BE0DA5D" w14:textId="77777777" w:rsidR="003F2059" w:rsidRPr="00655D13" w:rsidRDefault="003F2059" w:rsidP="00105BCC"/>
        </w:tc>
        <w:tc>
          <w:tcPr>
            <w:tcW w:w="1710" w:type="dxa"/>
          </w:tcPr>
          <w:p w14:paraId="1C25DF27" w14:textId="77777777" w:rsidR="003F2059" w:rsidRPr="00655D13" w:rsidRDefault="003F2059" w:rsidP="00105BCC"/>
        </w:tc>
        <w:tc>
          <w:tcPr>
            <w:tcW w:w="4091" w:type="dxa"/>
          </w:tcPr>
          <w:p w14:paraId="73EEABF0" w14:textId="77777777" w:rsidR="003F2059" w:rsidRPr="00655D13" w:rsidRDefault="003F2059" w:rsidP="00105BCC"/>
        </w:tc>
      </w:tr>
      <w:tr w:rsidR="00C54E31" w:rsidRPr="00655D13" w14:paraId="62276A00" w14:textId="77777777" w:rsidTr="00F008C9">
        <w:trPr>
          <w:trHeight w:val="383"/>
        </w:trPr>
        <w:tc>
          <w:tcPr>
            <w:tcW w:w="1367" w:type="dxa"/>
            <w:shd w:val="clear" w:color="auto" w:fill="auto"/>
          </w:tcPr>
          <w:p w14:paraId="30D69334" w14:textId="1A567B6B" w:rsidR="00C54E31" w:rsidRPr="00655D13" w:rsidRDefault="00C54E31" w:rsidP="00105BCC">
            <w:r w:rsidRPr="00655D13">
              <w:t>WT#</w:t>
            </w:r>
            <w:r w:rsidR="003F2059">
              <w:t>3</w:t>
            </w:r>
            <w:r w:rsidR="00F471AD" w:rsidRPr="00655D13">
              <w:t>.</w:t>
            </w:r>
            <w:r w:rsidR="003F2059">
              <w:t>2</w:t>
            </w:r>
          </w:p>
        </w:tc>
        <w:tc>
          <w:tcPr>
            <w:tcW w:w="1354" w:type="dxa"/>
            <w:shd w:val="clear" w:color="auto" w:fill="auto"/>
          </w:tcPr>
          <w:p w14:paraId="4E9BE452" w14:textId="45E65C16" w:rsidR="00C54E31" w:rsidRPr="00655D13" w:rsidRDefault="00DD3672" w:rsidP="00105BCC">
            <w:r w:rsidRPr="00655D13">
              <w:t>0.5</w:t>
            </w:r>
          </w:p>
        </w:tc>
        <w:tc>
          <w:tcPr>
            <w:tcW w:w="1260" w:type="dxa"/>
          </w:tcPr>
          <w:p w14:paraId="04447221" w14:textId="77777777" w:rsidR="00C54E31" w:rsidRPr="00655D13" w:rsidRDefault="00C54E31" w:rsidP="00105BCC"/>
        </w:tc>
        <w:tc>
          <w:tcPr>
            <w:tcW w:w="1710" w:type="dxa"/>
          </w:tcPr>
          <w:p w14:paraId="4D930976" w14:textId="055E0DCF" w:rsidR="00C54E31" w:rsidRPr="00655D13" w:rsidRDefault="00C54E31" w:rsidP="00105BCC"/>
        </w:tc>
        <w:tc>
          <w:tcPr>
            <w:tcW w:w="4091" w:type="dxa"/>
          </w:tcPr>
          <w:p w14:paraId="1CDECE62" w14:textId="49C700B9" w:rsidR="00C54E31" w:rsidRPr="00655D13" w:rsidRDefault="00C54E31" w:rsidP="00105BCC"/>
        </w:tc>
      </w:tr>
      <w:tr w:rsidR="00C54E31" w:rsidRPr="00655D13" w14:paraId="06D7E3E5" w14:textId="77777777" w:rsidTr="00F008C9">
        <w:trPr>
          <w:trHeight w:val="383"/>
        </w:trPr>
        <w:tc>
          <w:tcPr>
            <w:tcW w:w="1367" w:type="dxa"/>
            <w:shd w:val="clear" w:color="auto" w:fill="auto"/>
          </w:tcPr>
          <w:p w14:paraId="1D1A79F6" w14:textId="0461846C" w:rsidR="00C54E31" w:rsidRPr="00655D13" w:rsidRDefault="00C54E31" w:rsidP="00105BCC">
            <w:r w:rsidRPr="00655D13">
              <w:t>WT#</w:t>
            </w:r>
            <w:r w:rsidR="003F2059">
              <w:t>3</w:t>
            </w:r>
            <w:r w:rsidR="00F471AD" w:rsidRPr="00655D13">
              <w:t>.</w:t>
            </w:r>
            <w:r w:rsidR="003F2059">
              <w:t>3</w:t>
            </w:r>
          </w:p>
        </w:tc>
        <w:tc>
          <w:tcPr>
            <w:tcW w:w="1354" w:type="dxa"/>
            <w:shd w:val="clear" w:color="auto" w:fill="auto"/>
          </w:tcPr>
          <w:p w14:paraId="737BF04F" w14:textId="34A76E64" w:rsidR="00C54E31" w:rsidRPr="00655D13" w:rsidRDefault="00F471AD" w:rsidP="00105BCC">
            <w:r w:rsidRPr="00655D13">
              <w:t>0.5</w:t>
            </w:r>
          </w:p>
        </w:tc>
        <w:tc>
          <w:tcPr>
            <w:tcW w:w="1260" w:type="dxa"/>
          </w:tcPr>
          <w:p w14:paraId="7E38020C" w14:textId="77777777" w:rsidR="00C54E31" w:rsidRPr="00655D13" w:rsidRDefault="00C54E31" w:rsidP="00105BCC"/>
        </w:tc>
        <w:tc>
          <w:tcPr>
            <w:tcW w:w="1710" w:type="dxa"/>
          </w:tcPr>
          <w:p w14:paraId="74BEFC8F" w14:textId="50DB0ABE" w:rsidR="00C54E31" w:rsidRPr="00655D13" w:rsidRDefault="00C54E31" w:rsidP="00105BCC"/>
        </w:tc>
        <w:tc>
          <w:tcPr>
            <w:tcW w:w="4091" w:type="dxa"/>
          </w:tcPr>
          <w:p w14:paraId="5DEBEF83" w14:textId="6B9BC2A6" w:rsidR="00C54E31" w:rsidRPr="00655D13" w:rsidRDefault="00C54E31" w:rsidP="00105BCC"/>
        </w:tc>
      </w:tr>
      <w:tr w:rsidR="00C54E31" w:rsidRPr="00FF2903" w14:paraId="2E685770" w14:textId="77777777" w:rsidTr="00F008C9">
        <w:trPr>
          <w:trHeight w:val="242"/>
        </w:trPr>
        <w:tc>
          <w:tcPr>
            <w:tcW w:w="1367" w:type="dxa"/>
            <w:shd w:val="clear" w:color="auto" w:fill="auto"/>
          </w:tcPr>
          <w:p w14:paraId="234E8376" w14:textId="284B3764" w:rsidR="00C54E31" w:rsidRPr="00655D13" w:rsidRDefault="00C54E31" w:rsidP="00105BCC">
            <w:r w:rsidRPr="00655D13">
              <w:t>WT#</w:t>
            </w:r>
            <w:r w:rsidR="003F2059">
              <w:t>3</w:t>
            </w:r>
            <w:r w:rsidR="00F471AD" w:rsidRPr="00655D13">
              <w:t>.</w:t>
            </w:r>
            <w:r w:rsidR="003F2059">
              <w:t>4</w:t>
            </w:r>
          </w:p>
        </w:tc>
        <w:tc>
          <w:tcPr>
            <w:tcW w:w="1354" w:type="dxa"/>
            <w:shd w:val="clear" w:color="auto" w:fill="auto"/>
          </w:tcPr>
          <w:p w14:paraId="2044D308" w14:textId="6BFB37F0" w:rsidR="00C54E31" w:rsidRPr="00655D13" w:rsidRDefault="00F471AD" w:rsidP="00105BCC">
            <w:r w:rsidRPr="00655D13">
              <w:t>0.5</w:t>
            </w:r>
          </w:p>
        </w:tc>
        <w:tc>
          <w:tcPr>
            <w:tcW w:w="1260" w:type="dxa"/>
          </w:tcPr>
          <w:p w14:paraId="11D6C44E" w14:textId="77777777" w:rsidR="00C54E31" w:rsidRPr="00655D13" w:rsidRDefault="00C54E31" w:rsidP="00105BCC"/>
        </w:tc>
        <w:tc>
          <w:tcPr>
            <w:tcW w:w="1710" w:type="dxa"/>
          </w:tcPr>
          <w:p w14:paraId="0B6090AF" w14:textId="45B37D32" w:rsidR="00C54E31" w:rsidRPr="00655D13" w:rsidRDefault="00C54E31" w:rsidP="00105BCC"/>
        </w:tc>
        <w:tc>
          <w:tcPr>
            <w:tcW w:w="4091" w:type="dxa"/>
          </w:tcPr>
          <w:p w14:paraId="129B3496" w14:textId="4EB6B56C" w:rsidR="00C54E31" w:rsidRPr="00655D13" w:rsidRDefault="00C54E31" w:rsidP="00105BCC"/>
        </w:tc>
      </w:tr>
    </w:tbl>
    <w:p w14:paraId="157F3CB1" w14:textId="40018D97" w:rsidR="006C2E80" w:rsidRDefault="006C2E80" w:rsidP="00105BCC"/>
    <w:p w14:paraId="16A1AE9A" w14:textId="00D7DC3A" w:rsidR="00644E12" w:rsidRPr="00DE4CD1" w:rsidRDefault="00C54E31" w:rsidP="00105BCC">
      <w:r>
        <w:t xml:space="preserve">Total </w:t>
      </w:r>
      <w:r w:rsidR="00644E12" w:rsidRPr="00DE4CD1">
        <w:t>TU estimate</w:t>
      </w:r>
      <w:r w:rsidR="006D6AD0" w:rsidRPr="00DE4CD1">
        <w:t>s</w:t>
      </w:r>
      <w:r w:rsidR="00644E12" w:rsidRPr="00DE4CD1">
        <w:t xml:space="preserve"> for </w:t>
      </w:r>
      <w:r w:rsidR="006D6AD0" w:rsidRPr="00DE4CD1">
        <w:t xml:space="preserve">the </w:t>
      </w:r>
      <w:r w:rsidR="00644E12" w:rsidRPr="00DE4CD1">
        <w:t xml:space="preserve">study phase: </w:t>
      </w:r>
      <w:r w:rsidR="00DD3672">
        <w:t>8</w:t>
      </w:r>
    </w:p>
    <w:p w14:paraId="4419A35A" w14:textId="361DD894" w:rsidR="00644E12" w:rsidRPr="00DE4CD1" w:rsidRDefault="00C54E31" w:rsidP="00105BCC">
      <w:r>
        <w:t xml:space="preserve">Total </w:t>
      </w:r>
      <w:r w:rsidR="00644E12" w:rsidRPr="00DE4CD1">
        <w:t xml:space="preserve">TU </w:t>
      </w:r>
      <w:r w:rsidR="006D6AD0" w:rsidRPr="00DE4CD1">
        <w:t xml:space="preserve">estimates </w:t>
      </w:r>
      <w:r w:rsidR="00644E12" w:rsidRPr="00DE4CD1">
        <w:t xml:space="preserve">for </w:t>
      </w:r>
      <w:r w:rsidR="006D6AD0" w:rsidRPr="00DE4CD1">
        <w:t xml:space="preserve">the normative phase: </w:t>
      </w:r>
      <w:r w:rsidR="00816800">
        <w:t>0</w:t>
      </w:r>
    </w:p>
    <w:p w14:paraId="7864D5AF" w14:textId="320A78DD" w:rsidR="006D6AD0" w:rsidRPr="00DE4CD1" w:rsidRDefault="00DE4CD1" w:rsidP="00105BCC">
      <w:r>
        <w:t>Total</w:t>
      </w:r>
      <w:r w:rsidR="006D6AD0" w:rsidRPr="00DE4CD1">
        <w:t xml:space="preserve"> TU estimates: N + M = </w:t>
      </w:r>
      <w:r w:rsidR="00816800">
        <w:t>8</w:t>
      </w:r>
    </w:p>
    <w:p w14:paraId="5F67A972" w14:textId="77777777" w:rsidR="008A76FD" w:rsidRDefault="00174617" w:rsidP="006C2E80">
      <w:pPr>
        <w:pStyle w:val="Heading1"/>
      </w:pPr>
      <w:r>
        <w:t>5</w:t>
      </w:r>
      <w:r w:rsidR="008A76FD">
        <w:tab/>
        <w:t>Expected Output and Time scale</w:t>
      </w:r>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gridCol w:w="1214"/>
      </w:tblGrid>
      <w:tr w:rsidR="00717338" w:rsidRPr="00E10367" w14:paraId="6D541663" w14:textId="035372D0" w:rsidTr="00717338">
        <w:trPr>
          <w:cantSplit/>
          <w:jc w:val="center"/>
        </w:trPr>
        <w:tc>
          <w:tcPr>
            <w:tcW w:w="10627" w:type="dxa"/>
            <w:gridSpan w:val="7"/>
            <w:shd w:val="clear" w:color="auto" w:fill="D9D9D9"/>
            <w:tcMar>
              <w:left w:w="57" w:type="dxa"/>
              <w:right w:w="57" w:type="dxa"/>
            </w:tcMar>
          </w:tcPr>
          <w:p w14:paraId="33683DF3" w14:textId="21101798" w:rsidR="00717338" w:rsidRPr="009C6095" w:rsidRDefault="00717338" w:rsidP="00105BCC">
            <w:pPr>
              <w:pStyle w:val="TAH"/>
            </w:pPr>
            <w:r w:rsidRPr="009C6095">
              <w:t>New specifications</w:t>
            </w:r>
            <w:r>
              <w:t xml:space="preserve"> </w:t>
            </w:r>
            <w:r w:rsidRPr="00CD3153">
              <w:t>{</w:t>
            </w:r>
            <w:r>
              <w:t>One line per specification. C</w:t>
            </w:r>
            <w:r w:rsidRPr="00CD3153">
              <w:t>reate/delete lines as needed}</w:t>
            </w:r>
          </w:p>
        </w:tc>
      </w:tr>
      <w:tr w:rsidR="00717338" w14:paraId="6EFC510F" w14:textId="411D6973" w:rsidTr="00717338">
        <w:trPr>
          <w:cantSplit/>
          <w:jc w:val="center"/>
        </w:trPr>
        <w:tc>
          <w:tcPr>
            <w:tcW w:w="1617" w:type="dxa"/>
            <w:shd w:val="clear" w:color="auto" w:fill="D9D9D9"/>
            <w:tcMar>
              <w:left w:w="57" w:type="dxa"/>
              <w:right w:w="57" w:type="dxa"/>
            </w:tcMar>
          </w:tcPr>
          <w:p w14:paraId="4DEBC388" w14:textId="77777777" w:rsidR="00717338" w:rsidRPr="00FF3F0C" w:rsidRDefault="00717338" w:rsidP="00105BCC">
            <w:pPr>
              <w:pStyle w:val="TAH"/>
            </w:pPr>
            <w:r w:rsidRPr="00FF3F0C">
              <w:t xml:space="preserve">Type </w:t>
            </w:r>
          </w:p>
        </w:tc>
        <w:tc>
          <w:tcPr>
            <w:tcW w:w="1134" w:type="dxa"/>
            <w:shd w:val="clear" w:color="auto" w:fill="D9D9D9"/>
            <w:tcMar>
              <w:left w:w="57" w:type="dxa"/>
              <w:right w:w="57" w:type="dxa"/>
            </w:tcMar>
          </w:tcPr>
          <w:p w14:paraId="68B92413" w14:textId="77777777" w:rsidR="00717338" w:rsidRPr="000C5FE3" w:rsidRDefault="00717338" w:rsidP="00105BCC">
            <w:pPr>
              <w:pStyle w:val="TAH"/>
            </w:pPr>
            <w:r>
              <w:t>TS/TR number</w:t>
            </w:r>
          </w:p>
        </w:tc>
        <w:tc>
          <w:tcPr>
            <w:tcW w:w="2409" w:type="dxa"/>
            <w:shd w:val="clear" w:color="auto" w:fill="D9D9D9"/>
            <w:tcMar>
              <w:left w:w="57" w:type="dxa"/>
              <w:right w:w="57" w:type="dxa"/>
            </w:tcMar>
          </w:tcPr>
          <w:p w14:paraId="21A9EDC8" w14:textId="77777777" w:rsidR="00717338" w:rsidRPr="00E10367" w:rsidRDefault="00717338" w:rsidP="00105BCC">
            <w:pPr>
              <w:pStyle w:val="TAH"/>
            </w:pPr>
            <w:r>
              <w:t>Title</w:t>
            </w:r>
          </w:p>
        </w:tc>
        <w:tc>
          <w:tcPr>
            <w:tcW w:w="993" w:type="dxa"/>
            <w:shd w:val="clear" w:color="auto" w:fill="D9D9D9"/>
            <w:tcMar>
              <w:left w:w="57" w:type="dxa"/>
              <w:right w:w="57" w:type="dxa"/>
            </w:tcMar>
          </w:tcPr>
          <w:p w14:paraId="0F13D552" w14:textId="77777777" w:rsidR="00717338" w:rsidRPr="00E10367" w:rsidRDefault="00717338" w:rsidP="00105BCC">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717338" w:rsidRPr="00E10367" w:rsidRDefault="00717338" w:rsidP="00105BCC">
            <w:pPr>
              <w:pStyle w:val="TAH"/>
            </w:pPr>
            <w:r w:rsidRPr="00E10367">
              <w:t>For approval at TSG#</w:t>
            </w:r>
          </w:p>
        </w:tc>
        <w:tc>
          <w:tcPr>
            <w:tcW w:w="2186" w:type="dxa"/>
            <w:shd w:val="clear" w:color="auto" w:fill="D9D9D9"/>
            <w:tcMar>
              <w:left w:w="57" w:type="dxa"/>
              <w:right w:w="57" w:type="dxa"/>
            </w:tcMar>
          </w:tcPr>
          <w:p w14:paraId="0EABC6F5" w14:textId="77777777" w:rsidR="00717338" w:rsidRPr="00E10367" w:rsidRDefault="00717338" w:rsidP="00105BCC">
            <w:pPr>
              <w:pStyle w:val="TAH"/>
            </w:pPr>
            <w:r w:rsidRPr="00E10367">
              <w:t>R</w:t>
            </w:r>
            <w:r>
              <w:t>apporteur</w:t>
            </w:r>
          </w:p>
        </w:tc>
        <w:tc>
          <w:tcPr>
            <w:tcW w:w="1214" w:type="dxa"/>
            <w:shd w:val="clear" w:color="auto" w:fill="D9D9D9"/>
          </w:tcPr>
          <w:p w14:paraId="206326EA" w14:textId="04A1F435" w:rsidR="00717338" w:rsidRPr="00E10367" w:rsidRDefault="009022ED" w:rsidP="00105BCC">
            <w:pPr>
              <w:pStyle w:val="TAH"/>
            </w:pPr>
            <w:r>
              <w:t>Remarks</w:t>
            </w:r>
          </w:p>
        </w:tc>
      </w:tr>
      <w:tr w:rsidR="00717338" w:rsidRPr="00C37BA5" w14:paraId="5396E4CF" w14:textId="16D89316" w:rsidTr="00717338">
        <w:trPr>
          <w:cantSplit/>
          <w:jc w:val="center"/>
        </w:trPr>
        <w:tc>
          <w:tcPr>
            <w:tcW w:w="1617" w:type="dxa"/>
          </w:tcPr>
          <w:p w14:paraId="5E3F77E2" w14:textId="5E84068D" w:rsidR="00717338" w:rsidRPr="00CB5F5E" w:rsidRDefault="00717338" w:rsidP="00105BCC">
            <w:pPr>
              <w:pStyle w:val="TAL"/>
            </w:pPr>
            <w:r>
              <w:t>Ex</w:t>
            </w:r>
            <w:r w:rsidRPr="00CB5F5E">
              <w:t>ternal TR</w:t>
            </w:r>
          </w:p>
        </w:tc>
        <w:tc>
          <w:tcPr>
            <w:tcW w:w="1134" w:type="dxa"/>
          </w:tcPr>
          <w:p w14:paraId="43E70D9D" w14:textId="038132DC" w:rsidR="00717338" w:rsidRPr="00CB5F5E" w:rsidRDefault="00717338" w:rsidP="00105BCC">
            <w:pPr>
              <w:pStyle w:val="TAL"/>
            </w:pPr>
            <w:r w:rsidRPr="00CB5F5E">
              <w:t>23.xyz</w:t>
            </w:r>
          </w:p>
        </w:tc>
        <w:tc>
          <w:tcPr>
            <w:tcW w:w="2409" w:type="dxa"/>
          </w:tcPr>
          <w:p w14:paraId="12022B30" w14:textId="68C76D22" w:rsidR="00717338" w:rsidRPr="00CB5F5E" w:rsidRDefault="00717338" w:rsidP="00105BCC">
            <w:pPr>
              <w:pStyle w:val="TAL"/>
            </w:pPr>
            <w:r w:rsidRPr="00CB5F5E">
              <w:t xml:space="preserve">Study on </w:t>
            </w:r>
            <w:r w:rsidR="005413A7">
              <w:t>i</w:t>
            </w:r>
            <w:r w:rsidRPr="00CB5F5E">
              <w:t>nterworking of non-3GPP multicast</w:t>
            </w:r>
            <w:r>
              <w:t xml:space="preserve"> and </w:t>
            </w:r>
            <w:r w:rsidRPr="00CB5F5E">
              <w:t xml:space="preserve">broadcast </w:t>
            </w:r>
            <w:r>
              <w:t xml:space="preserve">networks </w:t>
            </w:r>
            <w:r w:rsidRPr="00CB5F5E">
              <w:t xml:space="preserve">with </w:t>
            </w:r>
            <w:r>
              <w:t xml:space="preserve">the 3GPP </w:t>
            </w:r>
            <w:r w:rsidRPr="00CB5F5E">
              <w:t>5GS</w:t>
            </w:r>
          </w:p>
        </w:tc>
        <w:tc>
          <w:tcPr>
            <w:tcW w:w="993" w:type="dxa"/>
          </w:tcPr>
          <w:p w14:paraId="783F7A2B" w14:textId="595E20C8" w:rsidR="00717338" w:rsidRPr="00CB5F5E" w:rsidRDefault="00717338" w:rsidP="00105BCC">
            <w:pPr>
              <w:pStyle w:val="TAL"/>
            </w:pPr>
            <w:r w:rsidRPr="00CB5F5E">
              <w:t>TBD</w:t>
            </w:r>
          </w:p>
        </w:tc>
        <w:tc>
          <w:tcPr>
            <w:tcW w:w="1074" w:type="dxa"/>
          </w:tcPr>
          <w:p w14:paraId="363ECA7E" w14:textId="304EA2F0" w:rsidR="00717338" w:rsidRPr="00CB5F5E" w:rsidRDefault="00717338" w:rsidP="00105BCC">
            <w:pPr>
              <w:pStyle w:val="TAL"/>
            </w:pPr>
            <w:r w:rsidRPr="00CB5F5E">
              <w:t>TBD</w:t>
            </w:r>
          </w:p>
        </w:tc>
        <w:tc>
          <w:tcPr>
            <w:tcW w:w="2186" w:type="dxa"/>
          </w:tcPr>
          <w:p w14:paraId="2B7D9DE7" w14:textId="0D5E6593" w:rsidR="009022ED" w:rsidRDefault="009022ED" w:rsidP="00105BCC">
            <w:pPr>
              <w:rPr>
                <w:lang w:val="sv-SE"/>
              </w:rPr>
            </w:pPr>
          </w:p>
          <w:p w14:paraId="46A96460" w14:textId="77777777" w:rsidR="009022ED" w:rsidRPr="00C1175C" w:rsidRDefault="009022ED" w:rsidP="00105BCC">
            <w:pPr>
              <w:rPr>
                <w:lang w:val="sv-SE"/>
              </w:rPr>
            </w:pPr>
            <w:r w:rsidRPr="00C1175C">
              <w:rPr>
                <w:lang w:val="sv-SE"/>
              </w:rPr>
              <w:t>Saha, Anindya, Saankhya Labs, anindya@saankhyalabs.com</w:t>
            </w:r>
          </w:p>
          <w:p w14:paraId="6B7CA398" w14:textId="77777777" w:rsidR="009022ED" w:rsidRPr="00C1175C" w:rsidRDefault="009022ED" w:rsidP="00105BCC">
            <w:pPr>
              <w:rPr>
                <w:lang w:val="sv-SE"/>
              </w:rPr>
            </w:pPr>
            <w:r w:rsidRPr="00C1175C">
              <w:rPr>
                <w:lang w:val="sv-SE"/>
              </w:rPr>
              <w:t xml:space="preserve">Jha, Pranav, IIT Bombay, pranavjha@ee.iitb.ac.in </w:t>
            </w:r>
          </w:p>
          <w:p w14:paraId="21EB1BD1" w14:textId="71A3BBE2" w:rsidR="00717338" w:rsidRPr="00C1175C" w:rsidRDefault="00717338" w:rsidP="00105BCC">
            <w:pPr>
              <w:rPr>
                <w:lang w:val="sv-SE"/>
              </w:rPr>
            </w:pPr>
          </w:p>
        </w:tc>
        <w:tc>
          <w:tcPr>
            <w:tcW w:w="1214" w:type="dxa"/>
          </w:tcPr>
          <w:p w14:paraId="7FAE5469" w14:textId="77777777" w:rsidR="00327A13" w:rsidRPr="00964FE0" w:rsidRDefault="00327A13" w:rsidP="00105BCC">
            <w:pPr>
              <w:rPr>
                <w:lang w:val="en-IN"/>
              </w:rPr>
            </w:pPr>
            <w:r w:rsidRPr="00964FE0">
              <w:rPr>
                <w:lang w:val="en-IN"/>
              </w:rPr>
              <w:t xml:space="preserve">Tasks for the </w:t>
            </w:r>
            <w:r w:rsidR="009022ED" w:rsidRPr="00964FE0">
              <w:rPr>
                <w:lang w:val="en-IN"/>
              </w:rPr>
              <w:t xml:space="preserve">Secondary Rapporteur is </w:t>
            </w:r>
            <w:r w:rsidRPr="00964FE0">
              <w:rPr>
                <w:lang w:val="en-IN"/>
              </w:rPr>
              <w:t>TBD</w:t>
            </w:r>
          </w:p>
          <w:p w14:paraId="0D8F6FB0" w14:textId="77777777" w:rsidR="00717338" w:rsidRPr="00717338" w:rsidRDefault="00717338" w:rsidP="00105BCC">
            <w:pPr>
              <w:rPr>
                <w:lang w:val="en-IN"/>
              </w:rPr>
            </w:pPr>
          </w:p>
        </w:tc>
      </w:tr>
    </w:tbl>
    <w:p w14:paraId="3D972A4A" w14:textId="563E8EAF" w:rsidR="006C2E80" w:rsidRPr="00717338" w:rsidRDefault="006C2E80" w:rsidP="00105BCC">
      <w:pPr>
        <w:pStyle w:val="FP"/>
        <w:rPr>
          <w:lang w:val="en-IN"/>
        </w:rPr>
      </w:pPr>
    </w:p>
    <w:p w14:paraId="38F4B0D5" w14:textId="1E30AC61" w:rsidR="00CB5F5E" w:rsidRPr="00717338" w:rsidRDefault="00CB5F5E" w:rsidP="00105BCC">
      <w:pPr>
        <w:pStyle w:val="FP"/>
        <w:rPr>
          <w:lang w:val="en-IN"/>
        </w:rPr>
      </w:pPr>
    </w:p>
    <w:p w14:paraId="5B510A00" w14:textId="77777777" w:rsidR="00102222" w:rsidRPr="00717338" w:rsidRDefault="00102222" w:rsidP="00105BCC">
      <w:pPr>
        <w:rPr>
          <w:lang w:val="en-IN"/>
        </w:rPr>
      </w:pPr>
    </w:p>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105BCC">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105BCC">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105BCC">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105BCC">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105BCC">
            <w:pPr>
              <w:pStyle w:val="TAH"/>
            </w:pPr>
            <w:r>
              <w:t>Remarks</w:t>
            </w:r>
          </w:p>
        </w:tc>
      </w:tr>
      <w:tr w:rsidR="006C2E80" w:rsidRPr="006C2E80" w14:paraId="7A3F27C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138FBB58" w:rsidR="006C2E80" w:rsidRPr="006C2E80" w:rsidRDefault="003E3FD4" w:rsidP="00105BCC">
            <w:pPr>
              <w:pStyle w:val="TAL"/>
            </w:pPr>
            <w:r>
              <w:t>NA</w:t>
            </w:r>
          </w:p>
        </w:tc>
        <w:tc>
          <w:tcPr>
            <w:tcW w:w="4344" w:type="dxa"/>
            <w:tcBorders>
              <w:top w:val="single" w:sz="4" w:space="0" w:color="auto"/>
              <w:left w:val="single" w:sz="4" w:space="0" w:color="auto"/>
              <w:bottom w:val="single" w:sz="4" w:space="0" w:color="auto"/>
              <w:right w:val="single" w:sz="4" w:space="0" w:color="auto"/>
            </w:tcBorders>
          </w:tcPr>
          <w:p w14:paraId="714F8B34" w14:textId="77777777" w:rsidR="006C2E80" w:rsidRPr="006C2E80" w:rsidRDefault="006C2E80" w:rsidP="00105BCC">
            <w:pPr>
              <w:pStyle w:val="TAL"/>
            </w:pPr>
          </w:p>
        </w:tc>
        <w:tc>
          <w:tcPr>
            <w:tcW w:w="1417" w:type="dxa"/>
            <w:tcBorders>
              <w:top w:val="single" w:sz="4" w:space="0" w:color="auto"/>
              <w:left w:val="single" w:sz="4" w:space="0" w:color="auto"/>
              <w:bottom w:val="single" w:sz="4" w:space="0" w:color="auto"/>
              <w:right w:val="single" w:sz="4" w:space="0" w:color="auto"/>
            </w:tcBorders>
          </w:tcPr>
          <w:p w14:paraId="139C356A" w14:textId="77777777" w:rsidR="006C2E80" w:rsidRPr="006C2E80" w:rsidRDefault="006C2E80" w:rsidP="00105BCC">
            <w:pPr>
              <w:pStyle w:val="TAL"/>
            </w:pPr>
          </w:p>
        </w:tc>
        <w:tc>
          <w:tcPr>
            <w:tcW w:w="2101" w:type="dxa"/>
            <w:tcBorders>
              <w:top w:val="single" w:sz="4" w:space="0" w:color="auto"/>
              <w:left w:val="single" w:sz="4" w:space="0" w:color="auto"/>
              <w:bottom w:val="single" w:sz="4" w:space="0" w:color="auto"/>
              <w:right w:val="single" w:sz="4" w:space="0" w:color="auto"/>
            </w:tcBorders>
          </w:tcPr>
          <w:p w14:paraId="6AB9F028" w14:textId="77777777" w:rsidR="006C2E80" w:rsidRPr="006C2E80" w:rsidRDefault="006C2E80" w:rsidP="00105BCC">
            <w:pPr>
              <w:pStyle w:val="TAL"/>
            </w:pPr>
          </w:p>
        </w:tc>
      </w:tr>
    </w:tbl>
    <w:p w14:paraId="701E09C7" w14:textId="77777777" w:rsidR="00C4305E" w:rsidRDefault="00C4305E" w:rsidP="00105BCC"/>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048B6A3E" w14:textId="77777777" w:rsidR="009022ED" w:rsidRPr="00C1175C" w:rsidRDefault="009022ED" w:rsidP="00105BCC">
      <w:pPr>
        <w:rPr>
          <w:lang w:val="sv-SE"/>
        </w:rPr>
      </w:pPr>
      <w:r w:rsidRPr="00C1175C">
        <w:rPr>
          <w:lang w:val="sv-SE"/>
        </w:rPr>
        <w:t>Saha, Anindya, Saankhya Labs, anindya@saankhyalabs.com</w:t>
      </w:r>
    </w:p>
    <w:p w14:paraId="73778A30" w14:textId="29E45618" w:rsidR="009022ED" w:rsidRDefault="009022ED" w:rsidP="00105BCC">
      <w:pPr>
        <w:rPr>
          <w:lang w:val="en-IN"/>
        </w:rPr>
      </w:pPr>
      <w:r w:rsidRPr="00C1175C">
        <w:rPr>
          <w:lang w:val="en-IN"/>
        </w:rPr>
        <w:t xml:space="preserve">Jha, Pranav, IIT Bombay, </w:t>
      </w:r>
      <w:r w:rsidR="00CE5414" w:rsidRPr="00704174">
        <w:rPr>
          <w:lang w:val="en-IN"/>
        </w:rPr>
        <w:t>pranavjha@ee.iitb.ac.in</w:t>
      </w:r>
      <w:r w:rsidR="00CE5414">
        <w:rPr>
          <w:lang w:val="en-IN"/>
        </w:rPr>
        <w:t>:</w:t>
      </w:r>
      <w:r>
        <w:rPr>
          <w:lang w:val="en-IN"/>
        </w:rPr>
        <w:t xml:space="preserve"> </w:t>
      </w:r>
      <w:r w:rsidR="00810321" w:rsidRPr="00964FE0">
        <w:rPr>
          <w:lang w:val="en-IN"/>
        </w:rPr>
        <w:t xml:space="preserve">Tasks for the secondary Rapporteur is &lt;TBD&gt; </w:t>
      </w:r>
    </w:p>
    <w:p w14:paraId="44CF2810" w14:textId="77777777" w:rsidR="009022ED" w:rsidRPr="00C1175C" w:rsidRDefault="009022ED" w:rsidP="00105BCC">
      <w:pPr>
        <w:rPr>
          <w:lang w:val="en-IN"/>
        </w:rPr>
      </w:pPr>
    </w:p>
    <w:p w14:paraId="4B2B339C" w14:textId="77777777" w:rsidR="008A76FD" w:rsidRDefault="00174617" w:rsidP="006C2E80">
      <w:pPr>
        <w:pStyle w:val="Heading1"/>
      </w:pPr>
      <w:r>
        <w:lastRenderedPageBreak/>
        <w:t>7</w:t>
      </w:r>
      <w:r w:rsidR="009870A7">
        <w:tab/>
      </w:r>
      <w:r w:rsidR="008A76FD">
        <w:t>Work item leadership</w:t>
      </w:r>
    </w:p>
    <w:p w14:paraId="5BA7F984" w14:textId="716498EA" w:rsidR="00557B2E" w:rsidRPr="00557B2E" w:rsidRDefault="00CB5F5E" w:rsidP="00105BCC">
      <w:r>
        <w:t>SA2</w:t>
      </w:r>
    </w:p>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4E873981" w14:textId="77777777" w:rsidR="00CB5F5E" w:rsidRDefault="00CB5F5E" w:rsidP="00105BCC">
      <w:pPr>
        <w:pStyle w:val="Guidance"/>
      </w:pPr>
    </w:p>
    <w:p w14:paraId="187853A6" w14:textId="3B4B3042" w:rsidR="00CB5F5E" w:rsidRPr="00CB5F5E" w:rsidRDefault="00CB5F5E" w:rsidP="00105BCC">
      <w:pPr>
        <w:pStyle w:val="Guidance"/>
      </w:pPr>
      <w:r w:rsidRPr="00CB5F5E">
        <w:t>None Identified Yet</w:t>
      </w:r>
    </w:p>
    <w:p w14:paraId="4CDD53C1" w14:textId="77777777" w:rsidR="006C2E80" w:rsidRPr="00557B2E" w:rsidRDefault="006C2E80" w:rsidP="00105BCC"/>
    <w:p w14:paraId="0BC7F21F" w14:textId="77777777" w:rsidR="008A76FD" w:rsidRDefault="00872B3B" w:rsidP="006C2E80">
      <w:pPr>
        <w:pStyle w:val="Heading1"/>
      </w:pPr>
      <w:r>
        <w:t>9</w:t>
      </w:r>
      <w:r w:rsidR="009870A7">
        <w:tab/>
      </w:r>
      <w:r w:rsidR="008A76FD">
        <w:t xml:space="preserve">Supporting </w:t>
      </w:r>
      <w:r w:rsidR="00C57C50">
        <w:t>Individual Members</w:t>
      </w:r>
    </w:p>
    <w:p w14:paraId="10A04A29" w14:textId="00001679" w:rsidR="0033027D" w:rsidRPr="006C2E80" w:rsidRDefault="0033027D" w:rsidP="00105BCC">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105BCC">
            <w:pPr>
              <w:pStyle w:val="TAH"/>
            </w:pPr>
            <w:r>
              <w:t>Supporting IM name</w:t>
            </w:r>
          </w:p>
        </w:tc>
      </w:tr>
      <w:tr w:rsidR="00557B2E" w14:paraId="2C581F88" w14:textId="77777777" w:rsidTr="006C2E80">
        <w:trPr>
          <w:cantSplit/>
          <w:jc w:val="center"/>
        </w:trPr>
        <w:tc>
          <w:tcPr>
            <w:tcW w:w="5029" w:type="dxa"/>
            <w:shd w:val="clear" w:color="auto" w:fill="auto"/>
          </w:tcPr>
          <w:p w14:paraId="01BC355F" w14:textId="6AEF49EB" w:rsidR="00557B2E" w:rsidRPr="00CB5F5E" w:rsidRDefault="00CB5F5E" w:rsidP="00105BCC">
            <w:pPr>
              <w:pStyle w:val="TAL"/>
            </w:pPr>
            <w:r w:rsidRPr="00CB5F5E">
              <w:rPr>
                <w:rFonts w:eastAsia="Batang"/>
                <w:lang w:val="en-US" w:eastAsia="zh-CN"/>
              </w:rPr>
              <w:t>Saankhya Labs</w:t>
            </w:r>
          </w:p>
        </w:tc>
      </w:tr>
      <w:tr w:rsidR="0048267C" w14:paraId="62EA82FF" w14:textId="77777777" w:rsidTr="006C2E80">
        <w:trPr>
          <w:cantSplit/>
          <w:jc w:val="center"/>
        </w:trPr>
        <w:tc>
          <w:tcPr>
            <w:tcW w:w="5029" w:type="dxa"/>
            <w:shd w:val="clear" w:color="auto" w:fill="auto"/>
          </w:tcPr>
          <w:p w14:paraId="4BBE69B8" w14:textId="7C792255" w:rsidR="0048267C" w:rsidRPr="00CB5F5E" w:rsidRDefault="00CB5F5E" w:rsidP="00105BCC">
            <w:pPr>
              <w:pStyle w:val="TAL"/>
            </w:pPr>
            <w:r w:rsidRPr="00CB5F5E">
              <w:rPr>
                <w:rFonts w:eastAsia="Batang"/>
                <w:lang w:val="en-US" w:eastAsia="zh-CN"/>
              </w:rPr>
              <w:t>Ligado Networks</w:t>
            </w:r>
          </w:p>
        </w:tc>
      </w:tr>
      <w:tr w:rsidR="0048267C" w14:paraId="5C370FB4" w14:textId="77777777" w:rsidTr="006C2E80">
        <w:trPr>
          <w:cantSplit/>
          <w:jc w:val="center"/>
        </w:trPr>
        <w:tc>
          <w:tcPr>
            <w:tcW w:w="5029" w:type="dxa"/>
            <w:shd w:val="clear" w:color="auto" w:fill="auto"/>
          </w:tcPr>
          <w:p w14:paraId="59B05198" w14:textId="3F0FDB83" w:rsidR="0048267C" w:rsidRPr="00CB5F5E" w:rsidRDefault="00CB5F5E" w:rsidP="00105BCC">
            <w:pPr>
              <w:pStyle w:val="TAL"/>
            </w:pPr>
            <w:r w:rsidRPr="00CB5F5E">
              <w:rPr>
                <w:rFonts w:eastAsia="Batang"/>
                <w:lang w:val="en-US" w:eastAsia="zh-CN"/>
              </w:rPr>
              <w:t>O</w:t>
            </w:r>
            <w:r w:rsidR="00D921CD">
              <w:rPr>
                <w:rFonts w:eastAsia="Batang"/>
                <w:lang w:val="en-US" w:eastAsia="zh-CN"/>
              </w:rPr>
              <w:t>NE</w:t>
            </w:r>
            <w:r w:rsidRPr="00CB5F5E">
              <w:rPr>
                <w:rFonts w:eastAsia="Batang"/>
                <w:lang w:val="en-US" w:eastAsia="zh-CN"/>
              </w:rPr>
              <w:t xml:space="preserve"> Media</w:t>
            </w:r>
            <w:r w:rsidR="002034AA">
              <w:rPr>
                <w:rFonts w:eastAsia="Batang"/>
                <w:lang w:val="en-US" w:eastAsia="zh-CN"/>
              </w:rPr>
              <w:t xml:space="preserve"> 3.0</w:t>
            </w:r>
          </w:p>
        </w:tc>
      </w:tr>
      <w:tr w:rsidR="0048267C" w14:paraId="24ADC33F" w14:textId="77777777" w:rsidTr="006C2E80">
        <w:trPr>
          <w:cantSplit/>
          <w:jc w:val="center"/>
        </w:trPr>
        <w:tc>
          <w:tcPr>
            <w:tcW w:w="5029" w:type="dxa"/>
            <w:shd w:val="clear" w:color="auto" w:fill="auto"/>
          </w:tcPr>
          <w:p w14:paraId="47626447" w14:textId="68B9C8EC" w:rsidR="0048267C" w:rsidRPr="00CB5F5E" w:rsidRDefault="00CB5F5E" w:rsidP="00105BCC">
            <w:pPr>
              <w:pStyle w:val="TAL"/>
            </w:pPr>
            <w:r w:rsidRPr="00CB5F5E">
              <w:rPr>
                <w:rFonts w:eastAsia="Batang"/>
                <w:lang w:val="en-US" w:eastAsia="zh-CN"/>
              </w:rPr>
              <w:t>Fraunhofer IIS</w:t>
            </w:r>
          </w:p>
        </w:tc>
      </w:tr>
      <w:tr w:rsidR="00025316" w14:paraId="53215410" w14:textId="77777777" w:rsidTr="006C2E80">
        <w:trPr>
          <w:cantSplit/>
          <w:jc w:val="center"/>
        </w:trPr>
        <w:tc>
          <w:tcPr>
            <w:tcW w:w="5029" w:type="dxa"/>
            <w:shd w:val="clear" w:color="auto" w:fill="auto"/>
          </w:tcPr>
          <w:p w14:paraId="39281E5B" w14:textId="32B4F7D9" w:rsidR="00025316" w:rsidRPr="00CB5F5E" w:rsidRDefault="00CB5F5E" w:rsidP="00105BCC">
            <w:pPr>
              <w:pStyle w:val="TAL"/>
            </w:pPr>
            <w:r w:rsidRPr="00CB5F5E">
              <w:rPr>
                <w:rFonts w:eastAsia="Batang"/>
                <w:lang w:val="en-US" w:eastAsia="zh-CN"/>
              </w:rPr>
              <w:t>CEWiT</w:t>
            </w:r>
          </w:p>
        </w:tc>
      </w:tr>
      <w:tr w:rsidR="00025316" w14:paraId="3E331B1C" w14:textId="77777777" w:rsidTr="006C2E80">
        <w:trPr>
          <w:cantSplit/>
          <w:jc w:val="center"/>
        </w:trPr>
        <w:tc>
          <w:tcPr>
            <w:tcW w:w="5029" w:type="dxa"/>
            <w:shd w:val="clear" w:color="auto" w:fill="auto"/>
          </w:tcPr>
          <w:p w14:paraId="40A2BCD5" w14:textId="0210C39A" w:rsidR="00025316" w:rsidRPr="00CB5F5E" w:rsidRDefault="00CB5F5E" w:rsidP="00105BCC">
            <w:pPr>
              <w:pStyle w:val="TAL"/>
            </w:pPr>
            <w:r w:rsidRPr="00CB5F5E">
              <w:rPr>
                <w:rFonts w:eastAsia="Batang"/>
                <w:lang w:val="en-US" w:eastAsia="zh-CN"/>
              </w:rPr>
              <w:t>Tejas Networks</w:t>
            </w:r>
          </w:p>
        </w:tc>
      </w:tr>
      <w:tr w:rsidR="00CB5F5E" w14:paraId="7F9A67C2" w14:textId="77777777" w:rsidTr="006C2E80">
        <w:trPr>
          <w:cantSplit/>
          <w:jc w:val="center"/>
        </w:trPr>
        <w:tc>
          <w:tcPr>
            <w:tcW w:w="5029" w:type="dxa"/>
            <w:shd w:val="clear" w:color="auto" w:fill="auto"/>
          </w:tcPr>
          <w:p w14:paraId="49FCBAE3" w14:textId="1986A7B9" w:rsidR="00CB5F5E" w:rsidRPr="00CB5F5E" w:rsidRDefault="00CB5F5E" w:rsidP="00105BCC">
            <w:pPr>
              <w:pStyle w:val="TAL"/>
              <w:rPr>
                <w:rFonts w:eastAsia="Batang"/>
                <w:lang w:val="en-US" w:eastAsia="zh-CN"/>
              </w:rPr>
            </w:pPr>
            <w:r w:rsidRPr="00CB5F5E">
              <w:rPr>
                <w:rFonts w:eastAsia="Batang"/>
                <w:lang w:val="en-US" w:eastAsia="zh-CN"/>
              </w:rPr>
              <w:t>IIT Bombay</w:t>
            </w:r>
          </w:p>
        </w:tc>
      </w:tr>
      <w:tr w:rsidR="00CB5F5E" w14:paraId="2454CF27" w14:textId="77777777" w:rsidTr="006C2E80">
        <w:trPr>
          <w:cantSplit/>
          <w:jc w:val="center"/>
        </w:trPr>
        <w:tc>
          <w:tcPr>
            <w:tcW w:w="5029" w:type="dxa"/>
            <w:shd w:val="clear" w:color="auto" w:fill="auto"/>
          </w:tcPr>
          <w:p w14:paraId="418EF4DE" w14:textId="4E341F6E" w:rsidR="00CB5F5E" w:rsidRPr="00CB5F5E" w:rsidRDefault="00CB5F5E" w:rsidP="00105BCC">
            <w:pPr>
              <w:pStyle w:val="TAL"/>
              <w:rPr>
                <w:rFonts w:eastAsia="Batang"/>
                <w:lang w:val="en-US" w:eastAsia="zh-CN"/>
              </w:rPr>
            </w:pPr>
            <w:r w:rsidRPr="00CB5F5E">
              <w:rPr>
                <w:rFonts w:eastAsia="Batang"/>
                <w:lang w:val="en-US" w:eastAsia="zh-CN"/>
              </w:rPr>
              <w:t>IIT Kanpur</w:t>
            </w:r>
          </w:p>
        </w:tc>
      </w:tr>
      <w:tr w:rsidR="00CB5F5E" w14:paraId="1A2EA250" w14:textId="77777777" w:rsidTr="006C2E80">
        <w:trPr>
          <w:cantSplit/>
          <w:jc w:val="center"/>
        </w:trPr>
        <w:tc>
          <w:tcPr>
            <w:tcW w:w="5029" w:type="dxa"/>
            <w:shd w:val="clear" w:color="auto" w:fill="auto"/>
          </w:tcPr>
          <w:p w14:paraId="48B6718A" w14:textId="0EDAED4E" w:rsidR="00CB5F5E" w:rsidRPr="00CB5F5E" w:rsidRDefault="00CB5F5E" w:rsidP="00105BCC">
            <w:pPr>
              <w:pStyle w:val="TAL"/>
              <w:rPr>
                <w:rFonts w:eastAsia="Batang"/>
                <w:lang w:val="en-US" w:eastAsia="zh-CN"/>
              </w:rPr>
            </w:pPr>
            <w:r w:rsidRPr="00CB5F5E">
              <w:rPr>
                <w:rFonts w:eastAsia="Batang"/>
                <w:lang w:val="en-US" w:eastAsia="zh-CN"/>
              </w:rPr>
              <w:t>IIT Madras</w:t>
            </w:r>
          </w:p>
        </w:tc>
      </w:tr>
      <w:tr w:rsidR="00CB5F5E" w14:paraId="7DC3708D" w14:textId="77777777" w:rsidTr="006C2E80">
        <w:trPr>
          <w:cantSplit/>
          <w:jc w:val="center"/>
        </w:trPr>
        <w:tc>
          <w:tcPr>
            <w:tcW w:w="5029" w:type="dxa"/>
            <w:shd w:val="clear" w:color="auto" w:fill="auto"/>
          </w:tcPr>
          <w:p w14:paraId="781FF9EA" w14:textId="22394A47" w:rsidR="00CB5F5E" w:rsidRPr="00CB5F5E" w:rsidRDefault="00CB5F5E" w:rsidP="00105BCC">
            <w:pPr>
              <w:pStyle w:val="TAL"/>
              <w:rPr>
                <w:rFonts w:eastAsia="Batang"/>
                <w:lang w:val="en-US" w:eastAsia="zh-CN"/>
              </w:rPr>
            </w:pPr>
            <w:r w:rsidRPr="00CB5F5E">
              <w:rPr>
                <w:rFonts w:eastAsia="Batang"/>
                <w:lang w:val="en-US" w:eastAsia="zh-CN"/>
              </w:rPr>
              <w:t>IIT Hyderabad</w:t>
            </w:r>
          </w:p>
        </w:tc>
      </w:tr>
      <w:tr w:rsidR="00CB5F5E" w14:paraId="205A2CF5" w14:textId="77777777" w:rsidTr="006C2E80">
        <w:trPr>
          <w:cantSplit/>
          <w:jc w:val="center"/>
        </w:trPr>
        <w:tc>
          <w:tcPr>
            <w:tcW w:w="5029" w:type="dxa"/>
            <w:shd w:val="clear" w:color="auto" w:fill="auto"/>
          </w:tcPr>
          <w:p w14:paraId="12CEBDF5" w14:textId="1B261358" w:rsidR="00CB5F5E" w:rsidRPr="00CB5F5E" w:rsidRDefault="00CB5F5E" w:rsidP="00105BCC">
            <w:pPr>
              <w:pStyle w:val="TAL"/>
              <w:rPr>
                <w:rFonts w:eastAsia="Batang"/>
                <w:lang w:val="en-US" w:eastAsia="zh-CN"/>
              </w:rPr>
            </w:pPr>
            <w:r w:rsidRPr="00CB5F5E">
              <w:rPr>
                <w:rFonts w:eastAsia="Batang"/>
                <w:lang w:val="en-US" w:eastAsia="zh-CN"/>
              </w:rPr>
              <w:t>IIT Kharagpur</w:t>
            </w:r>
          </w:p>
        </w:tc>
      </w:tr>
    </w:tbl>
    <w:p w14:paraId="2CBA0369" w14:textId="38764E8E" w:rsidR="00F41A27" w:rsidRDefault="00F41A27" w:rsidP="00105BCC"/>
    <w:p w14:paraId="2DB07B53" w14:textId="6677DB8B" w:rsidR="00CB5F5E" w:rsidRDefault="00CB5F5E" w:rsidP="00105BCC"/>
    <w:sectPr w:rsidR="00CB5F5E"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B54445" w14:textId="77777777" w:rsidR="0037438F" w:rsidRDefault="0037438F" w:rsidP="00105BCC">
      <w:r>
        <w:separator/>
      </w:r>
    </w:p>
  </w:endnote>
  <w:endnote w:type="continuationSeparator" w:id="0">
    <w:p w14:paraId="42434381" w14:textId="77777777" w:rsidR="0037438F" w:rsidRDefault="0037438F" w:rsidP="00105B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7483B8" w14:textId="77777777" w:rsidR="0037438F" w:rsidRDefault="0037438F" w:rsidP="00105BCC">
      <w:r>
        <w:separator/>
      </w:r>
    </w:p>
  </w:footnote>
  <w:footnote w:type="continuationSeparator" w:id="0">
    <w:p w14:paraId="55C38ACC" w14:textId="77777777" w:rsidR="0037438F" w:rsidRDefault="0037438F" w:rsidP="00105BC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146462A0"/>
    <w:multiLevelType w:val="multilevel"/>
    <w:tmpl w:val="D0BC74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8115282"/>
    <w:multiLevelType w:val="hybridMultilevel"/>
    <w:tmpl w:val="F786872A"/>
    <w:lvl w:ilvl="0" w:tplc="28243DD0">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2E49744E"/>
    <w:multiLevelType w:val="hybridMultilevel"/>
    <w:tmpl w:val="101C70C8"/>
    <w:lvl w:ilvl="0" w:tplc="7180B08C">
      <w:start w:val="1"/>
      <w:numFmt w:val="decimal"/>
      <w:lvlText w:val="WT_#%1."/>
      <w:lvlJc w:val="left"/>
      <w:pPr>
        <w:ind w:left="360" w:hanging="360"/>
      </w:pPr>
      <w:rPr>
        <w:rFonts w:hint="default"/>
      </w:rPr>
    </w:lvl>
    <w:lvl w:ilvl="1" w:tplc="40090019">
      <w:start w:val="1"/>
      <w:numFmt w:val="lowerLetter"/>
      <w:lvlText w:val="%2."/>
      <w:lvlJc w:val="left"/>
      <w:pPr>
        <w:ind w:left="1080" w:hanging="360"/>
      </w:pPr>
    </w:lvl>
    <w:lvl w:ilvl="2" w:tplc="21645E96">
      <w:start w:val="1"/>
      <w:numFmt w:val="lowerRoman"/>
      <w:lvlText w:val="%3."/>
      <w:lvlJc w:val="right"/>
      <w:pPr>
        <w:ind w:left="1800" w:hanging="180"/>
      </w:pPr>
      <w:rPr>
        <w:lang w:val="en-GB"/>
      </w:r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8"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9" w15:restartNumberingAfterBreak="0">
    <w:nsid w:val="444F4D04"/>
    <w:multiLevelType w:val="hybridMultilevel"/>
    <w:tmpl w:val="8EEC629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1" w15:restartNumberingAfterBreak="0">
    <w:nsid w:val="5AB17193"/>
    <w:multiLevelType w:val="multilevel"/>
    <w:tmpl w:val="5D32B16C"/>
    <w:lvl w:ilvl="0">
      <w:start w:val="1"/>
      <w:numFmt w:val="decimal"/>
      <w:lvlText w:val="%1."/>
      <w:lvlJc w:val="left"/>
      <w:pPr>
        <w:tabs>
          <w:tab w:val="num" w:pos="720"/>
        </w:tabs>
        <w:ind w:left="720" w:hanging="360"/>
      </w:pPr>
      <w:rPr>
        <w:rFonts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3"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7321293"/>
    <w:multiLevelType w:val="hybridMultilevel"/>
    <w:tmpl w:val="6BA037B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5"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0"/>
  </w:num>
  <w:num w:numId="4">
    <w:abstractNumId w:val="8"/>
  </w:num>
  <w:num w:numId="5">
    <w:abstractNumId w:val="15"/>
  </w:num>
  <w:num w:numId="6">
    <w:abstractNumId w:val="13"/>
  </w:num>
  <w:num w:numId="7">
    <w:abstractNumId w:val="5"/>
  </w:num>
  <w:num w:numId="8">
    <w:abstractNumId w:val="2"/>
  </w:num>
  <w:num w:numId="9">
    <w:abstractNumId w:val="1"/>
  </w:num>
  <w:num w:numId="10">
    <w:abstractNumId w:val="0"/>
  </w:num>
  <w:num w:numId="11">
    <w:abstractNumId w:val="9"/>
  </w:num>
  <w:num w:numId="12">
    <w:abstractNumId w:val="14"/>
  </w:num>
  <w:num w:numId="13">
    <w:abstractNumId w:val="7"/>
  </w:num>
  <w:num w:numId="14">
    <w:abstractNumId w:val="11"/>
  </w:num>
  <w:num w:numId="15">
    <w:abstractNumId w:val="4"/>
  </w:num>
  <w:num w:numId="1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zM3NTYzN7Q0MDM2NzVX0lEKTi0uzszPAykwNK4FAET8XJ0tAAAA"/>
  </w:docVars>
  <w:rsids>
    <w:rsidRoot w:val="00F4338D"/>
    <w:rsid w:val="00003B9A"/>
    <w:rsid w:val="000053A5"/>
    <w:rsid w:val="00006EF7"/>
    <w:rsid w:val="00011074"/>
    <w:rsid w:val="00011921"/>
    <w:rsid w:val="0001220A"/>
    <w:rsid w:val="000132D1"/>
    <w:rsid w:val="000137C6"/>
    <w:rsid w:val="00016E0A"/>
    <w:rsid w:val="000179D6"/>
    <w:rsid w:val="000205C5"/>
    <w:rsid w:val="00021A80"/>
    <w:rsid w:val="00025316"/>
    <w:rsid w:val="000270E7"/>
    <w:rsid w:val="00033E97"/>
    <w:rsid w:val="000341EC"/>
    <w:rsid w:val="00034821"/>
    <w:rsid w:val="00037C06"/>
    <w:rsid w:val="00040FA2"/>
    <w:rsid w:val="00044DAE"/>
    <w:rsid w:val="00047C2B"/>
    <w:rsid w:val="00050AE5"/>
    <w:rsid w:val="00052BF8"/>
    <w:rsid w:val="00057116"/>
    <w:rsid w:val="0006338A"/>
    <w:rsid w:val="00064CB2"/>
    <w:rsid w:val="00064E59"/>
    <w:rsid w:val="0006578C"/>
    <w:rsid w:val="00066954"/>
    <w:rsid w:val="00067741"/>
    <w:rsid w:val="000701CA"/>
    <w:rsid w:val="000714F0"/>
    <w:rsid w:val="00072A56"/>
    <w:rsid w:val="0007498D"/>
    <w:rsid w:val="00082CCB"/>
    <w:rsid w:val="000866C7"/>
    <w:rsid w:val="00094AFD"/>
    <w:rsid w:val="0009538E"/>
    <w:rsid w:val="00096D74"/>
    <w:rsid w:val="000A20B1"/>
    <w:rsid w:val="000A2179"/>
    <w:rsid w:val="000A2444"/>
    <w:rsid w:val="000A3125"/>
    <w:rsid w:val="000B0519"/>
    <w:rsid w:val="000B1ABD"/>
    <w:rsid w:val="000B61FD"/>
    <w:rsid w:val="000C03B4"/>
    <w:rsid w:val="000C0BF7"/>
    <w:rsid w:val="000C5FE3"/>
    <w:rsid w:val="000D122A"/>
    <w:rsid w:val="000D4E98"/>
    <w:rsid w:val="000D59CD"/>
    <w:rsid w:val="000D76DB"/>
    <w:rsid w:val="000E09AF"/>
    <w:rsid w:val="000E55AD"/>
    <w:rsid w:val="000E630D"/>
    <w:rsid w:val="001001BD"/>
    <w:rsid w:val="00101E24"/>
    <w:rsid w:val="00102222"/>
    <w:rsid w:val="00105BCC"/>
    <w:rsid w:val="00114186"/>
    <w:rsid w:val="00120541"/>
    <w:rsid w:val="00120725"/>
    <w:rsid w:val="00120C5B"/>
    <w:rsid w:val="001211F3"/>
    <w:rsid w:val="00122111"/>
    <w:rsid w:val="00127B5D"/>
    <w:rsid w:val="001301CB"/>
    <w:rsid w:val="00133B51"/>
    <w:rsid w:val="00134BE3"/>
    <w:rsid w:val="00137D10"/>
    <w:rsid w:val="00144732"/>
    <w:rsid w:val="00152B77"/>
    <w:rsid w:val="001608E2"/>
    <w:rsid w:val="001676F1"/>
    <w:rsid w:val="00171925"/>
    <w:rsid w:val="00173998"/>
    <w:rsid w:val="00174617"/>
    <w:rsid w:val="001746D7"/>
    <w:rsid w:val="00174BF0"/>
    <w:rsid w:val="001759A7"/>
    <w:rsid w:val="00181BBC"/>
    <w:rsid w:val="00182E9C"/>
    <w:rsid w:val="0018463C"/>
    <w:rsid w:val="00186385"/>
    <w:rsid w:val="00193E88"/>
    <w:rsid w:val="00195A92"/>
    <w:rsid w:val="00197C9C"/>
    <w:rsid w:val="001A4192"/>
    <w:rsid w:val="001A7910"/>
    <w:rsid w:val="001B60AF"/>
    <w:rsid w:val="001B769B"/>
    <w:rsid w:val="001C5C86"/>
    <w:rsid w:val="001C63D3"/>
    <w:rsid w:val="001C718D"/>
    <w:rsid w:val="001D56ED"/>
    <w:rsid w:val="001E14C4"/>
    <w:rsid w:val="001E2833"/>
    <w:rsid w:val="001E612F"/>
    <w:rsid w:val="001F58D7"/>
    <w:rsid w:val="001F775C"/>
    <w:rsid w:val="001F7D5F"/>
    <w:rsid w:val="001F7EB4"/>
    <w:rsid w:val="00200058"/>
    <w:rsid w:val="002000C2"/>
    <w:rsid w:val="00200FCE"/>
    <w:rsid w:val="002034AA"/>
    <w:rsid w:val="00205F25"/>
    <w:rsid w:val="00211776"/>
    <w:rsid w:val="00214E33"/>
    <w:rsid w:val="00220774"/>
    <w:rsid w:val="00221B1E"/>
    <w:rsid w:val="002257F6"/>
    <w:rsid w:val="00230620"/>
    <w:rsid w:val="0023528B"/>
    <w:rsid w:val="00240DCD"/>
    <w:rsid w:val="002419B5"/>
    <w:rsid w:val="00241ABF"/>
    <w:rsid w:val="0024786B"/>
    <w:rsid w:val="00251D80"/>
    <w:rsid w:val="00253165"/>
    <w:rsid w:val="0025327C"/>
    <w:rsid w:val="002547CA"/>
    <w:rsid w:val="00254FB5"/>
    <w:rsid w:val="0026141D"/>
    <w:rsid w:val="002623C4"/>
    <w:rsid w:val="002640E5"/>
    <w:rsid w:val="0026436F"/>
    <w:rsid w:val="00264513"/>
    <w:rsid w:val="0026606E"/>
    <w:rsid w:val="00276403"/>
    <w:rsid w:val="00277EFA"/>
    <w:rsid w:val="00283472"/>
    <w:rsid w:val="00283AB7"/>
    <w:rsid w:val="00285C4F"/>
    <w:rsid w:val="00285E91"/>
    <w:rsid w:val="00293B9A"/>
    <w:rsid w:val="002944FD"/>
    <w:rsid w:val="0029648D"/>
    <w:rsid w:val="002A33F0"/>
    <w:rsid w:val="002A56AE"/>
    <w:rsid w:val="002A68B7"/>
    <w:rsid w:val="002B71B0"/>
    <w:rsid w:val="002C1C50"/>
    <w:rsid w:val="002C25BC"/>
    <w:rsid w:val="002C77A3"/>
    <w:rsid w:val="002D1D61"/>
    <w:rsid w:val="002D2C22"/>
    <w:rsid w:val="002D509D"/>
    <w:rsid w:val="002E3E49"/>
    <w:rsid w:val="002E52C4"/>
    <w:rsid w:val="002E6A7D"/>
    <w:rsid w:val="002E7A9E"/>
    <w:rsid w:val="002F3C41"/>
    <w:rsid w:val="002F5F1E"/>
    <w:rsid w:val="002F6C5C"/>
    <w:rsid w:val="002F74C5"/>
    <w:rsid w:val="0030045C"/>
    <w:rsid w:val="00300A7F"/>
    <w:rsid w:val="00304E94"/>
    <w:rsid w:val="00305445"/>
    <w:rsid w:val="003056EA"/>
    <w:rsid w:val="003205AD"/>
    <w:rsid w:val="00321FF1"/>
    <w:rsid w:val="00327A13"/>
    <w:rsid w:val="0033027D"/>
    <w:rsid w:val="0033212A"/>
    <w:rsid w:val="00335107"/>
    <w:rsid w:val="00335FB2"/>
    <w:rsid w:val="00344158"/>
    <w:rsid w:val="003459F6"/>
    <w:rsid w:val="00347B74"/>
    <w:rsid w:val="00347E73"/>
    <w:rsid w:val="00351A74"/>
    <w:rsid w:val="003520AB"/>
    <w:rsid w:val="00355CB6"/>
    <w:rsid w:val="00366257"/>
    <w:rsid w:val="00367767"/>
    <w:rsid w:val="0037438F"/>
    <w:rsid w:val="0038516D"/>
    <w:rsid w:val="00385AE0"/>
    <w:rsid w:val="003869D7"/>
    <w:rsid w:val="00392357"/>
    <w:rsid w:val="0039320A"/>
    <w:rsid w:val="003A08AA"/>
    <w:rsid w:val="003A1EB0"/>
    <w:rsid w:val="003B0CF5"/>
    <w:rsid w:val="003C0F14"/>
    <w:rsid w:val="003C11FB"/>
    <w:rsid w:val="003C2DA6"/>
    <w:rsid w:val="003C6DA6"/>
    <w:rsid w:val="003C72E7"/>
    <w:rsid w:val="003D2781"/>
    <w:rsid w:val="003D4894"/>
    <w:rsid w:val="003D62A9"/>
    <w:rsid w:val="003D7E29"/>
    <w:rsid w:val="003E009E"/>
    <w:rsid w:val="003E398B"/>
    <w:rsid w:val="003E3FD4"/>
    <w:rsid w:val="003F04C7"/>
    <w:rsid w:val="003F2059"/>
    <w:rsid w:val="003F268E"/>
    <w:rsid w:val="003F5657"/>
    <w:rsid w:val="003F7142"/>
    <w:rsid w:val="003F7B3D"/>
    <w:rsid w:val="0040018F"/>
    <w:rsid w:val="00404ABD"/>
    <w:rsid w:val="00411698"/>
    <w:rsid w:val="00414164"/>
    <w:rsid w:val="0041789B"/>
    <w:rsid w:val="0042462B"/>
    <w:rsid w:val="004260A5"/>
    <w:rsid w:val="00432283"/>
    <w:rsid w:val="00433606"/>
    <w:rsid w:val="0043745F"/>
    <w:rsid w:val="00437F58"/>
    <w:rsid w:val="0044029F"/>
    <w:rsid w:val="004407D9"/>
    <w:rsid w:val="004408DE"/>
    <w:rsid w:val="00440BC9"/>
    <w:rsid w:val="00454609"/>
    <w:rsid w:val="00455AD3"/>
    <w:rsid w:val="00455DE4"/>
    <w:rsid w:val="004732FA"/>
    <w:rsid w:val="0047703B"/>
    <w:rsid w:val="0048267C"/>
    <w:rsid w:val="00483A06"/>
    <w:rsid w:val="004876B9"/>
    <w:rsid w:val="00491C1C"/>
    <w:rsid w:val="00492C84"/>
    <w:rsid w:val="00493A79"/>
    <w:rsid w:val="00493F90"/>
    <w:rsid w:val="00495840"/>
    <w:rsid w:val="004A2932"/>
    <w:rsid w:val="004A2C96"/>
    <w:rsid w:val="004A2CFB"/>
    <w:rsid w:val="004A40BE"/>
    <w:rsid w:val="004A6A60"/>
    <w:rsid w:val="004B00F1"/>
    <w:rsid w:val="004B1F5D"/>
    <w:rsid w:val="004B3749"/>
    <w:rsid w:val="004B6E42"/>
    <w:rsid w:val="004B76B3"/>
    <w:rsid w:val="004C03F1"/>
    <w:rsid w:val="004C1674"/>
    <w:rsid w:val="004C634D"/>
    <w:rsid w:val="004D24B9"/>
    <w:rsid w:val="004D63B8"/>
    <w:rsid w:val="004D697B"/>
    <w:rsid w:val="004E0611"/>
    <w:rsid w:val="004E0903"/>
    <w:rsid w:val="004E1242"/>
    <w:rsid w:val="004E2CE2"/>
    <w:rsid w:val="004E313F"/>
    <w:rsid w:val="004E42BE"/>
    <w:rsid w:val="004E5172"/>
    <w:rsid w:val="004E6F8A"/>
    <w:rsid w:val="004F51ED"/>
    <w:rsid w:val="004F6690"/>
    <w:rsid w:val="00502CD2"/>
    <w:rsid w:val="00502E7B"/>
    <w:rsid w:val="00504E33"/>
    <w:rsid w:val="00505A05"/>
    <w:rsid w:val="00505C1E"/>
    <w:rsid w:val="0051298A"/>
    <w:rsid w:val="00525E4F"/>
    <w:rsid w:val="005413A7"/>
    <w:rsid w:val="0054287C"/>
    <w:rsid w:val="00542E1B"/>
    <w:rsid w:val="0055216E"/>
    <w:rsid w:val="00552C2C"/>
    <w:rsid w:val="0055552C"/>
    <w:rsid w:val="005555B7"/>
    <w:rsid w:val="00555C30"/>
    <w:rsid w:val="005562A8"/>
    <w:rsid w:val="005573BB"/>
    <w:rsid w:val="00557B2E"/>
    <w:rsid w:val="00557B97"/>
    <w:rsid w:val="00557DF6"/>
    <w:rsid w:val="00561267"/>
    <w:rsid w:val="00571E3F"/>
    <w:rsid w:val="00571E50"/>
    <w:rsid w:val="00574059"/>
    <w:rsid w:val="00576133"/>
    <w:rsid w:val="00577C52"/>
    <w:rsid w:val="00577EBD"/>
    <w:rsid w:val="00582351"/>
    <w:rsid w:val="00586951"/>
    <w:rsid w:val="00590087"/>
    <w:rsid w:val="005910DE"/>
    <w:rsid w:val="00593279"/>
    <w:rsid w:val="005A032D"/>
    <w:rsid w:val="005A16EA"/>
    <w:rsid w:val="005A3D4D"/>
    <w:rsid w:val="005A4B29"/>
    <w:rsid w:val="005A7577"/>
    <w:rsid w:val="005B1619"/>
    <w:rsid w:val="005C29F7"/>
    <w:rsid w:val="005C4F58"/>
    <w:rsid w:val="005C5E8D"/>
    <w:rsid w:val="005C78F2"/>
    <w:rsid w:val="005D057C"/>
    <w:rsid w:val="005D3FEC"/>
    <w:rsid w:val="005D44BE"/>
    <w:rsid w:val="005D5BA4"/>
    <w:rsid w:val="005E088B"/>
    <w:rsid w:val="005E217B"/>
    <w:rsid w:val="005E607F"/>
    <w:rsid w:val="005E6195"/>
    <w:rsid w:val="00601D2E"/>
    <w:rsid w:val="00611550"/>
    <w:rsid w:val="00611EC4"/>
    <w:rsid w:val="00612542"/>
    <w:rsid w:val="00613358"/>
    <w:rsid w:val="006146D2"/>
    <w:rsid w:val="00617B78"/>
    <w:rsid w:val="00620B3F"/>
    <w:rsid w:val="00620FF6"/>
    <w:rsid w:val="006239E7"/>
    <w:rsid w:val="006254C4"/>
    <w:rsid w:val="00625582"/>
    <w:rsid w:val="00625AAC"/>
    <w:rsid w:val="00630C67"/>
    <w:rsid w:val="006323BE"/>
    <w:rsid w:val="00633180"/>
    <w:rsid w:val="00633443"/>
    <w:rsid w:val="006418C6"/>
    <w:rsid w:val="00641ED8"/>
    <w:rsid w:val="00644418"/>
    <w:rsid w:val="00644E12"/>
    <w:rsid w:val="006471E4"/>
    <w:rsid w:val="00654893"/>
    <w:rsid w:val="00655D13"/>
    <w:rsid w:val="006562DF"/>
    <w:rsid w:val="0065756C"/>
    <w:rsid w:val="00662741"/>
    <w:rsid w:val="006633A4"/>
    <w:rsid w:val="00666287"/>
    <w:rsid w:val="00667DD2"/>
    <w:rsid w:val="00671BBB"/>
    <w:rsid w:val="00677206"/>
    <w:rsid w:val="00682237"/>
    <w:rsid w:val="00690727"/>
    <w:rsid w:val="00691113"/>
    <w:rsid w:val="006A0EF8"/>
    <w:rsid w:val="006A45BA"/>
    <w:rsid w:val="006A4F7E"/>
    <w:rsid w:val="006B250E"/>
    <w:rsid w:val="006B4280"/>
    <w:rsid w:val="006B42A9"/>
    <w:rsid w:val="006B4B1C"/>
    <w:rsid w:val="006B6C96"/>
    <w:rsid w:val="006C2E80"/>
    <w:rsid w:val="006C4991"/>
    <w:rsid w:val="006C79E7"/>
    <w:rsid w:val="006D34D6"/>
    <w:rsid w:val="006D6AD0"/>
    <w:rsid w:val="006E0F19"/>
    <w:rsid w:val="006E1D31"/>
    <w:rsid w:val="006E1FDA"/>
    <w:rsid w:val="006E5E87"/>
    <w:rsid w:val="006F1A44"/>
    <w:rsid w:val="006F26D5"/>
    <w:rsid w:val="00704174"/>
    <w:rsid w:val="00706799"/>
    <w:rsid w:val="00706A1A"/>
    <w:rsid w:val="00707673"/>
    <w:rsid w:val="00707CD6"/>
    <w:rsid w:val="007162BE"/>
    <w:rsid w:val="00717338"/>
    <w:rsid w:val="00721122"/>
    <w:rsid w:val="00722267"/>
    <w:rsid w:val="00722B59"/>
    <w:rsid w:val="00723659"/>
    <w:rsid w:val="00726302"/>
    <w:rsid w:val="0072649E"/>
    <w:rsid w:val="00727D4F"/>
    <w:rsid w:val="00730B12"/>
    <w:rsid w:val="00740C53"/>
    <w:rsid w:val="00744FEC"/>
    <w:rsid w:val="00746F46"/>
    <w:rsid w:val="0075252A"/>
    <w:rsid w:val="00755FE4"/>
    <w:rsid w:val="00760517"/>
    <w:rsid w:val="00761547"/>
    <w:rsid w:val="00764B84"/>
    <w:rsid w:val="00765028"/>
    <w:rsid w:val="007677FA"/>
    <w:rsid w:val="00771CB8"/>
    <w:rsid w:val="00772A4A"/>
    <w:rsid w:val="00775378"/>
    <w:rsid w:val="0078034D"/>
    <w:rsid w:val="00790BCC"/>
    <w:rsid w:val="007925A7"/>
    <w:rsid w:val="00795CEE"/>
    <w:rsid w:val="00796F94"/>
    <w:rsid w:val="007974F5"/>
    <w:rsid w:val="007A1073"/>
    <w:rsid w:val="007A5AA5"/>
    <w:rsid w:val="007A6136"/>
    <w:rsid w:val="007B0F49"/>
    <w:rsid w:val="007B4AE1"/>
    <w:rsid w:val="007B7EE5"/>
    <w:rsid w:val="007C24B5"/>
    <w:rsid w:val="007C3D72"/>
    <w:rsid w:val="007C7E14"/>
    <w:rsid w:val="007D03D2"/>
    <w:rsid w:val="007D1AB2"/>
    <w:rsid w:val="007D36CF"/>
    <w:rsid w:val="007D6ED0"/>
    <w:rsid w:val="007D7677"/>
    <w:rsid w:val="007D7B3B"/>
    <w:rsid w:val="007E036E"/>
    <w:rsid w:val="007F35CF"/>
    <w:rsid w:val="007F3709"/>
    <w:rsid w:val="007F522E"/>
    <w:rsid w:val="007F6118"/>
    <w:rsid w:val="007F6A78"/>
    <w:rsid w:val="007F7421"/>
    <w:rsid w:val="007F78BC"/>
    <w:rsid w:val="00801F7F"/>
    <w:rsid w:val="0080428C"/>
    <w:rsid w:val="00810321"/>
    <w:rsid w:val="00812AB7"/>
    <w:rsid w:val="00813C1F"/>
    <w:rsid w:val="00813C2B"/>
    <w:rsid w:val="008146A2"/>
    <w:rsid w:val="00816655"/>
    <w:rsid w:val="00816800"/>
    <w:rsid w:val="00820FC0"/>
    <w:rsid w:val="008323F6"/>
    <w:rsid w:val="0083289D"/>
    <w:rsid w:val="00833379"/>
    <w:rsid w:val="00834A60"/>
    <w:rsid w:val="00837BCD"/>
    <w:rsid w:val="00850175"/>
    <w:rsid w:val="00852E2D"/>
    <w:rsid w:val="0085530D"/>
    <w:rsid w:val="00860E5F"/>
    <w:rsid w:val="00863E89"/>
    <w:rsid w:val="00872B3B"/>
    <w:rsid w:val="00881E7C"/>
    <w:rsid w:val="0088222A"/>
    <w:rsid w:val="008835FC"/>
    <w:rsid w:val="00885711"/>
    <w:rsid w:val="008901F6"/>
    <w:rsid w:val="0089537B"/>
    <w:rsid w:val="008956D7"/>
    <w:rsid w:val="00896C03"/>
    <w:rsid w:val="008A495D"/>
    <w:rsid w:val="008A6A84"/>
    <w:rsid w:val="008A76FD"/>
    <w:rsid w:val="008B114B"/>
    <w:rsid w:val="008B149D"/>
    <w:rsid w:val="008B29F4"/>
    <w:rsid w:val="008B2D09"/>
    <w:rsid w:val="008B519F"/>
    <w:rsid w:val="008C0E78"/>
    <w:rsid w:val="008C2214"/>
    <w:rsid w:val="008C2BEB"/>
    <w:rsid w:val="008C4141"/>
    <w:rsid w:val="008C45D6"/>
    <w:rsid w:val="008C537F"/>
    <w:rsid w:val="008C7151"/>
    <w:rsid w:val="008D658B"/>
    <w:rsid w:val="008E157E"/>
    <w:rsid w:val="008E4778"/>
    <w:rsid w:val="008E51D9"/>
    <w:rsid w:val="008F17B8"/>
    <w:rsid w:val="008F1C90"/>
    <w:rsid w:val="008F50C7"/>
    <w:rsid w:val="008F512C"/>
    <w:rsid w:val="009022ED"/>
    <w:rsid w:val="00906120"/>
    <w:rsid w:val="009072FF"/>
    <w:rsid w:val="00916ECD"/>
    <w:rsid w:val="009173A2"/>
    <w:rsid w:val="00920FD6"/>
    <w:rsid w:val="00922FCB"/>
    <w:rsid w:val="00935CB0"/>
    <w:rsid w:val="009379F1"/>
    <w:rsid w:val="00937C6F"/>
    <w:rsid w:val="009428A9"/>
    <w:rsid w:val="009437A2"/>
    <w:rsid w:val="00944B28"/>
    <w:rsid w:val="00962FA4"/>
    <w:rsid w:val="00964FE0"/>
    <w:rsid w:val="00965380"/>
    <w:rsid w:val="009655BB"/>
    <w:rsid w:val="00967838"/>
    <w:rsid w:val="00972CD5"/>
    <w:rsid w:val="009822EC"/>
    <w:rsid w:val="00982CD6"/>
    <w:rsid w:val="00985B73"/>
    <w:rsid w:val="009863E6"/>
    <w:rsid w:val="009870A7"/>
    <w:rsid w:val="00991D72"/>
    <w:rsid w:val="00992266"/>
    <w:rsid w:val="00994A54"/>
    <w:rsid w:val="00997EB5"/>
    <w:rsid w:val="009A0B51"/>
    <w:rsid w:val="009A3BC4"/>
    <w:rsid w:val="009A527F"/>
    <w:rsid w:val="009A6092"/>
    <w:rsid w:val="009B1936"/>
    <w:rsid w:val="009B493F"/>
    <w:rsid w:val="009C1296"/>
    <w:rsid w:val="009C2977"/>
    <w:rsid w:val="009C2DCC"/>
    <w:rsid w:val="009C7B0E"/>
    <w:rsid w:val="009D4D5B"/>
    <w:rsid w:val="009D5CEA"/>
    <w:rsid w:val="009E33C6"/>
    <w:rsid w:val="009E4909"/>
    <w:rsid w:val="009E6C21"/>
    <w:rsid w:val="009F71E5"/>
    <w:rsid w:val="009F7602"/>
    <w:rsid w:val="009F7959"/>
    <w:rsid w:val="009F7994"/>
    <w:rsid w:val="009F7DF5"/>
    <w:rsid w:val="00A01CFF"/>
    <w:rsid w:val="00A04242"/>
    <w:rsid w:val="00A05FAE"/>
    <w:rsid w:val="00A10539"/>
    <w:rsid w:val="00A15763"/>
    <w:rsid w:val="00A200FF"/>
    <w:rsid w:val="00A226C6"/>
    <w:rsid w:val="00A23AC3"/>
    <w:rsid w:val="00A26D00"/>
    <w:rsid w:val="00A27912"/>
    <w:rsid w:val="00A30B57"/>
    <w:rsid w:val="00A30E7B"/>
    <w:rsid w:val="00A338A3"/>
    <w:rsid w:val="00A339CF"/>
    <w:rsid w:val="00A35110"/>
    <w:rsid w:val="00A36378"/>
    <w:rsid w:val="00A40015"/>
    <w:rsid w:val="00A42C22"/>
    <w:rsid w:val="00A47445"/>
    <w:rsid w:val="00A47E35"/>
    <w:rsid w:val="00A51C07"/>
    <w:rsid w:val="00A56566"/>
    <w:rsid w:val="00A5658B"/>
    <w:rsid w:val="00A66264"/>
    <w:rsid w:val="00A6656B"/>
    <w:rsid w:val="00A70E1E"/>
    <w:rsid w:val="00A73257"/>
    <w:rsid w:val="00A8341A"/>
    <w:rsid w:val="00A8425D"/>
    <w:rsid w:val="00A85576"/>
    <w:rsid w:val="00A9081F"/>
    <w:rsid w:val="00A9188C"/>
    <w:rsid w:val="00A943D8"/>
    <w:rsid w:val="00A97002"/>
    <w:rsid w:val="00A97A52"/>
    <w:rsid w:val="00AA0152"/>
    <w:rsid w:val="00AA0D6A"/>
    <w:rsid w:val="00AA3A97"/>
    <w:rsid w:val="00AB1F3A"/>
    <w:rsid w:val="00AB328A"/>
    <w:rsid w:val="00AB560B"/>
    <w:rsid w:val="00AB58BF"/>
    <w:rsid w:val="00AC2C83"/>
    <w:rsid w:val="00AC6AE6"/>
    <w:rsid w:val="00AD0751"/>
    <w:rsid w:val="00AD2837"/>
    <w:rsid w:val="00AD77C4"/>
    <w:rsid w:val="00AD7D8E"/>
    <w:rsid w:val="00AE25BF"/>
    <w:rsid w:val="00AE2857"/>
    <w:rsid w:val="00AE3C35"/>
    <w:rsid w:val="00AE5007"/>
    <w:rsid w:val="00AE50F7"/>
    <w:rsid w:val="00AF047A"/>
    <w:rsid w:val="00AF0C13"/>
    <w:rsid w:val="00AF1636"/>
    <w:rsid w:val="00B00E1B"/>
    <w:rsid w:val="00B038A9"/>
    <w:rsid w:val="00B03AF5"/>
    <w:rsid w:val="00B03C01"/>
    <w:rsid w:val="00B04617"/>
    <w:rsid w:val="00B078D6"/>
    <w:rsid w:val="00B116F4"/>
    <w:rsid w:val="00B118C2"/>
    <w:rsid w:val="00B1248D"/>
    <w:rsid w:val="00B14709"/>
    <w:rsid w:val="00B15166"/>
    <w:rsid w:val="00B2663F"/>
    <w:rsid w:val="00B2743D"/>
    <w:rsid w:val="00B3015C"/>
    <w:rsid w:val="00B344D8"/>
    <w:rsid w:val="00B52471"/>
    <w:rsid w:val="00B567D1"/>
    <w:rsid w:val="00B57A18"/>
    <w:rsid w:val="00B73B4C"/>
    <w:rsid w:val="00B73F75"/>
    <w:rsid w:val="00B8483E"/>
    <w:rsid w:val="00B92333"/>
    <w:rsid w:val="00B936A7"/>
    <w:rsid w:val="00B94567"/>
    <w:rsid w:val="00B946CD"/>
    <w:rsid w:val="00B96405"/>
    <w:rsid w:val="00B96481"/>
    <w:rsid w:val="00BA3A53"/>
    <w:rsid w:val="00BA3C54"/>
    <w:rsid w:val="00BA4095"/>
    <w:rsid w:val="00BA5B43"/>
    <w:rsid w:val="00BA67F9"/>
    <w:rsid w:val="00BA6C39"/>
    <w:rsid w:val="00BB3DE0"/>
    <w:rsid w:val="00BB5EBF"/>
    <w:rsid w:val="00BB7572"/>
    <w:rsid w:val="00BB7BDF"/>
    <w:rsid w:val="00BC1DD8"/>
    <w:rsid w:val="00BC33C9"/>
    <w:rsid w:val="00BC5614"/>
    <w:rsid w:val="00BC642A"/>
    <w:rsid w:val="00BD6E1A"/>
    <w:rsid w:val="00BE7280"/>
    <w:rsid w:val="00BF4E30"/>
    <w:rsid w:val="00BF7C9D"/>
    <w:rsid w:val="00C01E8C"/>
    <w:rsid w:val="00C02DF6"/>
    <w:rsid w:val="00C03E01"/>
    <w:rsid w:val="00C07CD6"/>
    <w:rsid w:val="00C1175C"/>
    <w:rsid w:val="00C122E3"/>
    <w:rsid w:val="00C1261D"/>
    <w:rsid w:val="00C20251"/>
    <w:rsid w:val="00C23582"/>
    <w:rsid w:val="00C2724D"/>
    <w:rsid w:val="00C27CA9"/>
    <w:rsid w:val="00C317E7"/>
    <w:rsid w:val="00C322BA"/>
    <w:rsid w:val="00C331CE"/>
    <w:rsid w:val="00C33806"/>
    <w:rsid w:val="00C3799C"/>
    <w:rsid w:val="00C37BA5"/>
    <w:rsid w:val="00C40902"/>
    <w:rsid w:val="00C4305E"/>
    <w:rsid w:val="00C43D1E"/>
    <w:rsid w:val="00C44336"/>
    <w:rsid w:val="00C466B2"/>
    <w:rsid w:val="00C47CED"/>
    <w:rsid w:val="00C50F7C"/>
    <w:rsid w:val="00C51704"/>
    <w:rsid w:val="00C54E31"/>
    <w:rsid w:val="00C5591F"/>
    <w:rsid w:val="00C55A8B"/>
    <w:rsid w:val="00C57C50"/>
    <w:rsid w:val="00C62345"/>
    <w:rsid w:val="00C66822"/>
    <w:rsid w:val="00C66B61"/>
    <w:rsid w:val="00C67C24"/>
    <w:rsid w:val="00C7073C"/>
    <w:rsid w:val="00C715CA"/>
    <w:rsid w:val="00C72F9E"/>
    <w:rsid w:val="00C7412B"/>
    <w:rsid w:val="00C7495D"/>
    <w:rsid w:val="00C74E50"/>
    <w:rsid w:val="00C7772A"/>
    <w:rsid w:val="00C77CE9"/>
    <w:rsid w:val="00C97FEB"/>
    <w:rsid w:val="00CA0968"/>
    <w:rsid w:val="00CA168E"/>
    <w:rsid w:val="00CA434B"/>
    <w:rsid w:val="00CB0647"/>
    <w:rsid w:val="00CB4236"/>
    <w:rsid w:val="00CB5F5E"/>
    <w:rsid w:val="00CC72A4"/>
    <w:rsid w:val="00CD1EFD"/>
    <w:rsid w:val="00CD3153"/>
    <w:rsid w:val="00CD36D8"/>
    <w:rsid w:val="00CE3DBC"/>
    <w:rsid w:val="00CE4742"/>
    <w:rsid w:val="00CE5414"/>
    <w:rsid w:val="00CE5939"/>
    <w:rsid w:val="00CE7901"/>
    <w:rsid w:val="00CF1BA4"/>
    <w:rsid w:val="00CF6810"/>
    <w:rsid w:val="00D0320D"/>
    <w:rsid w:val="00D06117"/>
    <w:rsid w:val="00D06DFB"/>
    <w:rsid w:val="00D11532"/>
    <w:rsid w:val="00D12403"/>
    <w:rsid w:val="00D14A32"/>
    <w:rsid w:val="00D2123E"/>
    <w:rsid w:val="00D21FAC"/>
    <w:rsid w:val="00D24C3C"/>
    <w:rsid w:val="00D257D6"/>
    <w:rsid w:val="00D30C96"/>
    <w:rsid w:val="00D31CC8"/>
    <w:rsid w:val="00D32678"/>
    <w:rsid w:val="00D33664"/>
    <w:rsid w:val="00D33D4A"/>
    <w:rsid w:val="00D35065"/>
    <w:rsid w:val="00D405B9"/>
    <w:rsid w:val="00D42DB2"/>
    <w:rsid w:val="00D521C1"/>
    <w:rsid w:val="00D54DB6"/>
    <w:rsid w:val="00D55C93"/>
    <w:rsid w:val="00D7142F"/>
    <w:rsid w:val="00D71F40"/>
    <w:rsid w:val="00D727CB"/>
    <w:rsid w:val="00D735E3"/>
    <w:rsid w:val="00D73DB5"/>
    <w:rsid w:val="00D740CB"/>
    <w:rsid w:val="00D77030"/>
    <w:rsid w:val="00D77416"/>
    <w:rsid w:val="00D80FC6"/>
    <w:rsid w:val="00D82D5D"/>
    <w:rsid w:val="00D85E4F"/>
    <w:rsid w:val="00D921CD"/>
    <w:rsid w:val="00D94917"/>
    <w:rsid w:val="00DA0CDC"/>
    <w:rsid w:val="00DA3D78"/>
    <w:rsid w:val="00DA658A"/>
    <w:rsid w:val="00DA74F3"/>
    <w:rsid w:val="00DB69F3"/>
    <w:rsid w:val="00DB72DE"/>
    <w:rsid w:val="00DB7520"/>
    <w:rsid w:val="00DC4907"/>
    <w:rsid w:val="00DC58EF"/>
    <w:rsid w:val="00DD017C"/>
    <w:rsid w:val="00DD1740"/>
    <w:rsid w:val="00DD3672"/>
    <w:rsid w:val="00DD397A"/>
    <w:rsid w:val="00DD5804"/>
    <w:rsid w:val="00DD58B7"/>
    <w:rsid w:val="00DD6699"/>
    <w:rsid w:val="00DE3168"/>
    <w:rsid w:val="00DE4CD1"/>
    <w:rsid w:val="00DE5D9F"/>
    <w:rsid w:val="00DE7638"/>
    <w:rsid w:val="00E007C5"/>
    <w:rsid w:val="00E00DBF"/>
    <w:rsid w:val="00E0213F"/>
    <w:rsid w:val="00E033E0"/>
    <w:rsid w:val="00E047AE"/>
    <w:rsid w:val="00E1026B"/>
    <w:rsid w:val="00E106E4"/>
    <w:rsid w:val="00E13CB2"/>
    <w:rsid w:val="00E1664B"/>
    <w:rsid w:val="00E20C37"/>
    <w:rsid w:val="00E26876"/>
    <w:rsid w:val="00E278A8"/>
    <w:rsid w:val="00E3477C"/>
    <w:rsid w:val="00E418DE"/>
    <w:rsid w:val="00E47A43"/>
    <w:rsid w:val="00E512DB"/>
    <w:rsid w:val="00E52C57"/>
    <w:rsid w:val="00E54657"/>
    <w:rsid w:val="00E57E7D"/>
    <w:rsid w:val="00E75B5C"/>
    <w:rsid w:val="00E77184"/>
    <w:rsid w:val="00E833FC"/>
    <w:rsid w:val="00E84CD8"/>
    <w:rsid w:val="00E90B85"/>
    <w:rsid w:val="00E91679"/>
    <w:rsid w:val="00E92452"/>
    <w:rsid w:val="00E92601"/>
    <w:rsid w:val="00E94CC1"/>
    <w:rsid w:val="00E96431"/>
    <w:rsid w:val="00E970A4"/>
    <w:rsid w:val="00EA311B"/>
    <w:rsid w:val="00EA5130"/>
    <w:rsid w:val="00EC0D75"/>
    <w:rsid w:val="00EC3039"/>
    <w:rsid w:val="00EC5235"/>
    <w:rsid w:val="00EC6D51"/>
    <w:rsid w:val="00ED11CA"/>
    <w:rsid w:val="00ED240F"/>
    <w:rsid w:val="00ED3B0E"/>
    <w:rsid w:val="00ED4233"/>
    <w:rsid w:val="00ED6B03"/>
    <w:rsid w:val="00ED7A5B"/>
    <w:rsid w:val="00F0016A"/>
    <w:rsid w:val="00F008C9"/>
    <w:rsid w:val="00F041AD"/>
    <w:rsid w:val="00F0775C"/>
    <w:rsid w:val="00F07C92"/>
    <w:rsid w:val="00F138AB"/>
    <w:rsid w:val="00F14B43"/>
    <w:rsid w:val="00F203C7"/>
    <w:rsid w:val="00F215E2"/>
    <w:rsid w:val="00F21E3F"/>
    <w:rsid w:val="00F231B3"/>
    <w:rsid w:val="00F23E40"/>
    <w:rsid w:val="00F24808"/>
    <w:rsid w:val="00F24F1F"/>
    <w:rsid w:val="00F34DC3"/>
    <w:rsid w:val="00F36FB1"/>
    <w:rsid w:val="00F37978"/>
    <w:rsid w:val="00F40CBC"/>
    <w:rsid w:val="00F41A27"/>
    <w:rsid w:val="00F4338D"/>
    <w:rsid w:val="00F436EF"/>
    <w:rsid w:val="00F440D3"/>
    <w:rsid w:val="00F446AC"/>
    <w:rsid w:val="00F46EAF"/>
    <w:rsid w:val="00F471AD"/>
    <w:rsid w:val="00F4736D"/>
    <w:rsid w:val="00F53600"/>
    <w:rsid w:val="00F5774F"/>
    <w:rsid w:val="00F61151"/>
    <w:rsid w:val="00F61AB4"/>
    <w:rsid w:val="00F62688"/>
    <w:rsid w:val="00F63B54"/>
    <w:rsid w:val="00F642EA"/>
    <w:rsid w:val="00F70516"/>
    <w:rsid w:val="00F76BE5"/>
    <w:rsid w:val="00F83D11"/>
    <w:rsid w:val="00F87DB1"/>
    <w:rsid w:val="00F913F1"/>
    <w:rsid w:val="00F921F1"/>
    <w:rsid w:val="00F9516F"/>
    <w:rsid w:val="00FA251C"/>
    <w:rsid w:val="00FB127E"/>
    <w:rsid w:val="00FB47C3"/>
    <w:rsid w:val="00FB69DE"/>
    <w:rsid w:val="00FC0804"/>
    <w:rsid w:val="00FC3B6D"/>
    <w:rsid w:val="00FD3A4E"/>
    <w:rsid w:val="00FD5584"/>
    <w:rsid w:val="00FD6800"/>
    <w:rsid w:val="00FE5F2E"/>
    <w:rsid w:val="00FE6D82"/>
    <w:rsid w:val="00FF1510"/>
    <w:rsid w:val="00FF3F0C"/>
    <w:rsid w:val="00FF67B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105BCC"/>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link w:val="B1Char"/>
    <w:qFormat/>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styleId="CommentReference">
    <w:name w:val="annotation reference"/>
    <w:basedOn w:val="DefaultParagraphFont"/>
    <w:rsid w:val="006D6AD0"/>
    <w:rPr>
      <w:sz w:val="16"/>
      <w:szCs w:val="16"/>
    </w:rPr>
  </w:style>
  <w:style w:type="paragraph" w:styleId="CommentText">
    <w:name w:val="annotation text"/>
    <w:basedOn w:val="Normal"/>
    <w:link w:val="CommentTextChar"/>
    <w:rsid w:val="006D6AD0"/>
  </w:style>
  <w:style w:type="character" w:customStyle="1" w:styleId="CommentTextChar">
    <w:name w:val="Comment Text Char"/>
    <w:basedOn w:val="DefaultParagraphFont"/>
    <w:link w:val="CommentText"/>
    <w:rsid w:val="006D6AD0"/>
    <w:rPr>
      <w:color w:val="000000"/>
      <w:lang w:eastAsia="ja-JP"/>
    </w:rPr>
  </w:style>
  <w:style w:type="paragraph" w:styleId="CommentSubject">
    <w:name w:val="annotation subject"/>
    <w:basedOn w:val="CommentText"/>
    <w:next w:val="CommentText"/>
    <w:link w:val="CommentSubjectChar"/>
    <w:rsid w:val="006D6AD0"/>
    <w:rPr>
      <w:b/>
      <w:bCs/>
    </w:rPr>
  </w:style>
  <w:style w:type="character" w:customStyle="1" w:styleId="CommentSubjectChar">
    <w:name w:val="Comment Subject Char"/>
    <w:basedOn w:val="CommentTextChar"/>
    <w:link w:val="CommentSubject"/>
    <w:rsid w:val="006D6AD0"/>
    <w:rPr>
      <w:b/>
      <w:bCs/>
      <w:color w:val="000000"/>
      <w:lang w:eastAsia="ja-JP"/>
    </w:rPr>
  </w:style>
  <w:style w:type="character" w:customStyle="1" w:styleId="B1Char">
    <w:name w:val="B1 Char"/>
    <w:link w:val="B1"/>
    <w:rsid w:val="00094AFD"/>
    <w:rPr>
      <w:color w:val="000000"/>
      <w:lang w:eastAsia="ja-JP"/>
    </w:rPr>
  </w:style>
  <w:style w:type="paragraph" w:styleId="ListParagraph">
    <w:name w:val="List Paragraph"/>
    <w:basedOn w:val="Normal"/>
    <w:uiPriority w:val="34"/>
    <w:qFormat/>
    <w:rsid w:val="00144732"/>
    <w:pPr>
      <w:ind w:left="720"/>
      <w:contextualSpacing/>
    </w:pPr>
  </w:style>
  <w:style w:type="paragraph" w:styleId="BalloonText">
    <w:name w:val="Balloon Text"/>
    <w:basedOn w:val="Normal"/>
    <w:link w:val="BalloonTextChar"/>
    <w:rsid w:val="003D4894"/>
    <w:pPr>
      <w:spacing w:after="0"/>
    </w:pPr>
    <w:rPr>
      <w:rFonts w:ascii="Segoe UI" w:hAnsi="Segoe UI" w:cs="Segoe UI"/>
      <w:sz w:val="18"/>
      <w:szCs w:val="18"/>
    </w:rPr>
  </w:style>
  <w:style w:type="character" w:customStyle="1" w:styleId="BalloonTextChar">
    <w:name w:val="Balloon Text Char"/>
    <w:basedOn w:val="DefaultParagraphFont"/>
    <w:link w:val="BalloonText"/>
    <w:rsid w:val="003D4894"/>
    <w:rPr>
      <w:rFonts w:ascii="Segoe UI" w:hAnsi="Segoe UI" w:cs="Segoe UI"/>
      <w:color w:val="000000"/>
      <w:sz w:val="18"/>
      <w:szCs w:val="18"/>
      <w:lang w:eastAsia="ja-JP"/>
    </w:rPr>
  </w:style>
  <w:style w:type="character" w:styleId="Hyperlink">
    <w:name w:val="Hyperlink"/>
    <w:basedOn w:val="DefaultParagraphFont"/>
    <w:rsid w:val="00C1175C"/>
    <w:rPr>
      <w:color w:val="0563C1" w:themeColor="hyperlink"/>
      <w:u w:val="single"/>
    </w:rPr>
  </w:style>
  <w:style w:type="character" w:styleId="UnresolvedMention">
    <w:name w:val="Unresolved Mention"/>
    <w:basedOn w:val="DefaultParagraphFont"/>
    <w:uiPriority w:val="99"/>
    <w:semiHidden/>
    <w:unhideWhenUsed/>
    <w:rsid w:val="00C1175C"/>
    <w:rPr>
      <w:color w:val="605E5C"/>
      <w:shd w:val="clear" w:color="auto" w:fill="E1DFDD"/>
    </w:rPr>
  </w:style>
  <w:style w:type="paragraph" w:styleId="Revision">
    <w:name w:val="Revision"/>
    <w:hidden/>
    <w:uiPriority w:val="99"/>
    <w:semiHidden/>
    <w:rsid w:val="003F2059"/>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60517">
      <w:bodyDiv w:val="1"/>
      <w:marLeft w:val="0"/>
      <w:marRight w:val="0"/>
      <w:marTop w:val="0"/>
      <w:marBottom w:val="0"/>
      <w:divBdr>
        <w:top w:val="none" w:sz="0" w:space="0" w:color="auto"/>
        <w:left w:val="none" w:sz="0" w:space="0" w:color="auto"/>
        <w:bottom w:val="none" w:sz="0" w:space="0" w:color="auto"/>
        <w:right w:val="none" w:sz="0" w:space="0" w:color="auto"/>
      </w:divBdr>
      <w:divsChild>
        <w:div w:id="1132022778">
          <w:marLeft w:val="0"/>
          <w:marRight w:val="0"/>
          <w:marTop w:val="0"/>
          <w:marBottom w:val="0"/>
          <w:divBdr>
            <w:top w:val="none" w:sz="0" w:space="0" w:color="auto"/>
            <w:left w:val="none" w:sz="0" w:space="0" w:color="auto"/>
            <w:bottom w:val="none" w:sz="0" w:space="0" w:color="auto"/>
            <w:right w:val="none" w:sz="0" w:space="0" w:color="auto"/>
          </w:divBdr>
        </w:div>
      </w:divsChild>
    </w:div>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141696396">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82650050">
      <w:bodyDiv w:val="1"/>
      <w:marLeft w:val="0"/>
      <w:marRight w:val="0"/>
      <w:marTop w:val="0"/>
      <w:marBottom w:val="0"/>
      <w:divBdr>
        <w:top w:val="none" w:sz="0" w:space="0" w:color="auto"/>
        <w:left w:val="none" w:sz="0" w:space="0" w:color="auto"/>
        <w:bottom w:val="none" w:sz="0" w:space="0" w:color="auto"/>
        <w:right w:val="none" w:sz="0" w:space="0" w:color="auto"/>
      </w:divBdr>
      <w:divsChild>
        <w:div w:id="253435524">
          <w:marLeft w:val="360"/>
          <w:marRight w:val="0"/>
          <w:marTop w:val="200"/>
          <w:marBottom w:val="0"/>
          <w:divBdr>
            <w:top w:val="none" w:sz="0" w:space="0" w:color="auto"/>
            <w:left w:val="none" w:sz="0" w:space="0" w:color="auto"/>
            <w:bottom w:val="none" w:sz="0" w:space="0" w:color="auto"/>
            <w:right w:val="none" w:sz="0" w:space="0" w:color="auto"/>
          </w:divBdr>
        </w:div>
      </w:divsChild>
    </w:div>
    <w:div w:id="1088841614">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298219089">
      <w:bodyDiv w:val="1"/>
      <w:marLeft w:val="0"/>
      <w:marRight w:val="0"/>
      <w:marTop w:val="0"/>
      <w:marBottom w:val="0"/>
      <w:divBdr>
        <w:top w:val="none" w:sz="0" w:space="0" w:color="auto"/>
        <w:left w:val="none" w:sz="0" w:space="0" w:color="auto"/>
        <w:bottom w:val="none" w:sz="0" w:space="0" w:color="auto"/>
        <w:right w:val="none" w:sz="0" w:space="0" w:color="auto"/>
      </w:divBdr>
    </w:div>
    <w:div w:id="1483695902">
      <w:bodyDiv w:val="1"/>
      <w:marLeft w:val="0"/>
      <w:marRight w:val="0"/>
      <w:marTop w:val="0"/>
      <w:marBottom w:val="0"/>
      <w:divBdr>
        <w:top w:val="none" w:sz="0" w:space="0" w:color="auto"/>
        <w:left w:val="none" w:sz="0" w:space="0" w:color="auto"/>
        <w:bottom w:val="none" w:sz="0" w:space="0" w:color="auto"/>
        <w:right w:val="none" w:sz="0" w:space="0" w:color="auto"/>
      </w:divBdr>
      <w:divsChild>
        <w:div w:id="1354499892">
          <w:marLeft w:val="0"/>
          <w:marRight w:val="0"/>
          <w:marTop w:val="0"/>
          <w:marBottom w:val="0"/>
          <w:divBdr>
            <w:top w:val="none" w:sz="0" w:space="0" w:color="auto"/>
            <w:left w:val="none" w:sz="0" w:space="0" w:color="auto"/>
            <w:bottom w:val="single" w:sz="8" w:space="1" w:color="auto"/>
            <w:right w:val="none" w:sz="0" w:space="0" w:color="auto"/>
          </w:divBdr>
        </w:div>
      </w:divsChild>
    </w:div>
    <w:div w:id="1557856931">
      <w:bodyDiv w:val="1"/>
      <w:marLeft w:val="0"/>
      <w:marRight w:val="0"/>
      <w:marTop w:val="0"/>
      <w:marBottom w:val="0"/>
      <w:divBdr>
        <w:top w:val="none" w:sz="0" w:space="0" w:color="auto"/>
        <w:left w:val="none" w:sz="0" w:space="0" w:color="auto"/>
        <w:bottom w:val="none" w:sz="0" w:space="0" w:color="auto"/>
        <w:right w:val="none" w:sz="0" w:space="0" w:color="auto"/>
      </w:divBdr>
      <w:divsChild>
        <w:div w:id="1035423670">
          <w:marLeft w:val="360"/>
          <w:marRight w:val="0"/>
          <w:marTop w:val="200"/>
          <w:marBottom w:val="0"/>
          <w:divBdr>
            <w:top w:val="none" w:sz="0" w:space="0" w:color="auto"/>
            <w:left w:val="none" w:sz="0" w:space="0" w:color="auto"/>
            <w:bottom w:val="none" w:sz="0" w:space="0" w:color="auto"/>
            <w:right w:val="none" w:sz="0" w:space="0" w:color="auto"/>
          </w:divBdr>
        </w:div>
        <w:div w:id="132842183">
          <w:marLeft w:val="360"/>
          <w:marRight w:val="0"/>
          <w:marTop w:val="200"/>
          <w:marBottom w:val="0"/>
          <w:divBdr>
            <w:top w:val="none" w:sz="0" w:space="0" w:color="auto"/>
            <w:left w:val="none" w:sz="0" w:space="0" w:color="auto"/>
            <w:bottom w:val="none" w:sz="0" w:space="0" w:color="auto"/>
            <w:right w:val="none" w:sz="0" w:space="0" w:color="auto"/>
          </w:divBdr>
        </w:div>
        <w:div w:id="1535508607">
          <w:marLeft w:val="360"/>
          <w:marRight w:val="0"/>
          <w:marTop w:val="200"/>
          <w:marBottom w:val="0"/>
          <w:divBdr>
            <w:top w:val="none" w:sz="0" w:space="0" w:color="auto"/>
            <w:left w:val="none" w:sz="0" w:space="0" w:color="auto"/>
            <w:bottom w:val="none" w:sz="0" w:space="0" w:color="auto"/>
            <w:right w:val="none" w:sz="0" w:space="0" w:color="auto"/>
          </w:divBdr>
        </w:div>
        <w:div w:id="1812214040">
          <w:marLeft w:val="360"/>
          <w:marRight w:val="0"/>
          <w:marTop w:val="200"/>
          <w:marBottom w:val="0"/>
          <w:divBdr>
            <w:top w:val="none" w:sz="0" w:space="0" w:color="auto"/>
            <w:left w:val="none" w:sz="0" w:space="0" w:color="auto"/>
            <w:bottom w:val="none" w:sz="0" w:space="0" w:color="auto"/>
            <w:right w:val="none" w:sz="0" w:space="0" w:color="auto"/>
          </w:divBdr>
        </w:div>
        <w:div w:id="2117362947">
          <w:marLeft w:val="360"/>
          <w:marRight w:val="0"/>
          <w:marTop w:val="200"/>
          <w:marBottom w:val="0"/>
          <w:divBdr>
            <w:top w:val="none" w:sz="0" w:space="0" w:color="auto"/>
            <w:left w:val="none" w:sz="0" w:space="0" w:color="auto"/>
            <w:bottom w:val="none" w:sz="0" w:space="0" w:color="auto"/>
            <w:right w:val="none" w:sz="0" w:space="0" w:color="auto"/>
          </w:divBdr>
        </w:div>
        <w:div w:id="63576992">
          <w:marLeft w:val="360"/>
          <w:marRight w:val="0"/>
          <w:marTop w:val="200"/>
          <w:marBottom w:val="0"/>
          <w:divBdr>
            <w:top w:val="none" w:sz="0" w:space="0" w:color="auto"/>
            <w:left w:val="none" w:sz="0" w:space="0" w:color="auto"/>
            <w:bottom w:val="none" w:sz="0" w:space="0" w:color="auto"/>
            <w:right w:val="none" w:sz="0" w:space="0" w:color="auto"/>
          </w:divBdr>
        </w:div>
      </w:divsChild>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AA6DE61-08CB-4BB7-8454-743B26B3A8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43</TotalTime>
  <Pages>7</Pages>
  <Words>2176</Words>
  <Characters>12404</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14551</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Anindya Saha</cp:lastModifiedBy>
  <cp:revision>6</cp:revision>
  <cp:lastPrinted>2000-02-29T11:31:00Z</cp:lastPrinted>
  <dcterms:created xsi:type="dcterms:W3CDTF">2021-11-20T01:04:00Z</dcterms:created>
  <dcterms:modified xsi:type="dcterms:W3CDTF">2021-11-20T02:52:00Z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