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BFD4" w14:textId="2AE0237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>#1</w:t>
      </w:r>
      <w:r w:rsidR="00B95893">
        <w:rPr>
          <w:rFonts w:cs="Arial"/>
          <w:noProof w:val="0"/>
          <w:sz w:val="22"/>
          <w:szCs w:val="22"/>
        </w:rPr>
        <w:t>4</w:t>
      </w:r>
      <w:r w:rsidR="00FA3124">
        <w:rPr>
          <w:rFonts w:cs="Arial"/>
          <w:noProof w:val="0"/>
          <w:sz w:val="22"/>
          <w:szCs w:val="22"/>
        </w:rPr>
        <w:t>2</w:t>
      </w:r>
      <w:r w:rsidR="00967827">
        <w:rPr>
          <w:rFonts w:cs="Arial"/>
          <w:noProof w:val="0"/>
          <w:sz w:val="22"/>
          <w:szCs w:val="22"/>
        </w:rPr>
        <w:t>-e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967827">
        <w:rPr>
          <w:rFonts w:cs="Arial"/>
          <w:bCs/>
          <w:sz w:val="22"/>
          <w:szCs w:val="22"/>
        </w:rPr>
        <w:t>S2-200</w:t>
      </w:r>
      <w:r w:rsidR="00FA3124">
        <w:rPr>
          <w:rFonts w:cs="Arial"/>
          <w:bCs/>
          <w:sz w:val="22"/>
          <w:szCs w:val="22"/>
        </w:rPr>
        <w:t>8911</w:t>
      </w:r>
    </w:p>
    <w:p w14:paraId="5D261183" w14:textId="421582C7" w:rsidR="004E3939" w:rsidRPr="00DA53A0" w:rsidRDefault="0067499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B95893">
        <w:rPr>
          <w:rFonts w:cs="Arial"/>
          <w:sz w:val="24"/>
          <w:szCs w:val="24"/>
        </w:rPr>
        <w:t>1</w:t>
      </w:r>
      <w:r w:rsidR="000B7FA7">
        <w:rPr>
          <w:rFonts w:cs="Arial"/>
          <w:sz w:val="24"/>
          <w:szCs w:val="24"/>
        </w:rPr>
        <w:t>6</w:t>
      </w:r>
      <w:r w:rsidR="00A05EB7">
        <w:rPr>
          <w:rFonts w:cs="Arial"/>
          <w:sz w:val="24"/>
          <w:szCs w:val="24"/>
        </w:rPr>
        <w:t xml:space="preserve"> – 2</w:t>
      </w:r>
      <w:r w:rsidR="000B7FA7">
        <w:rPr>
          <w:rFonts w:cs="Arial"/>
          <w:sz w:val="24"/>
          <w:szCs w:val="24"/>
        </w:rPr>
        <w:t>0</w:t>
      </w:r>
      <w:r w:rsidR="00A05EB7">
        <w:rPr>
          <w:rFonts w:cs="Arial"/>
          <w:sz w:val="24"/>
          <w:szCs w:val="24"/>
        </w:rPr>
        <w:t xml:space="preserve"> </w:t>
      </w:r>
      <w:r w:rsidR="000B7FA7">
        <w:rPr>
          <w:rFonts w:cs="Arial"/>
          <w:sz w:val="24"/>
          <w:szCs w:val="24"/>
        </w:rPr>
        <w:t>Nove</w:t>
      </w:r>
      <w:r w:rsidR="00A05EB7">
        <w:rPr>
          <w:rFonts w:cs="Arial"/>
          <w:sz w:val="24"/>
          <w:szCs w:val="24"/>
        </w:rPr>
        <w:t>ber</w:t>
      </w:r>
      <w:r w:rsidR="00B95893">
        <w:rPr>
          <w:rFonts w:cs="Arial"/>
          <w:sz w:val="24"/>
          <w:szCs w:val="24"/>
        </w:rPr>
        <w:t>,</w:t>
      </w:r>
      <w:r w:rsidR="00C82D2E">
        <w:rPr>
          <w:sz w:val="22"/>
          <w:szCs w:val="22"/>
        </w:rPr>
        <w:t xml:space="preserve"> 2020</w:t>
      </w:r>
    </w:p>
    <w:p w14:paraId="187AC534" w14:textId="77777777" w:rsidR="00B97703" w:rsidRDefault="00B97703">
      <w:pPr>
        <w:rPr>
          <w:rFonts w:ascii="Arial" w:hAnsi="Arial" w:cs="Arial"/>
        </w:rPr>
      </w:pPr>
    </w:p>
    <w:p w14:paraId="38EC23F9" w14:textId="241AF99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3124" w:rsidRPr="000B7FA7">
        <w:rPr>
          <w:rFonts w:ascii="Arial" w:hAnsi="Arial" w:cs="Arial"/>
          <w:b/>
          <w:sz w:val="22"/>
          <w:szCs w:val="22"/>
        </w:rPr>
        <w:t>Reply LS on SNPN access mode when UE accesses SNPN services via a PLMN</w:t>
      </w:r>
    </w:p>
    <w:p w14:paraId="562CD741" w14:textId="55E0F450" w:rsidR="00B97703" w:rsidRPr="00C8183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967827">
        <w:rPr>
          <w:rFonts w:ascii="Arial" w:hAnsi="Arial" w:cs="Arial"/>
          <w:b/>
          <w:sz w:val="22"/>
          <w:szCs w:val="22"/>
        </w:rPr>
        <w:tab/>
      </w:r>
      <w:r w:rsidR="00CB16E5">
        <w:rPr>
          <w:rFonts w:ascii="Arial" w:hAnsi="Arial" w:cs="Arial"/>
          <w:b/>
          <w:sz w:val="22"/>
          <w:szCs w:val="22"/>
        </w:rPr>
        <w:t>S2-200</w:t>
      </w:r>
      <w:r w:rsidR="00FA3124">
        <w:rPr>
          <w:rFonts w:ascii="Arial" w:hAnsi="Arial" w:cs="Arial"/>
          <w:b/>
          <w:sz w:val="22"/>
          <w:szCs w:val="22"/>
        </w:rPr>
        <w:t>8350</w:t>
      </w:r>
      <w:r w:rsidR="00CB16E5">
        <w:rPr>
          <w:rFonts w:ascii="Arial" w:hAnsi="Arial" w:cs="Arial"/>
          <w:b/>
          <w:sz w:val="22"/>
          <w:szCs w:val="22"/>
        </w:rPr>
        <w:t xml:space="preserve"> / </w:t>
      </w:r>
      <w:r w:rsidR="00FA3124">
        <w:rPr>
          <w:rFonts w:ascii="Arial" w:hAnsi="Arial" w:cs="Arial"/>
          <w:b/>
          <w:sz w:val="22"/>
          <w:szCs w:val="22"/>
        </w:rPr>
        <w:t>C1</w:t>
      </w:r>
      <w:r w:rsidR="00CB16E5">
        <w:rPr>
          <w:rFonts w:ascii="Arial" w:hAnsi="Arial" w:cs="Arial"/>
          <w:b/>
          <w:sz w:val="22"/>
          <w:szCs w:val="22"/>
        </w:rPr>
        <w:t>-20</w:t>
      </w:r>
      <w:r w:rsidR="00FA3124">
        <w:rPr>
          <w:rFonts w:ascii="Arial" w:hAnsi="Arial" w:cs="Arial"/>
          <w:b/>
          <w:sz w:val="22"/>
          <w:szCs w:val="22"/>
        </w:rPr>
        <w:t>6736</w:t>
      </w:r>
    </w:p>
    <w:p w14:paraId="114AC39D" w14:textId="2FD3EC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</w:t>
      </w:r>
      <w:r w:rsidR="00FA3124">
        <w:rPr>
          <w:rFonts w:ascii="Arial" w:hAnsi="Arial" w:cs="Arial"/>
          <w:b/>
          <w:bCs/>
          <w:sz w:val="22"/>
          <w:szCs w:val="22"/>
        </w:rPr>
        <w:t>6</w:t>
      </w:r>
    </w:p>
    <w:bookmarkEnd w:id="5"/>
    <w:bookmarkEnd w:id="6"/>
    <w:bookmarkEnd w:id="7"/>
    <w:p w14:paraId="7C3F2032" w14:textId="5707FB3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A3124">
        <w:rPr>
          <w:rFonts w:ascii="Arial" w:hAnsi="Arial" w:cs="Arial"/>
          <w:b/>
          <w:bCs/>
          <w:sz w:val="22"/>
          <w:szCs w:val="22"/>
        </w:rPr>
        <w:t>Vertical_LAN</w:t>
      </w:r>
      <w:proofErr w:type="spellEnd"/>
    </w:p>
    <w:p w14:paraId="1CC306E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C81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818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C8183C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C8183C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14509AD9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67827">
        <w:rPr>
          <w:rFonts w:ascii="Arial" w:hAnsi="Arial" w:cs="Arial"/>
          <w:b/>
          <w:sz w:val="22"/>
          <w:szCs w:val="22"/>
          <w:lang w:val="en-US"/>
        </w:rPr>
        <w:t>To: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A3124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p w14:paraId="196F07C1" w14:textId="0AF39455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967827">
        <w:rPr>
          <w:rFonts w:ascii="Arial" w:hAnsi="Arial" w:cs="Arial"/>
          <w:b/>
          <w:sz w:val="22"/>
          <w:szCs w:val="22"/>
          <w:lang w:val="en-US"/>
        </w:rPr>
        <w:t>Cc: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A3124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8"/>
    <w:bookmarkEnd w:id="9"/>
    <w:p w14:paraId="538944DA" w14:textId="77777777" w:rsidR="00B97703" w:rsidRPr="0096782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 w:rsidR="00967827"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14:paraId="66097325" w14:textId="080972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67827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22F2EC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A3124">
        <w:rPr>
          <w:rFonts w:ascii="Arial" w:hAnsi="Arial" w:cs="Arial"/>
          <w:bCs/>
        </w:rPr>
        <w:t>TS 23.501 CR</w:t>
      </w:r>
      <w:r w:rsidR="00FA3124">
        <w:rPr>
          <w:color w:val="000000"/>
        </w:rPr>
        <w:t>2519</w:t>
      </w:r>
    </w:p>
    <w:p w14:paraId="6377F59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3A22C4" w14:textId="2188C024" w:rsidR="006E0C56" w:rsidRDefault="00F83AC0" w:rsidP="00C82D2E">
      <w:r>
        <w:t xml:space="preserve">SA2 </w:t>
      </w:r>
      <w:r w:rsidR="00650683">
        <w:t xml:space="preserve">would like to </w:t>
      </w:r>
      <w:r w:rsidR="00CB16E5">
        <w:t>thank</w:t>
      </w:r>
      <w:r w:rsidR="00650683">
        <w:t xml:space="preserve"> </w:t>
      </w:r>
      <w:r w:rsidR="00FA3124">
        <w:t>CT1</w:t>
      </w:r>
      <w:r w:rsidR="00650683">
        <w:t xml:space="preserve"> </w:t>
      </w:r>
      <w:r w:rsidR="00CB16E5">
        <w:t>f</w:t>
      </w:r>
      <w:bookmarkStart w:id="10" w:name="_GoBack"/>
      <w:bookmarkEnd w:id="10"/>
      <w:r w:rsidR="00CB16E5">
        <w:t xml:space="preserve">or their LS </w:t>
      </w:r>
      <w:r w:rsidR="00FA3124">
        <w:t xml:space="preserve">on SNPN access mode </w:t>
      </w:r>
      <w:r w:rsidR="00CB16E5">
        <w:t xml:space="preserve">in </w:t>
      </w:r>
      <w:r w:rsidR="00FA3124">
        <w:t>C1</w:t>
      </w:r>
      <w:r w:rsidR="00CB16E5">
        <w:t>-20</w:t>
      </w:r>
      <w:r w:rsidR="00FA3124">
        <w:t>6736</w:t>
      </w:r>
      <w:r w:rsidR="00CB16E5">
        <w:t xml:space="preserve"> / S2-200</w:t>
      </w:r>
      <w:r w:rsidR="00FA3124">
        <w:t>8350</w:t>
      </w:r>
      <w:r w:rsidR="000D787D">
        <w:t>.</w:t>
      </w:r>
    </w:p>
    <w:p w14:paraId="6B4106A6" w14:textId="0172487F" w:rsidR="00CB16E5" w:rsidRDefault="000D3F92" w:rsidP="00C82D2E">
      <w:r>
        <w:t xml:space="preserve">SA2 </w:t>
      </w:r>
      <w:r w:rsidR="00CB16E5">
        <w:t xml:space="preserve">has </w:t>
      </w:r>
      <w:r w:rsidR="00FA3124">
        <w:t>discussed the issue and have agreed the attached CR (TS 23.501 CR2519)</w:t>
      </w:r>
      <w:r w:rsidR="00CB16E5">
        <w:t>.</w:t>
      </w:r>
    </w:p>
    <w:p w14:paraId="5DEDC73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60061ED" w14:textId="71F343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A312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57B96583" w14:textId="64F0DCF1" w:rsidR="0017799C" w:rsidRDefault="00B97703" w:rsidP="0017799C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</w:t>
      </w:r>
      <w:r w:rsidR="00BC7F82">
        <w:rPr>
          <w:color w:val="000000"/>
        </w:rPr>
        <w:t xml:space="preserve">kindly </w:t>
      </w:r>
      <w:r w:rsidR="00A82215" w:rsidRPr="00654A4B">
        <w:rPr>
          <w:color w:val="000000"/>
        </w:rPr>
        <w:t xml:space="preserve">asks </w:t>
      </w:r>
      <w:r w:rsidR="00FA3124">
        <w:rPr>
          <w:color w:val="000000"/>
        </w:rPr>
        <w:t>CT1</w:t>
      </w:r>
      <w:r w:rsidR="00A82215" w:rsidRPr="00654A4B">
        <w:rPr>
          <w:color w:val="000000"/>
        </w:rPr>
        <w:t xml:space="preserve"> to </w:t>
      </w:r>
      <w:r w:rsidR="0017799C">
        <w:rPr>
          <w:color w:val="000000"/>
        </w:rPr>
        <w:t xml:space="preserve">take into consideration the </w:t>
      </w:r>
      <w:r w:rsidR="005C3FE1">
        <w:rPr>
          <w:color w:val="000000"/>
        </w:rPr>
        <w:t>information</w:t>
      </w:r>
      <w:r w:rsidR="00BC7F82">
        <w:rPr>
          <w:color w:val="000000"/>
        </w:rPr>
        <w:t xml:space="preserve"> above</w:t>
      </w:r>
      <w:r w:rsidR="0017799C">
        <w:rPr>
          <w:color w:val="000000"/>
        </w:rPr>
        <w:t>.</w:t>
      </w:r>
    </w:p>
    <w:p w14:paraId="7CBAFB8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F093C" w14:textId="2E142817" w:rsidR="009A0F01" w:rsidRPr="008D6785" w:rsidRDefault="009A0F01" w:rsidP="009A0F01">
      <w:pPr>
        <w:rPr>
          <w:sz w:val="24"/>
          <w:szCs w:val="24"/>
        </w:rPr>
      </w:pPr>
      <w:r w:rsidRPr="008D6785">
        <w:rPr>
          <w:sz w:val="24"/>
          <w:szCs w:val="24"/>
        </w:rPr>
        <w:t>SA2#14</w:t>
      </w:r>
      <w:r w:rsidR="00FA3124">
        <w:rPr>
          <w:sz w:val="24"/>
          <w:szCs w:val="24"/>
        </w:rPr>
        <w:t>3</w:t>
      </w:r>
      <w:r w:rsidRPr="008D6785">
        <w:rPr>
          <w:sz w:val="24"/>
          <w:szCs w:val="24"/>
        </w:rPr>
        <w:t>E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</w:r>
      <w:r w:rsidR="000B7FA7">
        <w:rPr>
          <w:sz w:val="24"/>
          <w:szCs w:val="24"/>
        </w:rPr>
        <w:t>TBD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p w14:paraId="3E4C2845" w14:textId="5CD6478F" w:rsidR="000B7FA7" w:rsidRPr="008D6785" w:rsidRDefault="000B7FA7" w:rsidP="000B7FA7">
      <w:pPr>
        <w:rPr>
          <w:sz w:val="24"/>
          <w:szCs w:val="24"/>
        </w:rPr>
      </w:pPr>
      <w:r w:rsidRPr="008D6785">
        <w:rPr>
          <w:sz w:val="24"/>
          <w:szCs w:val="24"/>
        </w:rPr>
        <w:t>SA2#14</w:t>
      </w:r>
      <w:r>
        <w:rPr>
          <w:sz w:val="24"/>
          <w:szCs w:val="24"/>
        </w:rPr>
        <w:t>4</w:t>
      </w:r>
      <w:r w:rsidRPr="008D6785">
        <w:rPr>
          <w:sz w:val="24"/>
          <w:szCs w:val="24"/>
        </w:rPr>
        <w:t>E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</w:r>
      <w:r>
        <w:rPr>
          <w:sz w:val="24"/>
          <w:szCs w:val="24"/>
        </w:rPr>
        <w:t>TBD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A2FA4" w14:textId="77777777" w:rsidR="00EB2325" w:rsidRDefault="00EB2325">
      <w:pPr>
        <w:spacing w:after="0"/>
      </w:pPr>
      <w:r>
        <w:separator/>
      </w:r>
    </w:p>
  </w:endnote>
  <w:endnote w:type="continuationSeparator" w:id="0">
    <w:p w14:paraId="43773D68" w14:textId="77777777" w:rsidR="00EB2325" w:rsidRDefault="00EB23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7287C" w14:textId="77777777" w:rsidR="00EB2325" w:rsidRDefault="00EB2325">
      <w:pPr>
        <w:spacing w:after="0"/>
      </w:pPr>
      <w:r>
        <w:separator/>
      </w:r>
    </w:p>
  </w:footnote>
  <w:footnote w:type="continuationSeparator" w:id="0">
    <w:p w14:paraId="33389573" w14:textId="77777777" w:rsidR="00EB2325" w:rsidRDefault="00EB23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13F"/>
    <w:rsid w:val="00017F23"/>
    <w:rsid w:val="000232E4"/>
    <w:rsid w:val="00042D60"/>
    <w:rsid w:val="00065B54"/>
    <w:rsid w:val="00082E86"/>
    <w:rsid w:val="000B7FA7"/>
    <w:rsid w:val="000D3F92"/>
    <w:rsid w:val="000D655A"/>
    <w:rsid w:val="000D787D"/>
    <w:rsid w:val="000D78B7"/>
    <w:rsid w:val="000F6242"/>
    <w:rsid w:val="00107E91"/>
    <w:rsid w:val="00143595"/>
    <w:rsid w:val="0017799C"/>
    <w:rsid w:val="00270FAE"/>
    <w:rsid w:val="002969E2"/>
    <w:rsid w:val="002B1DC6"/>
    <w:rsid w:val="002E6141"/>
    <w:rsid w:val="002F1940"/>
    <w:rsid w:val="003114F5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02BE5"/>
    <w:rsid w:val="004044E8"/>
    <w:rsid w:val="00433500"/>
    <w:rsid w:val="00433A20"/>
    <w:rsid w:val="00433F71"/>
    <w:rsid w:val="00440D43"/>
    <w:rsid w:val="00464E19"/>
    <w:rsid w:val="00471611"/>
    <w:rsid w:val="00485D90"/>
    <w:rsid w:val="004D3136"/>
    <w:rsid w:val="004E3939"/>
    <w:rsid w:val="004F50AD"/>
    <w:rsid w:val="00524346"/>
    <w:rsid w:val="005A4B4C"/>
    <w:rsid w:val="005C3FE1"/>
    <w:rsid w:val="005D68F7"/>
    <w:rsid w:val="005F07B4"/>
    <w:rsid w:val="00644C5C"/>
    <w:rsid w:val="00650683"/>
    <w:rsid w:val="00654A4B"/>
    <w:rsid w:val="0067499C"/>
    <w:rsid w:val="006A3655"/>
    <w:rsid w:val="006D3951"/>
    <w:rsid w:val="006E0C56"/>
    <w:rsid w:val="007148BC"/>
    <w:rsid w:val="00745D36"/>
    <w:rsid w:val="00762723"/>
    <w:rsid w:val="007777B2"/>
    <w:rsid w:val="007B4B48"/>
    <w:rsid w:val="007F4F92"/>
    <w:rsid w:val="00804852"/>
    <w:rsid w:val="0082501F"/>
    <w:rsid w:val="00840FA8"/>
    <w:rsid w:val="008656A1"/>
    <w:rsid w:val="008D772F"/>
    <w:rsid w:val="00903F49"/>
    <w:rsid w:val="00920BE2"/>
    <w:rsid w:val="00926646"/>
    <w:rsid w:val="00967827"/>
    <w:rsid w:val="00983C86"/>
    <w:rsid w:val="00995DBD"/>
    <w:rsid w:val="0099764C"/>
    <w:rsid w:val="009A0F01"/>
    <w:rsid w:val="009B602C"/>
    <w:rsid w:val="009E28DB"/>
    <w:rsid w:val="00A05EB7"/>
    <w:rsid w:val="00A12795"/>
    <w:rsid w:val="00A1741C"/>
    <w:rsid w:val="00A44DFB"/>
    <w:rsid w:val="00A46342"/>
    <w:rsid w:val="00A77061"/>
    <w:rsid w:val="00A82215"/>
    <w:rsid w:val="00A84C9D"/>
    <w:rsid w:val="00A94991"/>
    <w:rsid w:val="00AD449C"/>
    <w:rsid w:val="00B24859"/>
    <w:rsid w:val="00B36D56"/>
    <w:rsid w:val="00B6073E"/>
    <w:rsid w:val="00B900EF"/>
    <w:rsid w:val="00B95893"/>
    <w:rsid w:val="00B97703"/>
    <w:rsid w:val="00BC7F82"/>
    <w:rsid w:val="00BF43AA"/>
    <w:rsid w:val="00C1309B"/>
    <w:rsid w:val="00C7310E"/>
    <w:rsid w:val="00C8183C"/>
    <w:rsid w:val="00C82D2E"/>
    <w:rsid w:val="00C961C1"/>
    <w:rsid w:val="00CA14AF"/>
    <w:rsid w:val="00CA2AF7"/>
    <w:rsid w:val="00CB16E5"/>
    <w:rsid w:val="00CB1C7C"/>
    <w:rsid w:val="00CF1082"/>
    <w:rsid w:val="00CF11FD"/>
    <w:rsid w:val="00CF1ECF"/>
    <w:rsid w:val="00CF2B0D"/>
    <w:rsid w:val="00CF2FAF"/>
    <w:rsid w:val="00CF6087"/>
    <w:rsid w:val="00D04F05"/>
    <w:rsid w:val="00D10AAF"/>
    <w:rsid w:val="00D838DB"/>
    <w:rsid w:val="00D90544"/>
    <w:rsid w:val="00D91142"/>
    <w:rsid w:val="00E247A1"/>
    <w:rsid w:val="00E55C75"/>
    <w:rsid w:val="00E56556"/>
    <w:rsid w:val="00E62C50"/>
    <w:rsid w:val="00EB2325"/>
    <w:rsid w:val="00EC5F8D"/>
    <w:rsid w:val="00ED1F97"/>
    <w:rsid w:val="00EF3251"/>
    <w:rsid w:val="00F00F5C"/>
    <w:rsid w:val="00F223A5"/>
    <w:rsid w:val="00F306BF"/>
    <w:rsid w:val="00F43557"/>
    <w:rsid w:val="00F51803"/>
    <w:rsid w:val="00F57EEF"/>
    <w:rsid w:val="00F83AC0"/>
    <w:rsid w:val="00F909DB"/>
    <w:rsid w:val="00FA3124"/>
    <w:rsid w:val="00FB0057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1</Pages>
  <Words>133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user</cp:lastModifiedBy>
  <cp:revision>32</cp:revision>
  <cp:lastPrinted>2002-04-23T07:10:00Z</cp:lastPrinted>
  <dcterms:created xsi:type="dcterms:W3CDTF">2020-05-22T17:30:00Z</dcterms:created>
  <dcterms:modified xsi:type="dcterms:W3CDTF">2020-11-09T14:07:00Z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2020-08-17 15:40:07Z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