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81A79" w14:textId="7703C804" w:rsidR="00CA549D" w:rsidRPr="00B35005" w:rsidRDefault="00CA549D" w:rsidP="00CA549D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677AE5">
        <w:rPr>
          <w:rFonts w:ascii="Arial" w:eastAsia="SimSun" w:hAnsi="Arial"/>
          <w:b/>
          <w:i/>
          <w:noProof/>
          <w:sz w:val="28"/>
        </w:rPr>
        <w:t>9</w:t>
      </w:r>
      <w:r w:rsidR="007452B3">
        <w:rPr>
          <w:rFonts w:ascii="Arial" w:eastAsia="SimSun" w:hAnsi="Arial"/>
          <w:b/>
          <w:i/>
          <w:noProof/>
          <w:sz w:val="28"/>
        </w:rPr>
        <w:t>439</w:t>
      </w:r>
    </w:p>
    <w:p w14:paraId="0DDED97A" w14:textId="03799564" w:rsidR="00FC4056" w:rsidRPr="00944518" w:rsidRDefault="00CA549D" w:rsidP="00CA549D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bookmarkStart w:id="0" w:name="_GoBack"/>
      <w:bookmarkEnd w:id="0"/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53B62B8E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074971" w:rsidRPr="00074971">
        <w:rPr>
          <w:rFonts w:ascii="Arial" w:hAnsi="Arial" w:cs="Arial"/>
          <w:b/>
          <w:color w:val="000000" w:themeColor="text1"/>
          <w:sz w:val="22"/>
          <w:szCs w:val="22"/>
        </w:rPr>
        <w:t xml:space="preserve">Reply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074971" w:rsidRPr="00074971">
        <w:rPr>
          <w:rFonts w:ascii="Arial" w:hAnsi="Arial" w:cs="Arial"/>
          <w:b/>
          <w:sz w:val="22"/>
          <w:szCs w:val="22"/>
        </w:rPr>
        <w:t>Support of UAVs in 3GPP system and interfacing with USS/UTM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42C82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4971">
        <w:rPr>
          <w:rFonts w:ascii="Arial" w:hAnsi="Arial" w:cs="Arial"/>
          <w:b/>
          <w:sz w:val="22"/>
          <w:szCs w:val="22"/>
        </w:rPr>
        <w:t>ACJA (GSMA and GUTMA)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B51FFF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SA2 thanks ACJA for their LS.</w:t>
      </w:r>
    </w:p>
    <w:p w14:paraId="21CF9B6E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During the SA2 #141E meeting, SA2 has discussed the LS and has progressed the following conclusions:</w:t>
      </w:r>
    </w:p>
    <w:p w14:paraId="56F263CF" w14:textId="348B2701" w:rsidR="0065318E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UAV authentication and authorization by the USS/UTM</w:t>
      </w:r>
    </w:p>
    <w:p w14:paraId="45157F02" w14:textId="192D52A6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flight authorization by the USS in order to enable establishment of connectivity between a UAV and a networked UAV controller or a UAV controller in the Internet</w:t>
      </w:r>
    </w:p>
    <w:p w14:paraId="1CD31298" w14:textId="1AB5AB3B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authorization of UAV and UAV controller by the USS in order to enable establishment of connectivity between a UAV and a networked UAV controller or a UAV controller in the Internet, without requiring the UAV controller to be identified separately from the UAV or assuming any Remote Identification function in the UAV controller</w:t>
      </w:r>
    </w:p>
    <w:p w14:paraId="4676A3EA" w14:textId="665E935E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the interfacing between the 3GPP system and the USS/UTM are based on web interfaces re-using the </w:t>
      </w:r>
      <w:r w:rsidRPr="007452B3">
        <w:rPr>
          <w:lang w:val="en-US" w:eastAsia="en-US"/>
        </w:rPr>
        <w:t>3GP</w:t>
      </w:r>
      <w:r w:rsidR="007452B3" w:rsidRPr="007452B3">
        <w:rPr>
          <w:lang w:val="en-US" w:eastAsia="en-US"/>
        </w:rPr>
        <w:t>P</w:t>
      </w:r>
      <w:r>
        <w:rPr>
          <w:lang w:val="en-US" w:eastAsia="en-US"/>
        </w:rPr>
        <w:t xml:space="preserve"> NEF/SCEF capabilities</w:t>
      </w:r>
    </w:p>
    <w:p w14:paraId="2CD4E917" w14:textId="37F686B4" w:rsidR="00CA549D" w:rsidRPr="00993331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584735">
        <w:t xml:space="preserve">3GPP Assisted CAA-Level UAV ID </w:t>
      </w:r>
      <w:r>
        <w:t>a</w:t>
      </w:r>
      <w:r w:rsidRPr="00584735">
        <w:t>ssignment</w:t>
      </w:r>
      <w:r>
        <w:t xml:space="preserve"> is enabled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C280A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074971">
        <w:rPr>
          <w:rFonts w:ascii="Arial" w:hAnsi="Arial" w:cs="Arial"/>
          <w:b/>
        </w:rPr>
        <w:t>ACJA (GSMA and GUTMA)</w:t>
      </w:r>
      <w:r>
        <w:rPr>
          <w:rFonts w:ascii="Arial" w:hAnsi="Arial" w:cs="Arial"/>
          <w:b/>
        </w:rPr>
        <w:t xml:space="preserve"> </w:t>
      </w:r>
    </w:p>
    <w:p w14:paraId="7234A237" w14:textId="71011AD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74971">
        <w:rPr>
          <w:rFonts w:ascii="Arial" w:hAnsi="Arial" w:cs="Arial"/>
          <w:b/>
          <w:color w:val="000000" w:themeColor="text1"/>
        </w:rPr>
        <w:t xml:space="preserve">ACJA to take </w:t>
      </w:r>
      <w:r w:rsidR="00993331" w:rsidRPr="00993331">
        <w:rPr>
          <w:rFonts w:ascii="Arial" w:hAnsi="Arial" w:cs="Arial"/>
          <w:b/>
          <w:color w:val="000000" w:themeColor="text1"/>
        </w:rPr>
        <w:t>the above into account</w:t>
      </w:r>
      <w:r w:rsidR="0007497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653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FD926" w14:textId="77777777" w:rsidR="00E6327C" w:rsidRDefault="00E6327C">
      <w:pPr>
        <w:spacing w:after="0"/>
      </w:pPr>
      <w:r>
        <w:separator/>
      </w:r>
    </w:p>
  </w:endnote>
  <w:endnote w:type="continuationSeparator" w:id="0">
    <w:p w14:paraId="1F9936CB" w14:textId="77777777" w:rsidR="00E6327C" w:rsidRDefault="00E63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C20E2" w14:textId="77777777" w:rsidR="00E6327C" w:rsidRDefault="00E6327C">
      <w:pPr>
        <w:spacing w:after="0"/>
      </w:pPr>
      <w:r>
        <w:separator/>
      </w:r>
    </w:p>
  </w:footnote>
  <w:footnote w:type="continuationSeparator" w:id="0">
    <w:p w14:paraId="57F63308" w14:textId="77777777" w:rsidR="00E6327C" w:rsidRDefault="00E632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A6564"/>
    <w:multiLevelType w:val="hybridMultilevel"/>
    <w:tmpl w:val="583E9C12"/>
    <w:lvl w:ilvl="0" w:tplc="B2FE72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74971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6746A"/>
    <w:rsid w:val="00574C5C"/>
    <w:rsid w:val="005F43B8"/>
    <w:rsid w:val="0062790C"/>
    <w:rsid w:val="00635B03"/>
    <w:rsid w:val="0065318E"/>
    <w:rsid w:val="00660B2A"/>
    <w:rsid w:val="00661DF1"/>
    <w:rsid w:val="00677AE5"/>
    <w:rsid w:val="006A0B0A"/>
    <w:rsid w:val="006D604D"/>
    <w:rsid w:val="006F0D1E"/>
    <w:rsid w:val="007040FF"/>
    <w:rsid w:val="00717A41"/>
    <w:rsid w:val="00734529"/>
    <w:rsid w:val="007452B3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313F6"/>
    <w:rsid w:val="00C46222"/>
    <w:rsid w:val="00C5776F"/>
    <w:rsid w:val="00C82985"/>
    <w:rsid w:val="00C82CD9"/>
    <w:rsid w:val="00C914A2"/>
    <w:rsid w:val="00CA549D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27C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QC111801</cp:lastModifiedBy>
  <cp:revision>4</cp:revision>
  <cp:lastPrinted>2002-04-23T14:10:00Z</cp:lastPrinted>
  <dcterms:created xsi:type="dcterms:W3CDTF">2020-11-17T07:16:00Z</dcterms:created>
  <dcterms:modified xsi:type="dcterms:W3CDTF">2020-11-20T03:51:00Z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