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2DA96E" w14:textId="77777777" w:rsidR="00BD12AB" w:rsidRDefault="00BD12AB" w:rsidP="003A3CA2">
      <w:pPr>
        <w:pStyle w:val="Header"/>
        <w:tabs>
          <w:tab w:val="clear" w:pos="8931"/>
          <w:tab w:val="clear" w:pos="13892"/>
          <w:tab w:val="right" w:pos="9638"/>
        </w:tabs>
        <w:rPr>
          <w:rFonts w:cs="Arial"/>
          <w:b/>
          <w:sz w:val="24"/>
        </w:rPr>
      </w:pPr>
      <w:r>
        <w:rPr>
          <w:rFonts w:cs="Arial"/>
          <w:b/>
          <w:sz w:val="24"/>
        </w:rPr>
        <w:t>SA WG2 Meeting #S2-141E</w:t>
      </w:r>
      <w:r>
        <w:rPr>
          <w:rFonts w:cs="Arial"/>
          <w:b/>
          <w:sz w:val="24"/>
        </w:rPr>
        <w:tab/>
        <w:t>S2-2007795</w:t>
      </w:r>
    </w:p>
    <w:p w14:paraId="1261F49B" w14:textId="77777777" w:rsidR="00BD12AB" w:rsidRDefault="00BD12AB" w:rsidP="003A3CA2">
      <w:pPr>
        <w:pStyle w:val="Header"/>
        <w:pBdr>
          <w:bottom w:val="single" w:sz="6" w:space="0" w:color="auto"/>
        </w:pBdr>
        <w:tabs>
          <w:tab w:val="clear" w:pos="8931"/>
          <w:tab w:val="clear" w:pos="13892"/>
          <w:tab w:val="right" w:pos="9638"/>
        </w:tabs>
        <w:rPr>
          <w:rFonts w:cs="Arial"/>
          <w:b/>
          <w:sz w:val="24"/>
        </w:rPr>
      </w:pPr>
      <w:r>
        <w:rPr>
          <w:rFonts w:cs="Arial"/>
          <w:b/>
          <w:sz w:val="24"/>
        </w:rPr>
        <w:t>12 - 23 October, 2020, Electronic meeting</w:t>
      </w:r>
    </w:p>
    <w:tbl>
      <w:tblPr>
        <w:tblpPr w:leftFromText="180" w:rightFromText="180" w:vertAnchor="text" w:horzAnchor="margin" w:tblpXSpec="center" w:tblpY="192"/>
        <w:tblW w:w="1055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A3CA2" w14:paraId="34F68A7C" w14:textId="77777777" w:rsidTr="003A3CA2">
        <w:trPr>
          <w:cantSplit/>
        </w:trPr>
        <w:tc>
          <w:tcPr>
            <w:tcW w:w="3085" w:type="dxa"/>
            <w:tcBorders>
              <w:top w:val="single" w:sz="4" w:space="0" w:color="auto"/>
              <w:bottom w:val="single" w:sz="4" w:space="0" w:color="auto"/>
              <w:right w:val="single" w:sz="4" w:space="0" w:color="auto"/>
            </w:tcBorders>
          </w:tcPr>
          <w:p w14:paraId="077940BC" w14:textId="77777777" w:rsidR="003A3CA2" w:rsidRDefault="003A3CA2" w:rsidP="003A3CA2">
            <w:pPr>
              <w:pStyle w:val="NormalParagraph"/>
            </w:pPr>
            <w:r>
              <w:rPr>
                <w:noProof/>
              </w:rPr>
              <w:drawing>
                <wp:inline distT="0" distB="0" distL="0" distR="0" wp14:anchorId="6DE08B90" wp14:editId="5A570221">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68B0A8F960A4A5094F0BB360E408DF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51B50E8A" w14:textId="77777777" w:rsidR="003A3CA2" w:rsidRPr="00537BE2" w:rsidRDefault="003A3CA2" w:rsidP="003A3CA2">
                <w:pPr>
                  <w:pStyle w:val="CSDocNo"/>
                  <w:framePr w:hSpace="0" w:wrap="auto" w:hAnchor="text" w:yAlign="inline"/>
                  <w:rPr>
                    <w:sz w:val="36"/>
                    <w:szCs w:val="36"/>
                    <w:lang w:eastAsia="ja-JP"/>
                  </w:rPr>
                </w:pPr>
                <w:r>
                  <w:rPr>
                    <w:rFonts w:hint="eastAsia"/>
                    <w:sz w:val="36"/>
                    <w:szCs w:val="36"/>
                    <w:lang w:val="en-US" w:eastAsia="ja-JP"/>
                  </w:rPr>
                  <w:t>5GJA#14 Doc 128</w:t>
                </w:r>
                <w:r>
                  <w:rPr>
                    <w:sz w:val="36"/>
                    <w:szCs w:val="36"/>
                    <w:lang w:val="en-US" w:eastAsia="ja-JP"/>
                  </w:rPr>
                  <w:t>r1</w:t>
                </w:r>
              </w:p>
            </w:sdtContent>
          </w:sdt>
          <w:p w14:paraId="29FB9E59" w14:textId="77777777" w:rsidR="003A3CA2" w:rsidRPr="00537BE2" w:rsidRDefault="003A3CA2" w:rsidP="003A3CA2">
            <w:pPr>
              <w:pStyle w:val="CSDocTitle"/>
              <w:rPr>
                <w:lang w:eastAsia="ja-JP"/>
              </w:rPr>
            </w:pPr>
            <w:sdt>
              <w:sdtPr>
                <w:rPr>
                  <w:lang w:val="en-US" w:eastAsia="ja-JP"/>
                </w:rPr>
                <w:alias w:val="Document Title"/>
                <w:tag w:val="GSMATitle"/>
                <w:id w:val="337575030"/>
                <w:placeholder>
                  <w:docPart w:val="96D25A87942345EBB349CB6A89ED17C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Pr>
                    <w:lang w:val="en-US" w:eastAsia="ja-JP"/>
                  </w:rPr>
                  <w:t>LS from 5GJA to 3GPP CT4</w:t>
                </w:r>
              </w:sdtContent>
            </w:sdt>
          </w:p>
        </w:tc>
      </w:tr>
      <w:tr w:rsidR="003A3CA2" w14:paraId="2C3A6A7B" w14:textId="77777777" w:rsidTr="003A3CA2">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712B7BD4" w14:textId="77777777" w:rsidR="003A3CA2" w:rsidRDefault="003A3CA2" w:rsidP="003A3CA2">
            <w:pPr>
              <w:pStyle w:val="CSTableTitle"/>
            </w:pPr>
            <w:r>
              <w:t>Meeting Information</w:t>
            </w:r>
          </w:p>
        </w:tc>
      </w:tr>
      <w:tr w:rsidR="003A3CA2" w14:paraId="09CAF03B" w14:textId="77777777" w:rsidTr="003A3CA2">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5813AAE7" w14:textId="77777777" w:rsidR="003A3CA2" w:rsidRPr="00537BE2" w:rsidRDefault="003A3CA2" w:rsidP="003A3CA2">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93AB76EA03044B3485937BF0230CBDB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05903EEE" w14:textId="77777777" w:rsidR="003A3CA2" w:rsidRPr="00537BE2" w:rsidRDefault="003A3CA2" w:rsidP="003A3CA2">
                <w:pPr>
                  <w:pStyle w:val="CSFieldInfo"/>
                  <w:framePr w:wrap="auto" w:vAnchor="margin" w:hAnchor="text" w:yAlign="inline"/>
                  <w:rPr>
                    <w:lang w:eastAsia="ja-JP"/>
                  </w:rPr>
                </w:pPr>
                <w:r>
                  <w:rPr>
                    <w:rFonts w:hint="eastAsia"/>
                    <w:lang w:eastAsia="ja-JP"/>
                  </w:rPr>
                  <w:t>5GJA#14</w:t>
                </w:r>
              </w:p>
            </w:sdtContent>
          </w:sdt>
        </w:tc>
      </w:tr>
      <w:tr w:rsidR="003A3CA2" w14:paraId="44EA908B" w14:textId="77777777" w:rsidTr="003A3CA2">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96EAAA6" w14:textId="77777777" w:rsidR="003A3CA2" w:rsidRPr="00537BE2" w:rsidRDefault="003A3CA2" w:rsidP="003A3CA2">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5538BAC9C41D488A9AA483EBA1077BB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0-10-07T13:00:00Z">
                <w:dateFormat w:val="dd/MM/yyyy"/>
                <w:lid w:val="en-GB"/>
                <w:storeMappedDataAs w:val="dateTime"/>
                <w:calendar w:val="gregorian"/>
              </w:date>
            </w:sdtPr>
            <w:sdtContent>
              <w:p w14:paraId="35958A62" w14:textId="77777777" w:rsidR="003A3CA2" w:rsidRPr="00537BE2" w:rsidRDefault="003A3CA2" w:rsidP="003A3CA2">
                <w:pPr>
                  <w:pStyle w:val="CSFieldInfo"/>
                  <w:framePr w:wrap="auto" w:vAnchor="margin" w:hAnchor="text" w:yAlign="inline"/>
                  <w:rPr>
                    <w:lang w:eastAsia="ja-JP"/>
                  </w:rPr>
                </w:pPr>
                <w:r>
                  <w:rPr>
                    <w:lang w:eastAsia="ja-JP"/>
                  </w:rPr>
                  <w:t>07/10/2020</w:t>
                </w:r>
              </w:p>
            </w:sdtContent>
          </w:sdt>
        </w:tc>
      </w:tr>
      <w:tr w:rsidR="003A3CA2" w14:paraId="7ED16429" w14:textId="77777777" w:rsidTr="003A3CA2">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75B7EE26" w14:textId="77777777" w:rsidR="003A3CA2" w:rsidRPr="00537BE2" w:rsidRDefault="003A3CA2" w:rsidP="003A3CA2">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BDEE27C93B1D4021AE77B44B4E33AAE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2C3816DA" w14:textId="77777777" w:rsidR="003A3CA2" w:rsidRPr="00537BE2" w:rsidRDefault="003A3CA2" w:rsidP="003A3CA2">
                <w:pPr>
                  <w:pStyle w:val="CSFieldInfo"/>
                  <w:framePr w:wrap="auto" w:vAnchor="margin" w:hAnchor="text" w:yAlign="inline"/>
                  <w:rPr>
                    <w:lang w:eastAsia="ja-JP"/>
                  </w:rPr>
                </w:pPr>
                <w:proofErr w:type="spellStart"/>
                <w:r>
                  <w:rPr>
                    <w:rFonts w:hint="eastAsia"/>
                    <w:lang w:eastAsia="ja-JP"/>
                  </w:rPr>
                  <w:t>Bluejeans</w:t>
                </w:r>
                <w:proofErr w:type="spellEnd"/>
              </w:p>
            </w:sdtContent>
          </w:sdt>
        </w:tc>
      </w:tr>
      <w:tr w:rsidR="003A3CA2" w14:paraId="0D76A924" w14:textId="77777777" w:rsidTr="003A3CA2">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1FC7739" w14:textId="77777777" w:rsidR="003A3CA2" w:rsidRDefault="003A3CA2" w:rsidP="003A3CA2">
            <w:pPr>
              <w:pStyle w:val="CSTableTitle"/>
            </w:pPr>
            <w:r>
              <w:t>Document Information</w:t>
            </w:r>
          </w:p>
        </w:tc>
      </w:tr>
      <w:tr w:rsidR="003A3CA2" w14:paraId="7CAFD349" w14:textId="77777777" w:rsidTr="003A3CA2">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C437EFB" w14:textId="77777777" w:rsidR="003A3CA2" w:rsidRPr="00537BE2" w:rsidRDefault="003A3CA2" w:rsidP="003A3CA2">
            <w:pPr>
              <w:pStyle w:val="CSFieldName"/>
            </w:pPr>
            <w:r w:rsidRPr="00537BE2">
              <w:t>Document Author</w:t>
            </w:r>
          </w:p>
        </w:tc>
        <w:tc>
          <w:tcPr>
            <w:tcW w:w="7470" w:type="dxa"/>
            <w:tcBorders>
              <w:top w:val="single" w:sz="6" w:space="0" w:color="auto"/>
            </w:tcBorders>
            <w:vAlign w:val="center"/>
          </w:tcPr>
          <w:p w14:paraId="646B1FCC" w14:textId="77777777" w:rsidR="003A3CA2" w:rsidRPr="0062734F" w:rsidRDefault="003A3CA2" w:rsidP="003A3CA2">
            <w:pPr>
              <w:pStyle w:val="CSFieldInfo"/>
              <w:framePr w:wrap="auto" w:vAnchor="margin" w:hAnchor="text" w:yAlign="inline"/>
              <w:rPr>
                <w:i/>
                <w:lang w:eastAsia="ja-JP"/>
              </w:rPr>
            </w:pPr>
            <w:r>
              <w:rPr>
                <w:i/>
                <w:lang w:eastAsia="ja-JP"/>
              </w:rPr>
              <w:t>Hiroshi ISHIKAWA (NTT DOCOMO)</w:t>
            </w:r>
          </w:p>
        </w:tc>
      </w:tr>
      <w:tr w:rsidR="003A3CA2" w:rsidRPr="00AF22D6" w14:paraId="5C29508F" w14:textId="77777777" w:rsidTr="003A3CA2">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0049933B" w14:textId="77777777" w:rsidR="003A3CA2" w:rsidRPr="00537BE2" w:rsidRDefault="003A3CA2" w:rsidP="003A3CA2">
            <w:pPr>
              <w:pStyle w:val="CSFieldName"/>
            </w:pPr>
            <w:r w:rsidRPr="00537BE2">
              <w:t>Additional Contributors</w:t>
            </w:r>
          </w:p>
        </w:tc>
        <w:sdt>
          <w:sdtPr>
            <w:rPr>
              <w:lang w:val="es-ES"/>
            </w:rPr>
            <w:alias w:val="List of contributors"/>
            <w:tag w:val="GSMAListOfContributors"/>
            <w:id w:val="-625624312"/>
            <w:placeholder>
              <w:docPart w:val="B45B86FC2DA141238DEE7C3E8E7E55DA"/>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Content>
            <w:tc>
              <w:tcPr>
                <w:tcW w:w="7470" w:type="dxa"/>
                <w:tcBorders>
                  <w:top w:val="single" w:sz="6" w:space="0" w:color="auto"/>
                </w:tcBorders>
                <w:vAlign w:val="center"/>
              </w:tcPr>
              <w:p w14:paraId="21A1EDB7" w14:textId="77777777" w:rsidR="003A3CA2" w:rsidRPr="00537BE2" w:rsidRDefault="003A3CA2" w:rsidP="003A3CA2">
                <w:pPr>
                  <w:pStyle w:val="CSFieldInfo"/>
                  <w:framePr w:wrap="auto" w:vAnchor="margin" w:hAnchor="text" w:yAlign="inline"/>
                  <w:rPr>
                    <w:lang w:val="es-ES"/>
                  </w:rPr>
                </w:pPr>
                <w:r w:rsidRPr="00A164DA">
                  <w:rPr>
                    <w:rStyle w:val="PlaceholderText"/>
                  </w:rPr>
                  <w:t>[List of contributors]</w:t>
                </w:r>
              </w:p>
            </w:tc>
          </w:sdtContent>
        </w:sdt>
      </w:tr>
      <w:tr w:rsidR="003A3CA2" w14:paraId="091FDB45" w14:textId="77777777" w:rsidTr="003A3CA2">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38046653" w14:textId="77777777" w:rsidR="003A3CA2" w:rsidRPr="00537BE2" w:rsidRDefault="003A3CA2" w:rsidP="003A3CA2">
            <w:pPr>
              <w:pStyle w:val="CSFieldName"/>
            </w:pPr>
            <w:r w:rsidRPr="00537BE2">
              <w:t>Document Creation Date</w:t>
            </w:r>
          </w:p>
        </w:tc>
        <w:tc>
          <w:tcPr>
            <w:tcW w:w="7470" w:type="dxa"/>
            <w:vAlign w:val="center"/>
          </w:tcPr>
          <w:p w14:paraId="1BD658F8" w14:textId="77777777" w:rsidR="003A3CA2" w:rsidRPr="00537BE2" w:rsidRDefault="003A3CA2" w:rsidP="003A3CA2">
            <w:pPr>
              <w:pStyle w:val="CSFieldInfo"/>
              <w:framePr w:wrap="auto" w:vAnchor="margin" w:hAnchor="text" w:yAlign="inline"/>
              <w:rPr>
                <w:lang w:eastAsia="ja-JP"/>
              </w:rPr>
            </w:pPr>
            <w:sdt>
              <w:sdtPr>
                <w:rPr>
                  <w:rFonts w:hint="eastAsia"/>
                  <w:lang w:eastAsia="ja-JP"/>
                </w:rPr>
                <w:alias w:val="Document Creation Date"/>
                <w:tag w:val="GSMADocumentCreatedDate"/>
                <w:id w:val="293792128"/>
                <w:placeholder>
                  <w:docPart w:val="01972FA54B4E4B4A8FC69CE81748EE4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0-09-30T14:07:00Z">
                  <w:dateFormat w:val="yyyy-MM-dd"/>
                  <w:lid w:val="sv-SE"/>
                  <w:storeMappedDataAs w:val="dateTime"/>
                  <w:calendar w:val="gregorian"/>
                </w:date>
              </w:sdtPr>
              <w:sdtContent>
                <w:r>
                  <w:rPr>
                    <w:lang w:val="sv-SE" w:eastAsia="ja-JP"/>
                  </w:rPr>
                  <w:t>2020-09-30</w:t>
                </w:r>
              </w:sdtContent>
            </w:sdt>
          </w:p>
        </w:tc>
      </w:tr>
      <w:tr w:rsidR="003A3CA2" w14:paraId="3CA446DD" w14:textId="77777777" w:rsidTr="003A3CA2">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62B89E2" w14:textId="77777777" w:rsidR="003A3CA2" w:rsidRPr="00537BE2" w:rsidRDefault="003A3CA2" w:rsidP="003A3CA2">
            <w:pPr>
              <w:pStyle w:val="CSFieldName"/>
            </w:pPr>
            <w:r w:rsidRPr="00537BE2">
              <w:t>Document Status</w:t>
            </w:r>
          </w:p>
        </w:tc>
        <w:sdt>
          <w:sdtPr>
            <w:alias w:val="This document is for"/>
            <w:tag w:val="GSMAItemFor"/>
            <w:id w:val="-2117210150"/>
            <w:placeholder>
              <w:docPart w:val="4180A826CA584332A6C41FC52D5E9BC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Content>
            <w:tc>
              <w:tcPr>
                <w:tcW w:w="7470" w:type="dxa"/>
                <w:vAlign w:val="center"/>
              </w:tcPr>
              <w:p w14:paraId="6F557632" w14:textId="77777777" w:rsidR="003A3CA2" w:rsidRPr="00537BE2" w:rsidRDefault="003A3CA2" w:rsidP="003A3CA2">
                <w:pPr>
                  <w:pStyle w:val="CSFieldInfo"/>
                  <w:framePr w:wrap="auto" w:vAnchor="margin" w:hAnchor="text" w:yAlign="inline"/>
                </w:pPr>
                <w:r>
                  <w:t>Approval</w:t>
                </w:r>
              </w:p>
            </w:tc>
          </w:sdtContent>
        </w:sdt>
      </w:tr>
      <w:tr w:rsidR="003A3CA2" w14:paraId="44788F3E" w14:textId="77777777" w:rsidTr="003A3CA2">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53F58F1" w14:textId="77777777" w:rsidR="003A3CA2" w:rsidRPr="00537BE2" w:rsidRDefault="003A3CA2" w:rsidP="003A3CA2">
            <w:pPr>
              <w:pStyle w:val="CSFieldName"/>
            </w:pPr>
            <w:r w:rsidRPr="00537BE2">
              <w:t>Security Classification</w:t>
            </w:r>
          </w:p>
        </w:tc>
        <w:tc>
          <w:tcPr>
            <w:tcW w:w="7470" w:type="dxa"/>
            <w:vAlign w:val="center"/>
          </w:tcPr>
          <w:p w14:paraId="6A43C20E" w14:textId="77777777" w:rsidR="003A3CA2" w:rsidRPr="00537BE2" w:rsidRDefault="003A3CA2" w:rsidP="003A3CA2">
            <w:pPr>
              <w:pStyle w:val="CSFieldInfo"/>
              <w:framePr w:wrap="auto" w:vAnchor="margin" w:hAnchor="text" w:yAlign="inline"/>
              <w:rPr>
                <w:lang w:eastAsia="ja-JP"/>
              </w:rPr>
            </w:pPr>
            <w:sdt>
              <w:sdtPr>
                <w:rPr>
                  <w:rFonts w:hint="eastAsia"/>
                  <w:lang w:val="en-US" w:eastAsia="ja-JP"/>
                </w:rPr>
                <w:alias w:val="Security Classification"/>
                <w:tag w:val="GSMASecurityGroup"/>
                <w:id w:val="1288466516"/>
                <w:placeholder>
                  <w:docPart w:val="5944BE9448A94E1E87F367285567A52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Content>
                <w:r>
                  <w:rPr>
                    <w:lang w:val="sv-SE" w:eastAsia="ja-JP"/>
                  </w:rPr>
                  <w:t>Non-confidential</w:t>
                </w:r>
              </w:sdtContent>
            </w:sdt>
          </w:p>
        </w:tc>
      </w:tr>
      <w:tr w:rsidR="003A3CA2" w14:paraId="30997DE1" w14:textId="77777777" w:rsidTr="003A3CA2">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601C1689" w14:textId="77777777" w:rsidR="003A3CA2" w:rsidRDefault="003A3CA2" w:rsidP="003A3CA2">
            <w:pPr>
              <w:pStyle w:val="CSTableTitle"/>
            </w:pPr>
            <w:r>
              <w:t>Document Summary</w:t>
            </w:r>
          </w:p>
        </w:tc>
      </w:tr>
      <w:tr w:rsidR="003A3CA2" w:rsidRPr="00167C13" w14:paraId="2259E630" w14:textId="77777777" w:rsidTr="003A3CA2">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val="en-US" w:eastAsia="ja-JP"/>
              </w:rPr>
              <w:alias w:val="Summary"/>
              <w:tag w:val="GSMASummary"/>
              <w:id w:val="-366521108"/>
              <w:placeholder>
                <w:docPart w:val="D5BD87CAA9A942FBADF340755204E4E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14:paraId="0B7F0119" w14:textId="77777777" w:rsidR="003A3CA2" w:rsidRPr="00537BE2" w:rsidRDefault="003A3CA2" w:rsidP="003A3CA2">
                <w:pPr>
                  <w:pStyle w:val="CSFieldInfo"/>
                  <w:framePr w:wrap="auto" w:vAnchor="margin" w:hAnchor="text" w:yAlign="inline"/>
                  <w:rPr>
                    <w:lang w:eastAsia="ja-JP"/>
                  </w:rPr>
                </w:pPr>
                <w:r>
                  <w:rPr>
                    <w:rFonts w:hint="eastAsia"/>
                    <w:lang w:val="en-US" w:eastAsia="ja-JP"/>
                  </w:rPr>
                  <w:t>5GJA kindly requests 3GPP CT4 to specify procedures to address the case when mismatch of profiles in AMF and UDR is identified.</w:t>
                </w:r>
              </w:p>
            </w:sdtContent>
          </w:sdt>
        </w:tc>
      </w:tr>
    </w:tbl>
    <w:p w14:paraId="68834B80" w14:textId="14C9878D" w:rsidR="00BD12AB" w:rsidRPr="00BD12AB" w:rsidRDefault="00BD12AB" w:rsidP="003A3CA2">
      <w:pPr>
        <w:pStyle w:val="Header"/>
        <w:tabs>
          <w:tab w:val="clear" w:pos="8931"/>
          <w:tab w:val="clear" w:pos="13892"/>
          <w:tab w:val="right" w:pos="9638"/>
        </w:tabs>
        <w:rPr>
          <w:rFonts w:cs="Arial"/>
          <w:b/>
          <w:sz w:val="24"/>
        </w:rPr>
      </w:pPr>
    </w:p>
    <w:p w14:paraId="22A39DFC" w14:textId="0FF46B3C" w:rsidR="00BD12AB" w:rsidRDefault="00BD12AB" w:rsidP="003A3CA2">
      <w:pPr>
        <w:pStyle w:val="Header"/>
        <w:tabs>
          <w:tab w:val="right" w:pos="9356"/>
        </w:tabs>
      </w:pPr>
    </w:p>
    <w:p w14:paraId="1D6035D7" w14:textId="77777777" w:rsidR="00BD12AB" w:rsidRDefault="00BD12AB" w:rsidP="003A3CA2">
      <w:pPr>
        <w:pStyle w:val="Header"/>
        <w:tabs>
          <w:tab w:val="right" w:pos="9356"/>
        </w:tabs>
      </w:pPr>
    </w:p>
    <w:p w14:paraId="69C0ED00" w14:textId="79F093BA" w:rsidR="00AD50BF" w:rsidRDefault="00AF7C99" w:rsidP="00AD50BF">
      <w:pPr>
        <w:pStyle w:val="Header"/>
        <w:tabs>
          <w:tab w:val="right" w:pos="9356"/>
        </w:tabs>
        <w:jc w:val="center"/>
      </w:pPr>
      <w:r>
        <w:rPr>
          <w:noProof/>
        </w:rPr>
        <mc:AlternateContent>
          <mc:Choice Requires="wps">
            <w:drawing>
              <wp:anchor distT="0" distB="0" distL="114300" distR="114300" simplePos="0" relativeHeight="251657728" behindDoc="0" locked="0" layoutInCell="1" allowOverlap="1" wp14:anchorId="6AC22722" wp14:editId="0D332C63">
                <wp:simplePos x="0" y="0"/>
                <wp:positionH relativeFrom="column">
                  <wp:posOffset>-583565</wp:posOffset>
                </wp:positionH>
                <wp:positionV relativeFrom="paragraph">
                  <wp:posOffset>425450</wp:posOffset>
                </wp:positionV>
                <wp:extent cx="6858000" cy="707517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70751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250D600" w14:textId="77777777" w:rsidR="00391C81" w:rsidRDefault="00391C81" w:rsidP="00391C81">
                            <w:pPr>
                              <w:pStyle w:val="CSLegalTxt"/>
                            </w:pPr>
                          </w:p>
                          <w:p w14:paraId="722E63D6" w14:textId="77777777" w:rsidR="00391C81" w:rsidRDefault="00391C81" w:rsidP="00391C81">
                            <w:pPr>
                              <w:pStyle w:val="CSLegalTxt"/>
                            </w:pPr>
                          </w:p>
                          <w:p w14:paraId="78B8FE87"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47F165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C0986A3" w14:textId="77777777" w:rsidR="00391C81" w:rsidRPr="001B1649" w:rsidRDefault="00391C81" w:rsidP="001202FC">
                                  <w:pPr>
                                    <w:pStyle w:val="CSTableTitle"/>
                                  </w:pPr>
                                  <w:r>
                                    <w:t xml:space="preserve">Version History </w:t>
                                  </w:r>
                                </w:p>
                              </w:tc>
                            </w:tr>
                            <w:tr w:rsidR="00391C81" w14:paraId="1B94D92B"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5A883269"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3602D231"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254678CB" w14:textId="77777777" w:rsidR="00391C81" w:rsidRPr="00537BE2" w:rsidRDefault="00391C81" w:rsidP="001202FC">
                                  <w:pPr>
                                    <w:pStyle w:val="CSFieldName"/>
                                  </w:pPr>
                                  <w:r w:rsidRPr="00537BE2">
                                    <w:t xml:space="preserve">Author / Comments </w:t>
                                  </w:r>
                                </w:p>
                              </w:tc>
                            </w:tr>
                            <w:tr w:rsidR="00391C81" w14:paraId="10B2ED64"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85BFCCC" w14:textId="77777777" w:rsidR="00391C81" w:rsidRPr="00537BE2" w:rsidRDefault="00391C81" w:rsidP="001202FC">
                                  <w:pPr>
                                    <w:pStyle w:val="CSFieldInfo"/>
                                    <w:rPr>
                                      <w:lang w:eastAsia="ja-JP"/>
                                    </w:rPr>
                                  </w:pPr>
                                </w:p>
                              </w:tc>
                              <w:tc>
                                <w:tcPr>
                                  <w:tcW w:w="1357" w:type="dxa"/>
                                  <w:tcBorders>
                                    <w:top w:val="single" w:sz="4" w:space="0" w:color="auto"/>
                                    <w:bottom w:val="single" w:sz="4" w:space="0" w:color="auto"/>
                                  </w:tcBorders>
                                </w:tcPr>
                                <w:p w14:paraId="3BFDDE19" w14:textId="77777777" w:rsidR="00391C81" w:rsidRPr="00537BE2" w:rsidRDefault="00391C81" w:rsidP="001202FC">
                                  <w:pPr>
                                    <w:pStyle w:val="CSFieldInfo"/>
                                    <w:rPr>
                                      <w:lang w:eastAsia="ja-JP"/>
                                    </w:rPr>
                                  </w:pPr>
                                </w:p>
                              </w:tc>
                              <w:tc>
                                <w:tcPr>
                                  <w:tcW w:w="7470" w:type="dxa"/>
                                  <w:tcBorders>
                                    <w:top w:val="single" w:sz="4" w:space="0" w:color="auto"/>
                                    <w:bottom w:val="single" w:sz="4" w:space="0" w:color="auto"/>
                                  </w:tcBorders>
                                </w:tcPr>
                                <w:p w14:paraId="153E4392" w14:textId="77777777" w:rsidR="00391C81" w:rsidRPr="00537BE2" w:rsidRDefault="00391C81" w:rsidP="0029433A">
                                  <w:pPr>
                                    <w:pStyle w:val="CSFieldInfo"/>
                                    <w:rPr>
                                      <w:lang w:eastAsia="ja-JP"/>
                                    </w:rPr>
                                  </w:pPr>
                                </w:p>
                              </w:tc>
                            </w:tr>
                            <w:tr w:rsidR="00391C81" w14:paraId="775DB9AF"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B49D564"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1A8C42C9" w14:textId="77777777" w:rsidR="00391C81" w:rsidRPr="00537BE2" w:rsidRDefault="00391C81" w:rsidP="001202FC">
                                  <w:pPr>
                                    <w:pStyle w:val="CSFieldInfo"/>
                                  </w:pPr>
                                </w:p>
                              </w:tc>
                              <w:tc>
                                <w:tcPr>
                                  <w:tcW w:w="7470" w:type="dxa"/>
                                  <w:tcBorders>
                                    <w:top w:val="single" w:sz="4" w:space="0" w:color="auto"/>
                                    <w:bottom w:val="single" w:sz="4" w:space="0" w:color="auto"/>
                                  </w:tcBorders>
                                </w:tcPr>
                                <w:p w14:paraId="11EACA40" w14:textId="77777777" w:rsidR="00391C81" w:rsidRPr="00537BE2" w:rsidRDefault="00391C81" w:rsidP="0029433A">
                                  <w:pPr>
                                    <w:pStyle w:val="CSFieldInfo"/>
                                  </w:pPr>
                                </w:p>
                              </w:tc>
                            </w:tr>
                            <w:tr w:rsidR="00391C81" w14:paraId="11851D48"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1A976DE"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3D420C13" w14:textId="77777777" w:rsidR="00391C81" w:rsidRPr="00537BE2" w:rsidRDefault="00391C81" w:rsidP="001202FC">
                                  <w:pPr>
                                    <w:pStyle w:val="CSFieldInfo"/>
                                  </w:pPr>
                                </w:p>
                              </w:tc>
                              <w:tc>
                                <w:tcPr>
                                  <w:tcW w:w="7470" w:type="dxa"/>
                                  <w:tcBorders>
                                    <w:top w:val="single" w:sz="4" w:space="0" w:color="auto"/>
                                    <w:bottom w:val="single" w:sz="4" w:space="0" w:color="auto"/>
                                  </w:tcBorders>
                                </w:tcPr>
                                <w:p w14:paraId="29D5FE2F" w14:textId="77777777" w:rsidR="00391C81" w:rsidRPr="00537BE2" w:rsidRDefault="00391C81" w:rsidP="001202FC">
                                  <w:pPr>
                                    <w:pStyle w:val="CSFieldInfo"/>
                                  </w:pPr>
                                </w:p>
                              </w:tc>
                            </w:tr>
                          </w:tbl>
                          <w:p w14:paraId="3AC0FC38" w14:textId="77777777" w:rsidR="00391C81" w:rsidRDefault="00391C81" w:rsidP="00391C81">
                            <w:pPr>
                              <w:pStyle w:val="CSLegalTxt"/>
                            </w:pPr>
                          </w:p>
                          <w:p w14:paraId="1898B881" w14:textId="77777777" w:rsidR="00391C81" w:rsidRDefault="00391C81" w:rsidP="00391C81">
                            <w:pPr>
                              <w:pStyle w:val="CSLegalTxt"/>
                            </w:pPr>
                          </w:p>
                          <w:p w14:paraId="35EADD45" w14:textId="77777777" w:rsidR="00391C81" w:rsidRDefault="00391C81" w:rsidP="00391C81">
                            <w:pPr>
                              <w:pStyle w:val="CSLegalTxt"/>
                            </w:pPr>
                          </w:p>
                          <w:p w14:paraId="0E376095" w14:textId="1CCCAA1A"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BD12AB">
                              <w:rPr>
                                <w:noProof/>
                              </w:rPr>
                              <w:t>2020</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C22722" id="_x0000_t202" coordsize="21600,21600" o:spt="202" path="m,l,21600r21600,l21600,xe">
                <v:stroke joinstyle="miter"/>
                <v:path gradientshapeok="t" o:connecttype="rect"/>
              </v:shapetype>
              <v:shape id="Text Box 7" o:spid="_x0000_s1026" type="#_x0000_t202" style="position:absolute;left:0;text-align:left;margin-left:-45.95pt;margin-top:33.5pt;width:540pt;height:557.1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" stroked="f">
                <v:textbox>
                  <w:txbxContent>
                    <w:p w14:paraId="0250D600" w14:textId="77777777" w:rsidR="00391C81" w:rsidRDefault="00391C81" w:rsidP="00391C81">
                      <w:pPr>
                        <w:pStyle w:val="CSLegalTxt"/>
                      </w:pPr>
                    </w:p>
                    <w:p w14:paraId="722E63D6" w14:textId="77777777" w:rsidR="00391C81" w:rsidRDefault="00391C81" w:rsidP="00391C81">
                      <w:pPr>
                        <w:pStyle w:val="CSLegalTxt"/>
                      </w:pPr>
                    </w:p>
                    <w:p w14:paraId="78B8FE87"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47F165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C0986A3" w14:textId="77777777" w:rsidR="00391C81" w:rsidRPr="001B1649" w:rsidRDefault="00391C81" w:rsidP="001202FC">
                            <w:pPr>
                              <w:pStyle w:val="CSTableTitle"/>
                            </w:pPr>
                            <w:r>
                              <w:t xml:space="preserve">Version History </w:t>
                            </w:r>
                          </w:p>
                        </w:tc>
                      </w:tr>
                      <w:tr w:rsidR="00391C81" w14:paraId="1B94D92B"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5A883269"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3602D231"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254678CB" w14:textId="77777777" w:rsidR="00391C81" w:rsidRPr="00537BE2" w:rsidRDefault="00391C81" w:rsidP="001202FC">
                            <w:pPr>
                              <w:pStyle w:val="CSFieldName"/>
                            </w:pPr>
                            <w:r w:rsidRPr="00537BE2">
                              <w:t xml:space="preserve">Author / Comments </w:t>
                            </w:r>
                          </w:p>
                        </w:tc>
                      </w:tr>
                      <w:tr w:rsidR="00391C81" w14:paraId="10B2ED64"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85BFCCC" w14:textId="77777777" w:rsidR="00391C81" w:rsidRPr="00537BE2" w:rsidRDefault="00391C81" w:rsidP="001202FC">
                            <w:pPr>
                              <w:pStyle w:val="CSFieldInfo"/>
                              <w:rPr>
                                <w:lang w:eastAsia="ja-JP"/>
                              </w:rPr>
                            </w:pPr>
                          </w:p>
                        </w:tc>
                        <w:tc>
                          <w:tcPr>
                            <w:tcW w:w="1357" w:type="dxa"/>
                            <w:tcBorders>
                              <w:top w:val="single" w:sz="4" w:space="0" w:color="auto"/>
                              <w:bottom w:val="single" w:sz="4" w:space="0" w:color="auto"/>
                            </w:tcBorders>
                          </w:tcPr>
                          <w:p w14:paraId="3BFDDE19" w14:textId="77777777" w:rsidR="00391C81" w:rsidRPr="00537BE2" w:rsidRDefault="00391C81" w:rsidP="001202FC">
                            <w:pPr>
                              <w:pStyle w:val="CSFieldInfo"/>
                              <w:rPr>
                                <w:lang w:eastAsia="ja-JP"/>
                              </w:rPr>
                            </w:pPr>
                          </w:p>
                        </w:tc>
                        <w:tc>
                          <w:tcPr>
                            <w:tcW w:w="7470" w:type="dxa"/>
                            <w:tcBorders>
                              <w:top w:val="single" w:sz="4" w:space="0" w:color="auto"/>
                              <w:bottom w:val="single" w:sz="4" w:space="0" w:color="auto"/>
                            </w:tcBorders>
                          </w:tcPr>
                          <w:p w14:paraId="153E4392" w14:textId="77777777" w:rsidR="00391C81" w:rsidRPr="00537BE2" w:rsidRDefault="00391C81" w:rsidP="0029433A">
                            <w:pPr>
                              <w:pStyle w:val="CSFieldInfo"/>
                              <w:rPr>
                                <w:lang w:eastAsia="ja-JP"/>
                              </w:rPr>
                            </w:pPr>
                          </w:p>
                        </w:tc>
                      </w:tr>
                      <w:tr w:rsidR="00391C81" w14:paraId="775DB9AF"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B49D564"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1A8C42C9" w14:textId="77777777" w:rsidR="00391C81" w:rsidRPr="00537BE2" w:rsidRDefault="00391C81" w:rsidP="001202FC">
                            <w:pPr>
                              <w:pStyle w:val="CSFieldInfo"/>
                            </w:pPr>
                          </w:p>
                        </w:tc>
                        <w:tc>
                          <w:tcPr>
                            <w:tcW w:w="7470" w:type="dxa"/>
                            <w:tcBorders>
                              <w:top w:val="single" w:sz="4" w:space="0" w:color="auto"/>
                              <w:bottom w:val="single" w:sz="4" w:space="0" w:color="auto"/>
                            </w:tcBorders>
                          </w:tcPr>
                          <w:p w14:paraId="11EACA40" w14:textId="77777777" w:rsidR="00391C81" w:rsidRPr="00537BE2" w:rsidRDefault="00391C81" w:rsidP="0029433A">
                            <w:pPr>
                              <w:pStyle w:val="CSFieldInfo"/>
                            </w:pPr>
                          </w:p>
                        </w:tc>
                      </w:tr>
                      <w:tr w:rsidR="00391C81" w14:paraId="11851D48"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1A976DE"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3D420C13" w14:textId="77777777" w:rsidR="00391C81" w:rsidRPr="00537BE2" w:rsidRDefault="00391C81" w:rsidP="001202FC">
                            <w:pPr>
                              <w:pStyle w:val="CSFieldInfo"/>
                            </w:pPr>
                          </w:p>
                        </w:tc>
                        <w:tc>
                          <w:tcPr>
                            <w:tcW w:w="7470" w:type="dxa"/>
                            <w:tcBorders>
                              <w:top w:val="single" w:sz="4" w:space="0" w:color="auto"/>
                              <w:bottom w:val="single" w:sz="4" w:space="0" w:color="auto"/>
                            </w:tcBorders>
                          </w:tcPr>
                          <w:p w14:paraId="29D5FE2F" w14:textId="77777777" w:rsidR="00391C81" w:rsidRPr="00537BE2" w:rsidRDefault="00391C81" w:rsidP="001202FC">
                            <w:pPr>
                              <w:pStyle w:val="CSFieldInfo"/>
                            </w:pPr>
                          </w:p>
                        </w:tc>
                      </w:tr>
                    </w:tbl>
                    <w:p w14:paraId="3AC0FC38" w14:textId="77777777" w:rsidR="00391C81" w:rsidRDefault="00391C81" w:rsidP="00391C81">
                      <w:pPr>
                        <w:pStyle w:val="CSLegalTxt"/>
                      </w:pPr>
                    </w:p>
                    <w:p w14:paraId="1898B881" w14:textId="77777777" w:rsidR="00391C81" w:rsidRDefault="00391C81" w:rsidP="00391C81">
                      <w:pPr>
                        <w:pStyle w:val="CSLegalTxt"/>
                      </w:pPr>
                    </w:p>
                    <w:p w14:paraId="35EADD45" w14:textId="77777777" w:rsidR="00391C81" w:rsidRDefault="00391C81" w:rsidP="00391C81">
                      <w:pPr>
                        <w:pStyle w:val="CSLegalTxt"/>
                      </w:pPr>
                    </w:p>
                    <w:p w14:paraId="0E376095" w14:textId="1CCCAA1A"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BD12AB">
                        <w:rPr>
                          <w:noProof/>
                        </w:rPr>
                        <w:t>2020</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Antitrust Policy</w:t>
                        </w:r>
                      </w:hyperlink>
                      <w:r>
                        <w:t>.</w:t>
                      </w:r>
                    </w:p>
                  </w:txbxContent>
                </v:textbox>
              </v:shape>
            </w:pict>
          </mc:Fallback>
        </mc:AlternateContent>
      </w:r>
      <w:r w:rsidR="00AD50BF">
        <w:br w:type="page"/>
      </w:r>
      <w:r>
        <w:rPr>
          <w:noProof/>
        </w:rPr>
        <w:lastRenderedPageBreak/>
        <w:drawing>
          <wp:inline distT="0" distB="0" distL="0" distR="0" wp14:anchorId="5DB2279C" wp14:editId="16A6642A">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29510A38" w14:textId="77777777" w:rsidR="0058060A" w:rsidRDefault="0058060A" w:rsidP="0058060A">
      <w:pPr>
        <w:pStyle w:val="Title"/>
        <w:jc w:val="center"/>
      </w:pPr>
      <w:r w:rsidRPr="009D6A6C">
        <w:t xml:space="preserve">Liaison </w:t>
      </w:r>
      <w:r w:rsidRPr="00477CD5">
        <w:t>Statement</w:t>
      </w:r>
    </w:p>
    <w:p w14:paraId="2501CB6E"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CB512C" w14:paraId="6F858C59" w14:textId="77777777" w:rsidTr="001202FC">
        <w:trPr>
          <w:trHeight w:val="590"/>
          <w:tblHeader/>
        </w:trPr>
        <w:tc>
          <w:tcPr>
            <w:tcW w:w="3337" w:type="dxa"/>
            <w:shd w:val="clear" w:color="auto" w:fill="DE002B"/>
            <w:vAlign w:val="center"/>
          </w:tcPr>
          <w:p w14:paraId="50E60092" w14:textId="77777777" w:rsidR="00A74A54" w:rsidRPr="0058060A" w:rsidRDefault="00A74A54" w:rsidP="0058060A">
            <w:pPr>
              <w:pStyle w:val="TableHeader"/>
            </w:pPr>
            <w:r w:rsidRPr="0058060A">
              <w:t>Liaison Statement Title:</w:t>
            </w:r>
          </w:p>
        </w:tc>
        <w:tc>
          <w:tcPr>
            <w:tcW w:w="6379" w:type="dxa"/>
            <w:vAlign w:val="center"/>
          </w:tcPr>
          <w:sdt>
            <w:sdtPr>
              <w:rPr>
                <w:rFonts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22B0B111" w14:textId="66A02E72" w:rsidR="00A74A54" w:rsidRDefault="005B0C39" w:rsidP="00E4345D">
                <w:pPr>
                  <w:pStyle w:val="TableText"/>
                </w:pPr>
                <w:r>
                  <w:rPr>
                    <w:lang w:eastAsia="ja-JP"/>
                  </w:rPr>
                  <w:t>LS from 5GJA to 3GPP CT4</w:t>
                </w:r>
              </w:p>
            </w:sdtContent>
          </w:sdt>
        </w:tc>
      </w:tr>
    </w:tbl>
    <w:p w14:paraId="716634DB"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0E24F1DF"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79069F94" w14:textId="77777777" w:rsidR="0058060A" w:rsidRDefault="0058060A" w:rsidP="0058060A">
            <w:pPr>
              <w:pStyle w:val="TableHeader"/>
            </w:pPr>
            <w:r>
              <w:t>Source Meeting Information</w:t>
            </w:r>
          </w:p>
        </w:tc>
      </w:tr>
      <w:tr w:rsidR="0058060A" w14:paraId="374739CD"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3A5FAA4A" w14:textId="77777777" w:rsidR="0058060A" w:rsidRPr="0058060A" w:rsidRDefault="0058060A" w:rsidP="0058060A">
            <w:pPr>
              <w:pStyle w:val="TableText"/>
            </w:pPr>
            <w:r w:rsidRPr="0058060A">
              <w:t>Meeting Number</w:t>
            </w:r>
          </w:p>
        </w:tc>
        <w:tc>
          <w:tcPr>
            <w:tcW w:w="3228" w:type="dxa"/>
            <w:shd w:val="clear" w:color="auto" w:fill="D9D9D9"/>
          </w:tcPr>
          <w:p w14:paraId="0314AE28" w14:textId="77777777" w:rsidR="0058060A" w:rsidRPr="0058060A" w:rsidRDefault="0058060A" w:rsidP="0058060A">
            <w:pPr>
              <w:pStyle w:val="TableText"/>
            </w:pPr>
            <w:r w:rsidRPr="0058060A">
              <w:t>Meeting Date</w:t>
            </w:r>
          </w:p>
        </w:tc>
        <w:tc>
          <w:tcPr>
            <w:tcW w:w="3008" w:type="dxa"/>
            <w:shd w:val="clear" w:color="auto" w:fill="D9D9D9"/>
          </w:tcPr>
          <w:p w14:paraId="4B69DCC4" w14:textId="77777777" w:rsidR="0058060A" w:rsidRPr="0058060A" w:rsidRDefault="0058060A" w:rsidP="0058060A">
            <w:pPr>
              <w:pStyle w:val="TableText"/>
            </w:pPr>
            <w:r w:rsidRPr="0058060A">
              <w:t>Meeting Location</w:t>
            </w:r>
          </w:p>
        </w:tc>
      </w:tr>
      <w:tr w:rsidR="00096622" w14:paraId="30BE3124"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hint="eastAsia"/>
                <w:lang w:eastAsia="ja-JP"/>
              </w:rPr>
              <w:alias w:val="Meeting Name and Number Text"/>
              <w:tag w:val="GSMAMeetingNameAndNumberText"/>
              <w:id w:val="110713711"/>
              <w:placeholder>
                <w:docPart w:val="9B549B85B39043A3B714C222B9AA693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42813BD9" w14:textId="5F565CF1" w:rsidR="00096622" w:rsidRPr="008150E1" w:rsidRDefault="002B6AD4" w:rsidP="008150E1">
                <w:pPr>
                  <w:pStyle w:val="CSFieldInfo"/>
                  <w:framePr w:wrap="auto" w:vAnchor="margin" w:hAnchor="text" w:yAlign="inline"/>
                  <w:rPr>
                    <w:rFonts w:eastAsia="SimSun" w:cs="Times New Roman"/>
                    <w:bCs w:val="0"/>
                    <w:sz w:val="22"/>
                    <w:szCs w:val="20"/>
                    <w:lang w:eastAsia="ja-JP" w:bidi="bn-BD"/>
                  </w:rPr>
                </w:pPr>
                <w:r>
                  <w:rPr>
                    <w:rFonts w:hint="eastAsia"/>
                    <w:lang w:eastAsia="ja-JP"/>
                  </w:rPr>
                  <w:t>5GJA#14</w:t>
                </w:r>
              </w:p>
            </w:sdtContent>
          </w:sdt>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0-10-07T13:00:00Z">
                <w:dateFormat w:val="dd/MM/yyyy"/>
                <w:lid w:val="en-GB"/>
                <w:storeMappedDataAs w:val="dateTime"/>
                <w:calendar w:val="gregorian"/>
              </w:date>
            </w:sdtPr>
            <w:sdtEndPr/>
            <w:sdtContent>
              <w:p w14:paraId="72E1CD85" w14:textId="1320C318" w:rsidR="00096622" w:rsidRPr="008150E1" w:rsidRDefault="002B6AD4" w:rsidP="008150E1">
                <w:pPr>
                  <w:pStyle w:val="CSFieldInfo"/>
                  <w:framePr w:wrap="auto" w:vAnchor="margin" w:hAnchor="text" w:yAlign="inline"/>
                  <w:rPr>
                    <w:rFonts w:eastAsia="SimSun" w:cs="Times New Roman"/>
                    <w:bCs w:val="0"/>
                    <w:sz w:val="22"/>
                    <w:szCs w:val="20"/>
                    <w:lang w:eastAsia="ja-JP" w:bidi="bn-BD"/>
                  </w:rPr>
                </w:pPr>
                <w:r>
                  <w:rPr>
                    <w:lang w:eastAsia="ja-JP"/>
                  </w:rPr>
                  <w:t>07/10/2020</w:t>
                </w:r>
              </w:p>
            </w:sdtContent>
          </w:sdt>
        </w:tc>
        <w:tc>
          <w:tcPr>
            <w:tcW w:w="3008" w:type="dxa"/>
          </w:tc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5B96516A" w14:textId="21CA0F77" w:rsidR="00096622" w:rsidRDefault="002B6AD4" w:rsidP="008150E1">
                <w:pPr>
                  <w:pStyle w:val="CSFieldInfo"/>
                  <w:framePr w:wrap="auto" w:vAnchor="margin" w:hAnchor="text" w:yAlign="inline"/>
                  <w:rPr>
                    <w:lang w:eastAsia="ja-JP"/>
                  </w:rPr>
                </w:pPr>
                <w:proofErr w:type="spellStart"/>
                <w:r>
                  <w:rPr>
                    <w:rFonts w:hint="eastAsia"/>
                    <w:lang w:eastAsia="ja-JP"/>
                  </w:rPr>
                  <w:t>Bluejeans</w:t>
                </w:r>
                <w:proofErr w:type="spellEnd"/>
              </w:p>
            </w:sdtContent>
          </w:sdt>
        </w:tc>
      </w:tr>
    </w:tbl>
    <w:p w14:paraId="0B6FFF8F"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718D276C"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62ABBD61" w14:textId="77777777" w:rsidR="0058060A" w:rsidRDefault="0058060A" w:rsidP="0058060A">
            <w:pPr>
              <w:pStyle w:val="TableHeader"/>
            </w:pPr>
            <w:r>
              <w:t>Document Details</w:t>
            </w:r>
          </w:p>
        </w:tc>
      </w:tr>
      <w:tr w:rsidR="0058060A" w14:paraId="6270B299"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F2E5DBC" w14:textId="77777777" w:rsidR="0058060A" w:rsidRDefault="0058060A" w:rsidP="001202FC">
            <w:pPr>
              <w:pStyle w:val="TableText"/>
            </w:pPr>
            <w:r>
              <w:t>Document Number:</w:t>
            </w:r>
          </w:p>
        </w:tc>
        <w:tc>
          <w:tcPr>
            <w:tcW w:w="3228" w:type="dxa"/>
            <w:shd w:val="clear" w:color="auto" w:fill="D9D9D9"/>
          </w:tcPr>
          <w:p w14:paraId="40CEC6BF" w14:textId="77777777" w:rsidR="0058060A" w:rsidRDefault="0058060A" w:rsidP="001202FC">
            <w:pPr>
              <w:pStyle w:val="TableText"/>
            </w:pPr>
            <w:r>
              <w:t>Creation Date:</w:t>
            </w:r>
          </w:p>
        </w:tc>
        <w:tc>
          <w:tcPr>
            <w:tcW w:w="3008" w:type="dxa"/>
            <w:shd w:val="clear" w:color="auto" w:fill="D9D9D9"/>
          </w:tcPr>
          <w:p w14:paraId="57AB51DF" w14:textId="77777777" w:rsidR="0058060A" w:rsidRDefault="0058060A" w:rsidP="001202FC">
            <w:pPr>
              <w:pStyle w:val="TableText"/>
            </w:pPr>
            <w:r>
              <w:t>Document Author:</w:t>
            </w:r>
          </w:p>
        </w:tc>
      </w:tr>
      <w:tr w:rsidR="0058060A" w14:paraId="306CA15E"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F0E65DAE776A4935A8E21F8CD34ECCC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sdtContent>
            <w:tc>
              <w:tcPr>
                <w:tcW w:w="3480" w:type="dxa"/>
              </w:tcPr>
              <w:p w14:paraId="18808894" w14:textId="6B5CCFFA" w:rsidR="0058060A" w:rsidRPr="00C201D7" w:rsidRDefault="00786EAE" w:rsidP="00096622">
                <w:pPr>
                  <w:pStyle w:val="TableText"/>
                  <w:rPr>
                    <w:rFonts w:eastAsia="MS Mincho"/>
                    <w:lang w:eastAsia="ja-JP"/>
                  </w:rPr>
                </w:pPr>
                <w:r>
                  <w:rPr>
                    <w:rFonts w:eastAsia="MS Mincho"/>
                    <w:lang w:eastAsia="ja-JP"/>
                  </w:rPr>
                  <w:t>5GJA#14 Doc 128r1</w:t>
                </w:r>
              </w:p>
            </w:tc>
          </w:sdtContent>
        </w:sdt>
        <w:tc>
          <w:tcPr>
            <w:tcW w:w="3228" w:type="dxa"/>
          </w:tcPr>
          <w:p w14:paraId="160445F3" w14:textId="39967535" w:rsidR="0058060A" w:rsidRDefault="003A3CA2" w:rsidP="00A441AB">
            <w:pPr>
              <w:pStyle w:val="TableText"/>
            </w:pPr>
            <w:sdt>
              <w:sdtPr>
                <w:rPr>
                  <w:rFonts w:hint="eastAsia"/>
                  <w:lang w:eastAsia="ja-JP"/>
                </w:rPr>
                <w:alias w:val="Document Creation Date"/>
                <w:tag w:val="GSMADocumentCreatedDate"/>
                <w:id w:val="-1829277167"/>
                <w:placeholder>
                  <w:docPart w:val="2D2D9DFE800F41FEB03680E8C4E05CE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0-09-30T14:07:00Z">
                  <w:dateFormat w:val="yyyy-MM-dd"/>
                  <w:lid w:val="sv-SE"/>
                  <w:storeMappedDataAs w:val="dateTime"/>
                  <w:calendar w:val="gregorian"/>
                </w:date>
              </w:sdtPr>
              <w:sdtEndPr/>
              <w:sdtContent>
                <w:r w:rsidR="00F83A3C">
                  <w:rPr>
                    <w:lang w:val="sv-SE" w:eastAsia="ja-JP"/>
                  </w:rPr>
                  <w:t>2020-09-30</w:t>
                </w:r>
              </w:sdtContent>
            </w:sdt>
          </w:p>
        </w:tc>
        <w:tc>
          <w:tcPr>
            <w:tcW w:w="3008" w:type="dxa"/>
          </w:tcPr>
          <w:p w14:paraId="3CFC26E3" w14:textId="27505237" w:rsidR="0058060A" w:rsidRPr="00C201D7" w:rsidRDefault="001970AD" w:rsidP="00D20D7D">
            <w:pPr>
              <w:pStyle w:val="TableText"/>
              <w:rPr>
                <w:rFonts w:eastAsia="MS Mincho"/>
                <w:lang w:eastAsia="ja-JP"/>
              </w:rPr>
            </w:pPr>
            <w:r>
              <w:rPr>
                <w:rFonts w:eastAsia="MS Mincho"/>
                <w:lang w:eastAsia="ja-JP"/>
              </w:rPr>
              <w:t>Hiroshi Ishikawa (NTT Docomo)</w:t>
            </w:r>
          </w:p>
        </w:tc>
      </w:tr>
      <w:tr w:rsidR="0058060A" w14:paraId="1B658882"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27750E3" w14:textId="77777777" w:rsidR="0058060A" w:rsidRDefault="0058060A" w:rsidP="001202FC">
            <w:pPr>
              <w:pStyle w:val="TableText"/>
            </w:pPr>
            <w:r>
              <w:t>Originating GSMA Source:</w:t>
            </w:r>
          </w:p>
        </w:tc>
        <w:tc>
          <w:tcPr>
            <w:tcW w:w="3228" w:type="dxa"/>
            <w:shd w:val="clear" w:color="auto" w:fill="D9D9D9"/>
          </w:tcPr>
          <w:p w14:paraId="46670814" w14:textId="77777777" w:rsidR="0058060A" w:rsidRDefault="0058060A" w:rsidP="001202FC">
            <w:pPr>
              <w:pStyle w:val="TableText"/>
            </w:pPr>
            <w:r>
              <w:t>Deadline for response:</w:t>
            </w:r>
          </w:p>
        </w:tc>
        <w:tc>
          <w:tcPr>
            <w:tcW w:w="3008" w:type="dxa"/>
            <w:shd w:val="clear" w:color="auto" w:fill="D9D9D9"/>
          </w:tcPr>
          <w:p w14:paraId="79ADCB84" w14:textId="77777777" w:rsidR="0058060A" w:rsidRDefault="0058060A" w:rsidP="001202FC">
            <w:pPr>
              <w:pStyle w:val="TableText"/>
            </w:pPr>
            <w:r>
              <w:t>Liaison Statement Contact</w:t>
            </w:r>
          </w:p>
        </w:tc>
      </w:tr>
      <w:tr w:rsidR="0058060A" w14:paraId="0B343334"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213298F4" w14:textId="62695763" w:rsidR="0058060A" w:rsidRPr="00C201D7" w:rsidRDefault="005852E2" w:rsidP="00D20D7D">
            <w:pPr>
              <w:pStyle w:val="TableText"/>
              <w:rPr>
                <w:rFonts w:eastAsia="MS Mincho"/>
                <w:lang w:eastAsia="ja-JP"/>
              </w:rPr>
            </w:pPr>
            <w:r>
              <w:rPr>
                <w:rFonts w:eastAsia="MS Mincho"/>
                <w:i/>
                <w:lang w:eastAsia="ja-JP"/>
              </w:rPr>
              <w:t>NG/</w:t>
            </w:r>
            <w:r w:rsidR="00F83A3C">
              <w:rPr>
                <w:rFonts w:eastAsia="MS Mincho"/>
                <w:i/>
                <w:lang w:eastAsia="ja-JP"/>
              </w:rPr>
              <w:t>5GJA</w:t>
            </w:r>
          </w:p>
        </w:tc>
        <w:tc>
          <w:tcPr>
            <w:tcW w:w="3228" w:type="dxa"/>
          </w:tcPr>
          <w:p w14:paraId="2D22852F" w14:textId="55C067DA" w:rsidR="0058060A" w:rsidRPr="00C201D7" w:rsidRDefault="001970AD" w:rsidP="001202FC">
            <w:pPr>
              <w:pStyle w:val="TableText"/>
              <w:rPr>
                <w:rFonts w:eastAsia="MS Mincho"/>
                <w:lang w:eastAsia="ja-JP"/>
              </w:rPr>
            </w:pPr>
            <w:r>
              <w:rPr>
                <w:rFonts w:eastAsia="MS Mincho"/>
                <w:i/>
                <w:lang w:eastAsia="ja-JP"/>
              </w:rPr>
              <w:t>See below</w:t>
            </w:r>
          </w:p>
        </w:tc>
        <w:tc>
          <w:tcPr>
            <w:tcW w:w="3008" w:type="dxa"/>
          </w:tcPr>
          <w:p w14:paraId="205C2CED" w14:textId="71A3B56D" w:rsidR="0058060A" w:rsidRPr="0062734F" w:rsidRDefault="003A3CA2" w:rsidP="001202FC">
            <w:pPr>
              <w:pStyle w:val="TableText"/>
              <w:rPr>
                <w:rFonts w:eastAsia="MS Mincho"/>
                <w:i/>
                <w:lang w:eastAsia="ja-JP"/>
              </w:rPr>
            </w:pPr>
            <w:hyperlink r:id="rId19" w:history="1">
              <w:r w:rsidR="001970AD" w:rsidRPr="00105BF7">
                <w:rPr>
                  <w:rStyle w:val="Hyperlink"/>
                  <w:rFonts w:eastAsia="MS Mincho"/>
                  <w:lang w:eastAsia="ja-JP"/>
                </w:rPr>
                <w:t>GSMALiaisons@gsma.com</w:t>
              </w:r>
            </w:hyperlink>
          </w:p>
        </w:tc>
      </w:tr>
      <w:tr w:rsidR="0058060A" w14:paraId="2C288475"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C9D00B8"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p w14:paraId="5E3180D6"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296E59DE"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35CAC0D4"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097A5991" w14:textId="77777777" w:rsidR="0058060A" w:rsidRDefault="0058060A" w:rsidP="0058060A">
            <w:pPr>
              <w:pStyle w:val="TableHeader"/>
            </w:pPr>
            <w:r>
              <w:t>Action Required by Recipient</w:t>
            </w:r>
          </w:p>
        </w:tc>
      </w:tr>
      <w:tr w:rsidR="0058060A" w14:paraId="1280CD14"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3E5464D9"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6ADBEE2" w14:textId="77777777" w:rsidR="0058060A" w:rsidRPr="00C201D7" w:rsidRDefault="0058060A" w:rsidP="0058060A">
            <w:pPr>
              <w:pStyle w:val="TableText"/>
              <w:rPr>
                <w:rFonts w:eastAsia="MS Mincho"/>
                <w:lang w:eastAsia="ja-JP"/>
              </w:rPr>
            </w:pPr>
          </w:p>
        </w:tc>
      </w:tr>
      <w:tr w:rsidR="0058060A" w14:paraId="3AEF8257"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2483E19"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74ADE3BC" w14:textId="77777777" w:rsidR="001970AD" w:rsidRDefault="00F83A3C" w:rsidP="001202FC">
            <w:pPr>
              <w:pStyle w:val="TableText"/>
              <w:rPr>
                <w:rFonts w:eastAsia="MS Mincho"/>
                <w:lang w:eastAsia="ja-JP"/>
              </w:rPr>
            </w:pPr>
            <w:r>
              <w:rPr>
                <w:rFonts w:eastAsia="MS Mincho"/>
                <w:lang w:eastAsia="ja-JP"/>
              </w:rPr>
              <w:t xml:space="preserve">To: </w:t>
            </w:r>
            <w:r>
              <w:rPr>
                <w:rFonts w:eastAsia="MS Mincho" w:hint="eastAsia"/>
                <w:lang w:eastAsia="ja-JP"/>
              </w:rPr>
              <w:t>3</w:t>
            </w:r>
            <w:r>
              <w:rPr>
                <w:rFonts w:eastAsia="MS Mincho"/>
                <w:lang w:eastAsia="ja-JP"/>
              </w:rPr>
              <w:t>GPP CT4</w:t>
            </w:r>
          </w:p>
          <w:p w14:paraId="58832A02" w14:textId="45FB2CBC" w:rsidR="00F83A3C" w:rsidRPr="00C201D7" w:rsidRDefault="001970AD" w:rsidP="001970AD">
            <w:pPr>
              <w:pStyle w:val="TableText"/>
              <w:rPr>
                <w:rFonts w:eastAsia="MS Mincho"/>
                <w:lang w:eastAsia="ja-JP"/>
              </w:rPr>
            </w:pPr>
            <w:r>
              <w:rPr>
                <w:rFonts w:eastAsia="MS Mincho"/>
                <w:lang w:eastAsia="ja-JP"/>
              </w:rPr>
              <w:t xml:space="preserve">CC: 3GPP </w:t>
            </w:r>
            <w:r w:rsidR="002B6AD4">
              <w:rPr>
                <w:rFonts w:eastAsia="MS Mincho"/>
                <w:lang w:eastAsia="ja-JP"/>
              </w:rPr>
              <w:t>SA2</w:t>
            </w:r>
          </w:p>
        </w:tc>
      </w:tr>
    </w:tbl>
    <w:p w14:paraId="116827DD" w14:textId="77777777" w:rsidR="00FC0FBE" w:rsidRDefault="00FC0FBE" w:rsidP="0058060A">
      <w:pPr>
        <w:pStyle w:val="NormalParagraph"/>
        <w:rPr>
          <w:lang w:val="en-IE"/>
        </w:rPr>
      </w:pPr>
    </w:p>
    <w:p w14:paraId="684552B1" w14:textId="0F5FC7C2" w:rsidR="0057552D" w:rsidRDefault="0057552D" w:rsidP="00664184">
      <w:pPr>
        <w:pStyle w:val="Heading1"/>
      </w:pPr>
      <w:r>
        <w:t>Background</w:t>
      </w:r>
    </w:p>
    <w:p w14:paraId="6B9C6B02" w14:textId="538B4ED8" w:rsidR="003F70BB" w:rsidRDefault="00F83A3C" w:rsidP="00F83A3C">
      <w:pPr>
        <w:pStyle w:val="NormalStyleIndentedParagraph"/>
        <w:rPr>
          <w:lang w:eastAsia="ja-JP"/>
        </w:rPr>
      </w:pPr>
      <w:r>
        <w:rPr>
          <w:lang w:eastAsia="ja-JP"/>
        </w:rPr>
        <w:t xml:space="preserve">GSMA 5GJA has discussed whether recovery procedures are required in case there is mismatch of profiles stored in AMF and UDR </w:t>
      </w:r>
      <w:r w:rsidR="00457984">
        <w:rPr>
          <w:lang w:eastAsia="ja-JP"/>
        </w:rPr>
        <w:t xml:space="preserve">for registered UEs, </w:t>
      </w:r>
      <w:r>
        <w:rPr>
          <w:lang w:eastAsia="ja-JP"/>
        </w:rPr>
        <w:t xml:space="preserve">due to </w:t>
      </w:r>
      <w:r w:rsidR="00457984">
        <w:rPr>
          <w:lang w:eastAsia="ja-JP"/>
        </w:rPr>
        <w:t xml:space="preserve">any unexpected </w:t>
      </w:r>
      <w:r>
        <w:rPr>
          <w:lang w:eastAsia="ja-JP"/>
        </w:rPr>
        <w:t>corrupt</w:t>
      </w:r>
      <w:r w:rsidR="00457984">
        <w:rPr>
          <w:lang w:eastAsia="ja-JP"/>
        </w:rPr>
        <w:t>ion</w:t>
      </w:r>
      <w:r>
        <w:rPr>
          <w:lang w:eastAsia="ja-JP"/>
        </w:rPr>
        <w:t xml:space="preserve"> </w:t>
      </w:r>
      <w:r w:rsidR="00457984">
        <w:rPr>
          <w:lang w:eastAsia="ja-JP"/>
        </w:rPr>
        <w:t xml:space="preserve">of </w:t>
      </w:r>
      <w:r>
        <w:rPr>
          <w:lang w:eastAsia="ja-JP"/>
        </w:rPr>
        <w:t>profile</w:t>
      </w:r>
      <w:r w:rsidR="00457984">
        <w:rPr>
          <w:lang w:eastAsia="ja-JP"/>
        </w:rPr>
        <w:t>s</w:t>
      </w:r>
      <w:r>
        <w:rPr>
          <w:lang w:eastAsia="ja-JP"/>
        </w:rPr>
        <w:t xml:space="preserve"> </w:t>
      </w:r>
      <w:r w:rsidR="00457984">
        <w:rPr>
          <w:lang w:eastAsia="ja-JP"/>
        </w:rPr>
        <w:t xml:space="preserve">stored </w:t>
      </w:r>
      <w:r>
        <w:rPr>
          <w:lang w:eastAsia="ja-JP"/>
        </w:rPr>
        <w:t>in UDR</w:t>
      </w:r>
      <w:r w:rsidR="004B4BAA">
        <w:rPr>
          <w:lang w:eastAsia="ja-JP"/>
        </w:rPr>
        <w:t>.</w:t>
      </w:r>
    </w:p>
    <w:p w14:paraId="03EF1758" w14:textId="27436288" w:rsidR="0057552D" w:rsidRDefault="004B4BAA" w:rsidP="004B4BAA">
      <w:pPr>
        <w:pStyle w:val="NormalStyleIndentedParagraph"/>
        <w:rPr>
          <w:rFonts w:eastAsiaTheme="minorEastAsia"/>
          <w:lang w:eastAsia="ja-JP"/>
        </w:rPr>
      </w:pPr>
      <w:r>
        <w:rPr>
          <w:rFonts w:eastAsiaTheme="minorEastAsia"/>
          <w:lang w:eastAsia="ja-JP"/>
        </w:rPr>
        <w:t xml:space="preserve">5GJA was not able to identify any dedicated procedures specified in relevant </w:t>
      </w:r>
      <w:r w:rsidR="006C59A9">
        <w:rPr>
          <w:rFonts w:eastAsiaTheme="minorEastAsia"/>
          <w:lang w:eastAsia="ja-JP"/>
        </w:rPr>
        <w:t xml:space="preserve">3GPP </w:t>
      </w:r>
      <w:r>
        <w:rPr>
          <w:rFonts w:eastAsiaTheme="minorEastAsia"/>
          <w:lang w:eastAsia="ja-JP"/>
        </w:rPr>
        <w:t xml:space="preserve">5GC specifications </w:t>
      </w:r>
      <w:r w:rsidR="006C59A9">
        <w:rPr>
          <w:rFonts w:eastAsiaTheme="minorEastAsia"/>
          <w:lang w:eastAsia="ja-JP"/>
        </w:rPr>
        <w:t>that</w:t>
      </w:r>
      <w:r>
        <w:rPr>
          <w:rFonts w:eastAsiaTheme="minorEastAsia"/>
          <w:lang w:eastAsia="ja-JP"/>
        </w:rPr>
        <w:t xml:space="preserve"> address such </w:t>
      </w:r>
      <w:r w:rsidR="006C59A9">
        <w:rPr>
          <w:rFonts w:eastAsiaTheme="minorEastAsia"/>
          <w:lang w:eastAsia="ja-JP"/>
        </w:rPr>
        <w:t>occasion</w:t>
      </w:r>
      <w:r>
        <w:rPr>
          <w:rFonts w:eastAsiaTheme="minorEastAsia"/>
          <w:lang w:eastAsia="ja-JP"/>
        </w:rPr>
        <w:t>.</w:t>
      </w:r>
    </w:p>
    <w:p w14:paraId="10E55654" w14:textId="2105EDBA" w:rsidR="0057552D" w:rsidRDefault="0057552D" w:rsidP="00664184">
      <w:pPr>
        <w:pStyle w:val="Heading1"/>
      </w:pPr>
      <w:r>
        <w:rPr>
          <w:rFonts w:hint="eastAsia"/>
        </w:rPr>
        <w:t>A</w:t>
      </w:r>
      <w:r>
        <w:t>ctions to 3GPP CT4</w:t>
      </w:r>
    </w:p>
    <w:p w14:paraId="3EC1A804" w14:textId="35EABA76" w:rsidR="0057552D" w:rsidRDefault="0057552D" w:rsidP="004B4BAA">
      <w:pPr>
        <w:pStyle w:val="NormalStyleIndentedParagraph"/>
        <w:rPr>
          <w:rFonts w:eastAsiaTheme="minorEastAsia"/>
          <w:lang w:eastAsia="ja-JP"/>
        </w:rPr>
      </w:pPr>
      <w:r w:rsidRPr="0057552D">
        <w:rPr>
          <w:rFonts w:eastAsiaTheme="minorEastAsia"/>
          <w:lang w:eastAsia="ja-JP"/>
        </w:rPr>
        <w:t xml:space="preserve">5GJA </w:t>
      </w:r>
      <w:r>
        <w:rPr>
          <w:rFonts w:eastAsiaTheme="minorEastAsia"/>
          <w:lang w:eastAsia="ja-JP"/>
        </w:rPr>
        <w:t xml:space="preserve">kindly </w:t>
      </w:r>
      <w:r w:rsidRPr="0057552D">
        <w:rPr>
          <w:rFonts w:eastAsiaTheme="minorEastAsia"/>
          <w:lang w:eastAsia="ja-JP"/>
        </w:rPr>
        <w:t xml:space="preserve">requests 3GPP CT4 to </w:t>
      </w:r>
      <w:r w:rsidR="002B6AD4">
        <w:rPr>
          <w:rFonts w:eastAsiaTheme="minorEastAsia"/>
          <w:lang w:eastAsia="ja-JP"/>
        </w:rPr>
        <w:t>investigate the above issue</w:t>
      </w:r>
      <w:r w:rsidRPr="0057552D">
        <w:rPr>
          <w:rFonts w:eastAsiaTheme="minorEastAsia"/>
          <w:lang w:eastAsia="ja-JP"/>
        </w:rPr>
        <w:t xml:space="preserve"> when mismatch of profiles in AMF and UDR </w:t>
      </w:r>
      <w:r w:rsidR="00951DB7">
        <w:rPr>
          <w:rFonts w:eastAsiaTheme="minorEastAsia"/>
          <w:lang w:eastAsia="ja-JP"/>
        </w:rPr>
        <w:t xml:space="preserve">due to corruption </w:t>
      </w:r>
      <w:r w:rsidR="00094115">
        <w:rPr>
          <w:rFonts w:eastAsiaTheme="minorEastAsia"/>
          <w:lang w:eastAsia="ja-JP"/>
        </w:rPr>
        <w:t xml:space="preserve">of profile </w:t>
      </w:r>
      <w:r w:rsidR="00951DB7">
        <w:rPr>
          <w:rFonts w:eastAsiaTheme="minorEastAsia"/>
          <w:lang w:eastAsia="ja-JP"/>
        </w:rPr>
        <w:t xml:space="preserve">in </w:t>
      </w:r>
      <w:r w:rsidR="001A211C">
        <w:rPr>
          <w:rFonts w:eastAsiaTheme="minorEastAsia"/>
          <w:lang w:eastAsia="ja-JP"/>
        </w:rPr>
        <w:t xml:space="preserve">the </w:t>
      </w:r>
      <w:r w:rsidR="00951DB7">
        <w:rPr>
          <w:rFonts w:eastAsiaTheme="minorEastAsia"/>
          <w:lang w:eastAsia="ja-JP"/>
        </w:rPr>
        <w:t>UDR</w:t>
      </w:r>
      <w:r w:rsidRPr="0057552D">
        <w:rPr>
          <w:rFonts w:eastAsiaTheme="minorEastAsia"/>
          <w:lang w:eastAsia="ja-JP"/>
        </w:rPr>
        <w:t>.</w:t>
      </w:r>
    </w:p>
    <w:p w14:paraId="686CD106" w14:textId="77777777" w:rsidR="001970AD" w:rsidRDefault="001970AD" w:rsidP="001970AD">
      <w:pPr>
        <w:pStyle w:val="NormalParagraph"/>
        <w:outlineLvl w:val="0"/>
        <w:rPr>
          <w:rFonts w:eastAsia="MS Mincho"/>
          <w:b/>
          <w:lang w:eastAsia="ja-JP"/>
        </w:rPr>
      </w:pPr>
    </w:p>
    <w:p w14:paraId="41CFAADC" w14:textId="77777777" w:rsidR="001970AD" w:rsidRDefault="001970AD" w:rsidP="001970AD">
      <w:pPr>
        <w:pStyle w:val="NormalParagraph"/>
        <w:outlineLvl w:val="0"/>
        <w:rPr>
          <w:rFonts w:eastAsia="MS Mincho"/>
          <w:b/>
          <w:lang w:eastAsia="ja-JP"/>
        </w:rPr>
      </w:pPr>
    </w:p>
    <w:p w14:paraId="6013D135" w14:textId="319BD1E2" w:rsidR="001970AD" w:rsidRPr="00A77C2F" w:rsidRDefault="001970AD" w:rsidP="001970AD">
      <w:pPr>
        <w:pStyle w:val="NormalParagraph"/>
        <w:outlineLvl w:val="0"/>
        <w:rPr>
          <w:rFonts w:eastAsia="MS Mincho"/>
          <w:b/>
          <w:lang w:eastAsia="ja-JP"/>
        </w:rPr>
      </w:pPr>
      <w:r w:rsidRPr="00A77C2F">
        <w:rPr>
          <w:rFonts w:eastAsia="MS Mincho"/>
          <w:b/>
          <w:lang w:eastAsia="ja-JP"/>
        </w:rPr>
        <w:lastRenderedPageBreak/>
        <w:t>NEXT MEETINGS</w:t>
      </w:r>
    </w:p>
    <w:p w14:paraId="734DB8B1" w14:textId="77777777" w:rsidR="001970AD" w:rsidRDefault="001970AD" w:rsidP="001970AD">
      <w:pPr>
        <w:pStyle w:val="NormalParagraph"/>
        <w:rPr>
          <w:rFonts w:eastAsia="MS Mincho"/>
          <w:sz w:val="20"/>
          <w:szCs w:val="20"/>
          <w:lang w:eastAsia="ja-JP"/>
        </w:rPr>
      </w:pPr>
      <w:r w:rsidRPr="007C798E">
        <w:rPr>
          <w:rFonts w:eastAsia="MS Mincho"/>
          <w:sz w:val="20"/>
          <w:szCs w:val="20"/>
          <w:lang w:eastAsia="ja-JP"/>
        </w:rPr>
        <w:t>5GJA#1</w:t>
      </w:r>
      <w:r>
        <w:rPr>
          <w:rFonts w:eastAsia="MS Mincho"/>
          <w:sz w:val="20"/>
          <w:szCs w:val="20"/>
          <w:lang w:eastAsia="ja-JP"/>
        </w:rPr>
        <w:t>5</w:t>
      </w:r>
      <w:r w:rsidRPr="007C798E">
        <w:rPr>
          <w:rFonts w:eastAsia="MS Mincho"/>
          <w:sz w:val="20"/>
          <w:szCs w:val="20"/>
          <w:lang w:eastAsia="ja-JP"/>
        </w:rPr>
        <w:tab/>
        <w:t>2</w:t>
      </w:r>
      <w:r>
        <w:rPr>
          <w:rFonts w:eastAsia="MS Mincho"/>
          <w:sz w:val="20"/>
          <w:szCs w:val="20"/>
          <w:lang w:eastAsia="ja-JP"/>
        </w:rPr>
        <w:t>0</w:t>
      </w:r>
      <w:r>
        <w:rPr>
          <w:rFonts w:eastAsia="MS Mincho"/>
          <w:sz w:val="20"/>
          <w:szCs w:val="20"/>
          <w:vertAlign w:val="superscript"/>
          <w:lang w:eastAsia="ja-JP"/>
        </w:rPr>
        <w:t>th</w:t>
      </w:r>
      <w:r w:rsidRPr="007C798E">
        <w:rPr>
          <w:rFonts w:eastAsia="MS Mincho"/>
          <w:sz w:val="20"/>
          <w:szCs w:val="20"/>
          <w:lang w:eastAsia="ja-JP"/>
        </w:rPr>
        <w:t xml:space="preserve"> </w:t>
      </w:r>
      <w:r>
        <w:rPr>
          <w:rFonts w:eastAsia="MS Mincho"/>
          <w:sz w:val="20"/>
          <w:szCs w:val="20"/>
          <w:lang w:eastAsia="ja-JP"/>
        </w:rPr>
        <w:t>January</w:t>
      </w:r>
      <w:r w:rsidRPr="007C798E">
        <w:rPr>
          <w:rFonts w:eastAsia="MS Mincho"/>
          <w:sz w:val="20"/>
          <w:szCs w:val="20"/>
          <w:lang w:eastAsia="ja-JP"/>
        </w:rPr>
        <w:t xml:space="preserve"> 202</w:t>
      </w:r>
      <w:r>
        <w:rPr>
          <w:rFonts w:eastAsia="MS Mincho"/>
          <w:sz w:val="20"/>
          <w:szCs w:val="20"/>
          <w:lang w:eastAsia="ja-JP"/>
        </w:rPr>
        <w:t>1</w:t>
      </w:r>
    </w:p>
    <w:p w14:paraId="07B3415C" w14:textId="77777777" w:rsidR="001970AD" w:rsidRDefault="001970AD" w:rsidP="001970AD">
      <w:pPr>
        <w:pStyle w:val="NormalParagraph"/>
        <w:rPr>
          <w:rFonts w:eastAsia="MS Mincho"/>
          <w:sz w:val="20"/>
          <w:szCs w:val="20"/>
          <w:lang w:eastAsia="ja-JP"/>
        </w:rPr>
      </w:pPr>
      <w:r w:rsidRPr="007C798E">
        <w:rPr>
          <w:rFonts w:eastAsia="MS Mincho"/>
          <w:sz w:val="20"/>
          <w:szCs w:val="20"/>
          <w:lang w:eastAsia="ja-JP"/>
        </w:rPr>
        <w:t>5GJA#1</w:t>
      </w:r>
      <w:r>
        <w:rPr>
          <w:rFonts w:eastAsia="MS Mincho"/>
          <w:sz w:val="20"/>
          <w:szCs w:val="20"/>
          <w:lang w:eastAsia="ja-JP"/>
        </w:rPr>
        <w:t>6</w:t>
      </w:r>
      <w:r w:rsidRPr="007C798E">
        <w:rPr>
          <w:rFonts w:eastAsia="MS Mincho"/>
          <w:sz w:val="20"/>
          <w:szCs w:val="20"/>
          <w:lang w:eastAsia="ja-JP"/>
        </w:rPr>
        <w:tab/>
      </w:r>
      <w:r>
        <w:rPr>
          <w:rFonts w:eastAsia="MS Mincho"/>
          <w:sz w:val="20"/>
          <w:szCs w:val="20"/>
          <w:lang w:eastAsia="ja-JP"/>
        </w:rPr>
        <w:t>13</w:t>
      </w:r>
      <w:r>
        <w:rPr>
          <w:rFonts w:eastAsia="MS Mincho"/>
          <w:sz w:val="20"/>
          <w:szCs w:val="20"/>
          <w:vertAlign w:val="superscript"/>
          <w:lang w:eastAsia="ja-JP"/>
        </w:rPr>
        <w:t>th</w:t>
      </w:r>
      <w:r w:rsidRPr="007C798E">
        <w:rPr>
          <w:rFonts w:eastAsia="MS Mincho"/>
          <w:sz w:val="20"/>
          <w:szCs w:val="20"/>
          <w:lang w:eastAsia="ja-JP"/>
        </w:rPr>
        <w:t xml:space="preserve"> </w:t>
      </w:r>
      <w:r>
        <w:rPr>
          <w:rFonts w:eastAsia="MS Mincho"/>
          <w:sz w:val="20"/>
          <w:szCs w:val="20"/>
          <w:lang w:eastAsia="ja-JP"/>
        </w:rPr>
        <w:t>April</w:t>
      </w:r>
      <w:r w:rsidRPr="007C798E">
        <w:rPr>
          <w:rFonts w:eastAsia="MS Mincho"/>
          <w:sz w:val="20"/>
          <w:szCs w:val="20"/>
          <w:lang w:eastAsia="ja-JP"/>
        </w:rPr>
        <w:t xml:space="preserve"> 202</w:t>
      </w:r>
      <w:r>
        <w:rPr>
          <w:rFonts w:eastAsia="MS Mincho"/>
          <w:sz w:val="20"/>
          <w:szCs w:val="20"/>
          <w:lang w:eastAsia="ja-JP"/>
        </w:rPr>
        <w:t>1</w:t>
      </w:r>
    </w:p>
    <w:p w14:paraId="02DF1EFF" w14:textId="77777777" w:rsidR="001970AD" w:rsidRDefault="001970AD" w:rsidP="001970AD">
      <w:pPr>
        <w:pStyle w:val="NormalParagraph"/>
        <w:rPr>
          <w:rFonts w:eastAsia="MS Mincho"/>
          <w:sz w:val="20"/>
          <w:szCs w:val="20"/>
          <w:lang w:eastAsia="ja-JP"/>
        </w:rPr>
      </w:pPr>
      <w:r w:rsidRPr="007C798E">
        <w:rPr>
          <w:rFonts w:eastAsia="MS Mincho"/>
          <w:sz w:val="20"/>
          <w:szCs w:val="20"/>
          <w:lang w:eastAsia="ja-JP"/>
        </w:rPr>
        <w:t>5GJA#1</w:t>
      </w:r>
      <w:r>
        <w:rPr>
          <w:rFonts w:eastAsia="MS Mincho"/>
          <w:sz w:val="20"/>
          <w:szCs w:val="20"/>
          <w:lang w:eastAsia="ja-JP"/>
        </w:rPr>
        <w:t>7</w:t>
      </w:r>
      <w:r w:rsidRPr="007C798E">
        <w:rPr>
          <w:rFonts w:eastAsia="MS Mincho"/>
          <w:sz w:val="20"/>
          <w:szCs w:val="20"/>
          <w:lang w:eastAsia="ja-JP"/>
        </w:rPr>
        <w:tab/>
      </w:r>
      <w:r>
        <w:rPr>
          <w:rFonts w:eastAsia="MS Mincho"/>
          <w:sz w:val="20"/>
          <w:szCs w:val="20"/>
          <w:lang w:eastAsia="ja-JP"/>
        </w:rPr>
        <w:t>23</w:t>
      </w:r>
      <w:r>
        <w:rPr>
          <w:rFonts w:eastAsia="MS Mincho"/>
          <w:sz w:val="20"/>
          <w:szCs w:val="20"/>
          <w:vertAlign w:val="superscript"/>
          <w:lang w:eastAsia="ja-JP"/>
        </w:rPr>
        <w:t>rd</w:t>
      </w:r>
      <w:r w:rsidRPr="007C798E">
        <w:rPr>
          <w:rFonts w:eastAsia="MS Mincho"/>
          <w:sz w:val="20"/>
          <w:szCs w:val="20"/>
          <w:lang w:eastAsia="ja-JP"/>
        </w:rPr>
        <w:t xml:space="preserve"> </w:t>
      </w:r>
      <w:r>
        <w:rPr>
          <w:rFonts w:eastAsia="MS Mincho"/>
          <w:sz w:val="20"/>
          <w:szCs w:val="20"/>
          <w:lang w:eastAsia="ja-JP"/>
        </w:rPr>
        <w:t>June</w:t>
      </w:r>
      <w:r w:rsidRPr="007C798E">
        <w:rPr>
          <w:rFonts w:eastAsia="MS Mincho"/>
          <w:sz w:val="20"/>
          <w:szCs w:val="20"/>
          <w:lang w:eastAsia="ja-JP"/>
        </w:rPr>
        <w:t xml:space="preserve"> 202</w:t>
      </w:r>
      <w:r>
        <w:rPr>
          <w:rFonts w:eastAsia="MS Mincho"/>
          <w:sz w:val="20"/>
          <w:szCs w:val="20"/>
          <w:lang w:eastAsia="ja-JP"/>
        </w:rPr>
        <w:t>1</w:t>
      </w:r>
    </w:p>
    <w:p w14:paraId="0900002F" w14:textId="77777777" w:rsidR="001970AD" w:rsidRPr="004B4BAA" w:rsidRDefault="001970AD" w:rsidP="004B4BAA">
      <w:pPr>
        <w:pStyle w:val="NormalStyleIndentedParagraph"/>
        <w:rPr>
          <w:rFonts w:eastAsiaTheme="minorEastAsia"/>
          <w:lang w:eastAsia="ja-JP"/>
        </w:rPr>
      </w:pPr>
    </w:p>
    <w:sectPr w:rsidR="001970AD" w:rsidRPr="004B4BAA" w:rsidSect="007D4437">
      <w:headerReference w:type="even" r:id="rId20"/>
      <w:headerReference w:type="default" r:id="rId21"/>
      <w:footerReference w:type="default" r:id="rId22"/>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2EFB6D" w14:textId="77777777" w:rsidR="001407BA" w:rsidRDefault="001407BA">
      <w:r>
        <w:separator/>
      </w:r>
    </w:p>
    <w:p w14:paraId="1A708541" w14:textId="77777777" w:rsidR="001407BA" w:rsidRDefault="001407BA"/>
    <w:p w14:paraId="69B4BD71" w14:textId="77777777" w:rsidR="001407BA" w:rsidRDefault="001407BA"/>
    <w:p w14:paraId="55D4860B" w14:textId="77777777" w:rsidR="001407BA" w:rsidRDefault="001407BA"/>
    <w:p w14:paraId="552746B6" w14:textId="77777777" w:rsidR="001407BA" w:rsidRDefault="001407BA"/>
    <w:p w14:paraId="5ED0917A" w14:textId="77777777" w:rsidR="001407BA" w:rsidRDefault="001407BA"/>
    <w:p w14:paraId="0269DB9A" w14:textId="77777777" w:rsidR="001407BA" w:rsidRDefault="001407BA"/>
    <w:p w14:paraId="321A5419" w14:textId="77777777" w:rsidR="001407BA" w:rsidRDefault="001407BA"/>
    <w:p w14:paraId="371922EB" w14:textId="77777777" w:rsidR="001407BA" w:rsidRDefault="001407BA"/>
  </w:endnote>
  <w:endnote w:type="continuationSeparator" w:id="0">
    <w:p w14:paraId="4C6E0DB8" w14:textId="77777777" w:rsidR="001407BA" w:rsidRDefault="001407BA">
      <w:r>
        <w:continuationSeparator/>
      </w:r>
    </w:p>
    <w:p w14:paraId="351138DE" w14:textId="77777777" w:rsidR="001407BA" w:rsidRDefault="001407BA"/>
    <w:p w14:paraId="70BF5B23" w14:textId="77777777" w:rsidR="001407BA" w:rsidRDefault="001407BA"/>
    <w:p w14:paraId="78183A48" w14:textId="77777777" w:rsidR="001407BA" w:rsidRDefault="001407BA"/>
    <w:p w14:paraId="5480E400" w14:textId="77777777" w:rsidR="001407BA" w:rsidRDefault="001407BA"/>
    <w:p w14:paraId="6FB7B9FA" w14:textId="77777777" w:rsidR="001407BA" w:rsidRDefault="001407BA"/>
    <w:p w14:paraId="76668DD3" w14:textId="77777777" w:rsidR="001407BA" w:rsidRDefault="001407BA"/>
    <w:p w14:paraId="575BC7F8" w14:textId="77777777" w:rsidR="001407BA" w:rsidRDefault="001407BA"/>
    <w:p w14:paraId="771359B8" w14:textId="77777777" w:rsidR="001407BA" w:rsidRDefault="001407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1E93A5"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8132351" w14:textId="77777777" w:rsidR="00C66843" w:rsidRDefault="00C66843" w:rsidP="00DB7D27">
    <w:pPr>
      <w:ind w:left="-851"/>
      <w:rPr>
        <w:i/>
        <w:sz w:val="20"/>
      </w:rPr>
    </w:pPr>
  </w:p>
  <w:p w14:paraId="213EB65D"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35711B" w14:textId="77777777" w:rsidR="001407BA" w:rsidRDefault="001407BA">
      <w:r>
        <w:separator/>
      </w:r>
    </w:p>
    <w:p w14:paraId="1040C206" w14:textId="77777777" w:rsidR="001407BA" w:rsidRDefault="001407BA"/>
    <w:p w14:paraId="1F600FE9" w14:textId="77777777" w:rsidR="001407BA" w:rsidRDefault="001407BA"/>
    <w:p w14:paraId="434F2C2B" w14:textId="77777777" w:rsidR="001407BA" w:rsidRDefault="001407BA"/>
    <w:p w14:paraId="4F5E553F" w14:textId="77777777" w:rsidR="001407BA" w:rsidRDefault="001407BA"/>
    <w:p w14:paraId="70F933BE" w14:textId="77777777" w:rsidR="001407BA" w:rsidRDefault="001407BA"/>
    <w:p w14:paraId="2342E268" w14:textId="77777777" w:rsidR="001407BA" w:rsidRDefault="001407BA"/>
    <w:p w14:paraId="57F4764A" w14:textId="77777777" w:rsidR="001407BA" w:rsidRDefault="001407BA"/>
    <w:p w14:paraId="586ACBCC" w14:textId="77777777" w:rsidR="001407BA" w:rsidRDefault="001407BA"/>
  </w:footnote>
  <w:footnote w:type="continuationSeparator" w:id="0">
    <w:p w14:paraId="289C4F65" w14:textId="77777777" w:rsidR="001407BA" w:rsidRDefault="001407BA">
      <w:r>
        <w:continuationSeparator/>
      </w:r>
    </w:p>
    <w:p w14:paraId="0F9E954F" w14:textId="77777777" w:rsidR="001407BA" w:rsidRDefault="001407BA"/>
    <w:p w14:paraId="51D2B357" w14:textId="77777777" w:rsidR="001407BA" w:rsidRDefault="001407BA"/>
    <w:p w14:paraId="1B3700ED" w14:textId="77777777" w:rsidR="001407BA" w:rsidRDefault="001407BA"/>
    <w:p w14:paraId="282B424A" w14:textId="77777777" w:rsidR="001407BA" w:rsidRDefault="001407BA"/>
    <w:p w14:paraId="1E9AE195" w14:textId="77777777" w:rsidR="001407BA" w:rsidRDefault="001407BA"/>
    <w:p w14:paraId="36CCDCA8" w14:textId="77777777" w:rsidR="001407BA" w:rsidRDefault="001407BA"/>
    <w:p w14:paraId="6C39F677" w14:textId="77777777" w:rsidR="001407BA" w:rsidRDefault="001407BA"/>
    <w:p w14:paraId="06B1207B" w14:textId="77777777" w:rsidR="001407BA" w:rsidRDefault="001407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03273B" w14:textId="77777777" w:rsidR="00C66843" w:rsidRDefault="00C66843">
    <w:pPr>
      <w:pStyle w:val="Header"/>
    </w:pPr>
  </w:p>
  <w:p w14:paraId="15050410"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29184" w14:textId="77777777" w:rsidR="00C66843" w:rsidRPr="00F04B04" w:rsidRDefault="00C66843" w:rsidP="0060180A">
    <w:pPr>
      <w:pStyle w:val="Header"/>
    </w:pPr>
  </w:p>
  <w:p w14:paraId="14E56892" w14:textId="77777777"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83123E7"/>
    <w:multiLevelType w:val="multilevel"/>
    <w:tmpl w:val="7B2CD562"/>
    <w:numStyleLink w:val="ListNumbers"/>
  </w:abstractNum>
  <w:abstractNum w:abstractNumId="8"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1"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9"/>
  </w:num>
  <w:num w:numId="3">
    <w:abstractNumId w:val="8"/>
  </w:num>
  <w:num w:numId="4">
    <w:abstractNumId w:val="4"/>
  </w:num>
  <w:num w:numId="5">
    <w:abstractNumId w:val="1"/>
  </w:num>
  <w:num w:numId="6">
    <w:abstractNumId w:val="2"/>
  </w:num>
  <w:num w:numId="7">
    <w:abstractNumId w:val="16"/>
  </w:num>
  <w:num w:numId="8">
    <w:abstractNumId w:val="18"/>
  </w:num>
  <w:num w:numId="9">
    <w:abstractNumId w:val="10"/>
  </w:num>
  <w:num w:numId="10">
    <w:abstractNumId w:val="3"/>
  </w:num>
  <w:num w:numId="11">
    <w:abstractNumId w:val="0"/>
  </w:num>
  <w:num w:numId="12">
    <w:abstractNumId w:val="19"/>
  </w:num>
  <w:num w:numId="13">
    <w:abstractNumId w:val="5"/>
  </w:num>
  <w:num w:numId="14">
    <w:abstractNumId w:val="14"/>
  </w:num>
  <w:num w:numId="15">
    <w:abstractNumId w:val="6"/>
  </w:num>
  <w:num w:numId="16">
    <w:abstractNumId w:val="12"/>
  </w:num>
  <w:num w:numId="17">
    <w:abstractNumId w:val="15"/>
  </w:num>
  <w:num w:numId="18">
    <w:abstractNumId w:val="11"/>
  </w:num>
  <w:num w:numId="19">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0"/>
  <w:activeWritingStyle w:appName="MSWord" w:lang="en-IE" w:vendorID="64" w:dllVersion="6" w:nlCheck="1" w:checkStyle="1"/>
  <w:activeWritingStyle w:appName="MSWord" w:lang="en-GB" w:vendorID="64" w:dllVersion="6" w:nlCheck="1" w:checkStyle="0"/>
  <w:activeWritingStyle w:appName="MSWord" w:lang="fr-FR" w:vendorID="64" w:dllVersion="6" w:nlCheck="1" w:checkStyle="0"/>
  <w:activeWritingStyle w:appName="MSWord" w:lang="de-DE" w:vendorID="64" w:dllVersion="6" w:nlCheck="1" w:checkStyle="1"/>
  <w:activeWritingStyle w:appName="MSWord" w:lang="es-ES" w:vendorID="64" w:dllVersion="6" w:nlCheck="1" w:checkStyle="1"/>
  <w:activeWritingStyle w:appName="MSWord" w:lang="en-US"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FCE"/>
    <w:rsid w:val="00000728"/>
    <w:rsid w:val="000032B9"/>
    <w:rsid w:val="00010F4A"/>
    <w:rsid w:val="00015377"/>
    <w:rsid w:val="00015F33"/>
    <w:rsid w:val="00020B5B"/>
    <w:rsid w:val="00021362"/>
    <w:rsid w:val="000227EF"/>
    <w:rsid w:val="0002515C"/>
    <w:rsid w:val="00026610"/>
    <w:rsid w:val="00027D0A"/>
    <w:rsid w:val="00027F5F"/>
    <w:rsid w:val="00036FC0"/>
    <w:rsid w:val="00045075"/>
    <w:rsid w:val="000460CB"/>
    <w:rsid w:val="00055694"/>
    <w:rsid w:val="0005647E"/>
    <w:rsid w:val="00063E5A"/>
    <w:rsid w:val="00072292"/>
    <w:rsid w:val="000726EC"/>
    <w:rsid w:val="00072B4A"/>
    <w:rsid w:val="00081BE1"/>
    <w:rsid w:val="0008722D"/>
    <w:rsid w:val="00090084"/>
    <w:rsid w:val="000906B1"/>
    <w:rsid w:val="00093416"/>
    <w:rsid w:val="00094115"/>
    <w:rsid w:val="00096622"/>
    <w:rsid w:val="00097FBD"/>
    <w:rsid w:val="000A1E09"/>
    <w:rsid w:val="000A3B37"/>
    <w:rsid w:val="000A3CD4"/>
    <w:rsid w:val="000A7FB4"/>
    <w:rsid w:val="000B14A9"/>
    <w:rsid w:val="000C07CC"/>
    <w:rsid w:val="000C0D1D"/>
    <w:rsid w:val="000C408B"/>
    <w:rsid w:val="000D2394"/>
    <w:rsid w:val="000D3142"/>
    <w:rsid w:val="000D3218"/>
    <w:rsid w:val="000E0BC2"/>
    <w:rsid w:val="000E346F"/>
    <w:rsid w:val="000E4F93"/>
    <w:rsid w:val="000E753F"/>
    <w:rsid w:val="000E7E68"/>
    <w:rsid w:val="000F0E8B"/>
    <w:rsid w:val="000F0EF2"/>
    <w:rsid w:val="000F13B9"/>
    <w:rsid w:val="000F5151"/>
    <w:rsid w:val="000F6BF7"/>
    <w:rsid w:val="000F7EC2"/>
    <w:rsid w:val="00100606"/>
    <w:rsid w:val="00102A40"/>
    <w:rsid w:val="0010527B"/>
    <w:rsid w:val="00105AB6"/>
    <w:rsid w:val="001101FF"/>
    <w:rsid w:val="0011694F"/>
    <w:rsid w:val="001202FC"/>
    <w:rsid w:val="00120435"/>
    <w:rsid w:val="00123B5C"/>
    <w:rsid w:val="00124CAE"/>
    <w:rsid w:val="00133251"/>
    <w:rsid w:val="00133E60"/>
    <w:rsid w:val="001407BA"/>
    <w:rsid w:val="00141CF3"/>
    <w:rsid w:val="00143486"/>
    <w:rsid w:val="00145D0E"/>
    <w:rsid w:val="001509BB"/>
    <w:rsid w:val="00151873"/>
    <w:rsid w:val="00152851"/>
    <w:rsid w:val="00153D4B"/>
    <w:rsid w:val="00156930"/>
    <w:rsid w:val="00157170"/>
    <w:rsid w:val="0016171C"/>
    <w:rsid w:val="00170BD2"/>
    <w:rsid w:val="00170D84"/>
    <w:rsid w:val="00172F4A"/>
    <w:rsid w:val="00175268"/>
    <w:rsid w:val="00176724"/>
    <w:rsid w:val="0017759E"/>
    <w:rsid w:val="00180EEC"/>
    <w:rsid w:val="001847E6"/>
    <w:rsid w:val="001911E2"/>
    <w:rsid w:val="00193F0A"/>
    <w:rsid w:val="001942C3"/>
    <w:rsid w:val="001964EB"/>
    <w:rsid w:val="001970AD"/>
    <w:rsid w:val="00197486"/>
    <w:rsid w:val="001A1A81"/>
    <w:rsid w:val="001A1AA1"/>
    <w:rsid w:val="001A1D70"/>
    <w:rsid w:val="001A211C"/>
    <w:rsid w:val="001A4A83"/>
    <w:rsid w:val="001A73DB"/>
    <w:rsid w:val="001B18AC"/>
    <w:rsid w:val="001C1435"/>
    <w:rsid w:val="001C1B47"/>
    <w:rsid w:val="001C5EDF"/>
    <w:rsid w:val="001D2BCD"/>
    <w:rsid w:val="001D2EF4"/>
    <w:rsid w:val="001D59D4"/>
    <w:rsid w:val="001E0776"/>
    <w:rsid w:val="001E0A44"/>
    <w:rsid w:val="001E44C9"/>
    <w:rsid w:val="001E608E"/>
    <w:rsid w:val="001E6670"/>
    <w:rsid w:val="001E783B"/>
    <w:rsid w:val="001F0B8D"/>
    <w:rsid w:val="0020565C"/>
    <w:rsid w:val="00206D44"/>
    <w:rsid w:val="00215EB0"/>
    <w:rsid w:val="002170FB"/>
    <w:rsid w:val="002209D0"/>
    <w:rsid w:val="0022182E"/>
    <w:rsid w:val="0022295E"/>
    <w:rsid w:val="0022369D"/>
    <w:rsid w:val="00244438"/>
    <w:rsid w:val="002477F9"/>
    <w:rsid w:val="00247C9B"/>
    <w:rsid w:val="00250212"/>
    <w:rsid w:val="002530B6"/>
    <w:rsid w:val="00257BC3"/>
    <w:rsid w:val="00261762"/>
    <w:rsid w:val="00267AAC"/>
    <w:rsid w:val="00272037"/>
    <w:rsid w:val="00273287"/>
    <w:rsid w:val="00274694"/>
    <w:rsid w:val="002828FC"/>
    <w:rsid w:val="00290C5D"/>
    <w:rsid w:val="00292D1F"/>
    <w:rsid w:val="0029433A"/>
    <w:rsid w:val="00294383"/>
    <w:rsid w:val="002A3ECB"/>
    <w:rsid w:val="002A4768"/>
    <w:rsid w:val="002A71B3"/>
    <w:rsid w:val="002A7EF7"/>
    <w:rsid w:val="002B07A0"/>
    <w:rsid w:val="002B6AD4"/>
    <w:rsid w:val="002C0B79"/>
    <w:rsid w:val="002C3C17"/>
    <w:rsid w:val="002C5F39"/>
    <w:rsid w:val="002C6CA9"/>
    <w:rsid w:val="002C7516"/>
    <w:rsid w:val="002D05F9"/>
    <w:rsid w:val="002D2A85"/>
    <w:rsid w:val="002D2E4B"/>
    <w:rsid w:val="002E0473"/>
    <w:rsid w:val="002E2CC1"/>
    <w:rsid w:val="002E5F10"/>
    <w:rsid w:val="002F1E10"/>
    <w:rsid w:val="002F350A"/>
    <w:rsid w:val="00304A60"/>
    <w:rsid w:val="00311DC4"/>
    <w:rsid w:val="00315FBE"/>
    <w:rsid w:val="00317475"/>
    <w:rsid w:val="003238E4"/>
    <w:rsid w:val="00324EB0"/>
    <w:rsid w:val="00327828"/>
    <w:rsid w:val="003411C5"/>
    <w:rsid w:val="00343311"/>
    <w:rsid w:val="00350B36"/>
    <w:rsid w:val="00351258"/>
    <w:rsid w:val="00353971"/>
    <w:rsid w:val="0035746E"/>
    <w:rsid w:val="00360D05"/>
    <w:rsid w:val="003617FE"/>
    <w:rsid w:val="00373511"/>
    <w:rsid w:val="00376F0E"/>
    <w:rsid w:val="003819F5"/>
    <w:rsid w:val="0038280F"/>
    <w:rsid w:val="00390429"/>
    <w:rsid w:val="00390A2F"/>
    <w:rsid w:val="00391C81"/>
    <w:rsid w:val="00391FF9"/>
    <w:rsid w:val="003942AA"/>
    <w:rsid w:val="003A1D24"/>
    <w:rsid w:val="003A3CA2"/>
    <w:rsid w:val="003A4374"/>
    <w:rsid w:val="003A4AD5"/>
    <w:rsid w:val="003A4EFB"/>
    <w:rsid w:val="003B1ED3"/>
    <w:rsid w:val="003B22EF"/>
    <w:rsid w:val="003B348E"/>
    <w:rsid w:val="003B68E8"/>
    <w:rsid w:val="003C19C7"/>
    <w:rsid w:val="003C233A"/>
    <w:rsid w:val="003C56CC"/>
    <w:rsid w:val="003D320C"/>
    <w:rsid w:val="003D377B"/>
    <w:rsid w:val="003E3023"/>
    <w:rsid w:val="003E4075"/>
    <w:rsid w:val="003E54CB"/>
    <w:rsid w:val="003E54FF"/>
    <w:rsid w:val="003E6887"/>
    <w:rsid w:val="003E6CE2"/>
    <w:rsid w:val="003F45A7"/>
    <w:rsid w:val="003F5817"/>
    <w:rsid w:val="003F70BB"/>
    <w:rsid w:val="003F7AAD"/>
    <w:rsid w:val="0040026D"/>
    <w:rsid w:val="00400663"/>
    <w:rsid w:val="00401577"/>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27B0"/>
    <w:rsid w:val="00434B0A"/>
    <w:rsid w:val="0043532C"/>
    <w:rsid w:val="004359E0"/>
    <w:rsid w:val="00435E9D"/>
    <w:rsid w:val="00440055"/>
    <w:rsid w:val="004425A0"/>
    <w:rsid w:val="004464B9"/>
    <w:rsid w:val="004505A3"/>
    <w:rsid w:val="00450A7F"/>
    <w:rsid w:val="00451D8F"/>
    <w:rsid w:val="00452D5C"/>
    <w:rsid w:val="00457119"/>
    <w:rsid w:val="00457984"/>
    <w:rsid w:val="00457B79"/>
    <w:rsid w:val="00461F2F"/>
    <w:rsid w:val="00471C05"/>
    <w:rsid w:val="0047353D"/>
    <w:rsid w:val="004757A4"/>
    <w:rsid w:val="00480114"/>
    <w:rsid w:val="00480D70"/>
    <w:rsid w:val="004848FC"/>
    <w:rsid w:val="004848FE"/>
    <w:rsid w:val="00486AB3"/>
    <w:rsid w:val="00493A55"/>
    <w:rsid w:val="004A36F8"/>
    <w:rsid w:val="004A3D2D"/>
    <w:rsid w:val="004B10BD"/>
    <w:rsid w:val="004B175F"/>
    <w:rsid w:val="004B215E"/>
    <w:rsid w:val="004B313B"/>
    <w:rsid w:val="004B4BAA"/>
    <w:rsid w:val="004B7996"/>
    <w:rsid w:val="004C06BC"/>
    <w:rsid w:val="004C2301"/>
    <w:rsid w:val="004D2FD6"/>
    <w:rsid w:val="004E2397"/>
    <w:rsid w:val="004E3639"/>
    <w:rsid w:val="004E7764"/>
    <w:rsid w:val="004F2730"/>
    <w:rsid w:val="004F667D"/>
    <w:rsid w:val="004F7C9F"/>
    <w:rsid w:val="005063BA"/>
    <w:rsid w:val="005072B0"/>
    <w:rsid w:val="00507377"/>
    <w:rsid w:val="00515500"/>
    <w:rsid w:val="005200E4"/>
    <w:rsid w:val="00521626"/>
    <w:rsid w:val="0052752C"/>
    <w:rsid w:val="005343AE"/>
    <w:rsid w:val="00535946"/>
    <w:rsid w:val="00535B87"/>
    <w:rsid w:val="00537187"/>
    <w:rsid w:val="00537934"/>
    <w:rsid w:val="00537BE2"/>
    <w:rsid w:val="00543DE5"/>
    <w:rsid w:val="00553927"/>
    <w:rsid w:val="00553A6B"/>
    <w:rsid w:val="00554BF1"/>
    <w:rsid w:val="00561165"/>
    <w:rsid w:val="00561C02"/>
    <w:rsid w:val="005636AF"/>
    <w:rsid w:val="00563F39"/>
    <w:rsid w:val="00570F0F"/>
    <w:rsid w:val="00572A28"/>
    <w:rsid w:val="00573499"/>
    <w:rsid w:val="00573E05"/>
    <w:rsid w:val="0057552D"/>
    <w:rsid w:val="00577FC3"/>
    <w:rsid w:val="0058060A"/>
    <w:rsid w:val="005809FB"/>
    <w:rsid w:val="0058361C"/>
    <w:rsid w:val="005852E2"/>
    <w:rsid w:val="00594FD7"/>
    <w:rsid w:val="00595A57"/>
    <w:rsid w:val="00597597"/>
    <w:rsid w:val="005B0C39"/>
    <w:rsid w:val="005B1030"/>
    <w:rsid w:val="005B665E"/>
    <w:rsid w:val="005C3EF2"/>
    <w:rsid w:val="005C5FD9"/>
    <w:rsid w:val="005C671E"/>
    <w:rsid w:val="005D0601"/>
    <w:rsid w:val="005D2B06"/>
    <w:rsid w:val="005D50D3"/>
    <w:rsid w:val="005D5622"/>
    <w:rsid w:val="005D66FF"/>
    <w:rsid w:val="005D78B8"/>
    <w:rsid w:val="005E059E"/>
    <w:rsid w:val="005E2042"/>
    <w:rsid w:val="005E51B4"/>
    <w:rsid w:val="005E7559"/>
    <w:rsid w:val="0060163A"/>
    <w:rsid w:val="0060180A"/>
    <w:rsid w:val="00615E63"/>
    <w:rsid w:val="006176DA"/>
    <w:rsid w:val="00621D86"/>
    <w:rsid w:val="006231E4"/>
    <w:rsid w:val="006247BE"/>
    <w:rsid w:val="0062734F"/>
    <w:rsid w:val="0062743F"/>
    <w:rsid w:val="00627674"/>
    <w:rsid w:val="00627983"/>
    <w:rsid w:val="00630B06"/>
    <w:rsid w:val="00637A4F"/>
    <w:rsid w:val="006404BE"/>
    <w:rsid w:val="00641AD5"/>
    <w:rsid w:val="00644A95"/>
    <w:rsid w:val="00645885"/>
    <w:rsid w:val="00651938"/>
    <w:rsid w:val="00652D32"/>
    <w:rsid w:val="00657359"/>
    <w:rsid w:val="0066030A"/>
    <w:rsid w:val="00662969"/>
    <w:rsid w:val="0066307D"/>
    <w:rsid w:val="00663899"/>
    <w:rsid w:val="00664184"/>
    <w:rsid w:val="006779E6"/>
    <w:rsid w:val="00681879"/>
    <w:rsid w:val="00686CAC"/>
    <w:rsid w:val="00686DAE"/>
    <w:rsid w:val="00691301"/>
    <w:rsid w:val="00694212"/>
    <w:rsid w:val="00694E01"/>
    <w:rsid w:val="00697A2C"/>
    <w:rsid w:val="006A03EC"/>
    <w:rsid w:val="006A5D98"/>
    <w:rsid w:val="006A7B93"/>
    <w:rsid w:val="006B145D"/>
    <w:rsid w:val="006B3719"/>
    <w:rsid w:val="006B3E37"/>
    <w:rsid w:val="006C0AF0"/>
    <w:rsid w:val="006C11C6"/>
    <w:rsid w:val="006C3B99"/>
    <w:rsid w:val="006C4AAE"/>
    <w:rsid w:val="006C4D5F"/>
    <w:rsid w:val="006C59A9"/>
    <w:rsid w:val="006C5C3F"/>
    <w:rsid w:val="006C60B4"/>
    <w:rsid w:val="006C62B4"/>
    <w:rsid w:val="006D1715"/>
    <w:rsid w:val="006D19D9"/>
    <w:rsid w:val="006D2F72"/>
    <w:rsid w:val="006E0687"/>
    <w:rsid w:val="006E44CF"/>
    <w:rsid w:val="006E6660"/>
    <w:rsid w:val="006F0B97"/>
    <w:rsid w:val="006F5C08"/>
    <w:rsid w:val="006F6857"/>
    <w:rsid w:val="00701C4C"/>
    <w:rsid w:val="00702875"/>
    <w:rsid w:val="007058E5"/>
    <w:rsid w:val="0070616B"/>
    <w:rsid w:val="0071340D"/>
    <w:rsid w:val="00722A43"/>
    <w:rsid w:val="007236F8"/>
    <w:rsid w:val="007347FD"/>
    <w:rsid w:val="00734ED9"/>
    <w:rsid w:val="007352B6"/>
    <w:rsid w:val="00741031"/>
    <w:rsid w:val="00742BA2"/>
    <w:rsid w:val="00743705"/>
    <w:rsid w:val="00744B3B"/>
    <w:rsid w:val="00744C7F"/>
    <w:rsid w:val="00750C00"/>
    <w:rsid w:val="007537B1"/>
    <w:rsid w:val="00755530"/>
    <w:rsid w:val="00755D5F"/>
    <w:rsid w:val="00756364"/>
    <w:rsid w:val="00757D6A"/>
    <w:rsid w:val="00761287"/>
    <w:rsid w:val="00762023"/>
    <w:rsid w:val="007648E3"/>
    <w:rsid w:val="0076490E"/>
    <w:rsid w:val="007649C3"/>
    <w:rsid w:val="0076668B"/>
    <w:rsid w:val="007706B6"/>
    <w:rsid w:val="0077175B"/>
    <w:rsid w:val="007748F7"/>
    <w:rsid w:val="00774F91"/>
    <w:rsid w:val="00782C91"/>
    <w:rsid w:val="00784848"/>
    <w:rsid w:val="00786EAE"/>
    <w:rsid w:val="00787444"/>
    <w:rsid w:val="00787B18"/>
    <w:rsid w:val="00794E39"/>
    <w:rsid w:val="00795CDE"/>
    <w:rsid w:val="007A06B8"/>
    <w:rsid w:val="007A07D3"/>
    <w:rsid w:val="007A3786"/>
    <w:rsid w:val="007B1585"/>
    <w:rsid w:val="007B15E4"/>
    <w:rsid w:val="007B4DCE"/>
    <w:rsid w:val="007B6A79"/>
    <w:rsid w:val="007C23C7"/>
    <w:rsid w:val="007C4694"/>
    <w:rsid w:val="007C59E6"/>
    <w:rsid w:val="007D03D9"/>
    <w:rsid w:val="007D4437"/>
    <w:rsid w:val="007D478C"/>
    <w:rsid w:val="007D4D3E"/>
    <w:rsid w:val="007E41DF"/>
    <w:rsid w:val="007F268B"/>
    <w:rsid w:val="007F49BA"/>
    <w:rsid w:val="0080743E"/>
    <w:rsid w:val="00807F10"/>
    <w:rsid w:val="00813C41"/>
    <w:rsid w:val="00814E74"/>
    <w:rsid w:val="008150E1"/>
    <w:rsid w:val="00815934"/>
    <w:rsid w:val="00817297"/>
    <w:rsid w:val="0082045E"/>
    <w:rsid w:val="00820578"/>
    <w:rsid w:val="00821E41"/>
    <w:rsid w:val="0082223D"/>
    <w:rsid w:val="00824535"/>
    <w:rsid w:val="00824F41"/>
    <w:rsid w:val="00830532"/>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2875"/>
    <w:rsid w:val="008737A3"/>
    <w:rsid w:val="00873E7F"/>
    <w:rsid w:val="008747ED"/>
    <w:rsid w:val="00876599"/>
    <w:rsid w:val="00876BEE"/>
    <w:rsid w:val="00877DD4"/>
    <w:rsid w:val="00881435"/>
    <w:rsid w:val="00882814"/>
    <w:rsid w:val="00892B79"/>
    <w:rsid w:val="00893DDE"/>
    <w:rsid w:val="008A34F0"/>
    <w:rsid w:val="008A3DDA"/>
    <w:rsid w:val="008A52BA"/>
    <w:rsid w:val="008A5A26"/>
    <w:rsid w:val="008C18EF"/>
    <w:rsid w:val="008C3D35"/>
    <w:rsid w:val="008C55FD"/>
    <w:rsid w:val="008C589D"/>
    <w:rsid w:val="008D0356"/>
    <w:rsid w:val="008D10E9"/>
    <w:rsid w:val="008E14D1"/>
    <w:rsid w:val="008E2F80"/>
    <w:rsid w:val="008F002A"/>
    <w:rsid w:val="008F02C8"/>
    <w:rsid w:val="008F4D5D"/>
    <w:rsid w:val="008F5174"/>
    <w:rsid w:val="009021B8"/>
    <w:rsid w:val="009048A6"/>
    <w:rsid w:val="0090510A"/>
    <w:rsid w:val="009056CD"/>
    <w:rsid w:val="00906BA9"/>
    <w:rsid w:val="00911584"/>
    <w:rsid w:val="00913F03"/>
    <w:rsid w:val="009153E7"/>
    <w:rsid w:val="0091554E"/>
    <w:rsid w:val="00915937"/>
    <w:rsid w:val="00916597"/>
    <w:rsid w:val="0092690B"/>
    <w:rsid w:val="009312E0"/>
    <w:rsid w:val="00933A5F"/>
    <w:rsid w:val="009411B2"/>
    <w:rsid w:val="00945596"/>
    <w:rsid w:val="00946ED4"/>
    <w:rsid w:val="00951DB7"/>
    <w:rsid w:val="0095415E"/>
    <w:rsid w:val="00954346"/>
    <w:rsid w:val="00960D4C"/>
    <w:rsid w:val="0096116E"/>
    <w:rsid w:val="0096193A"/>
    <w:rsid w:val="00965ECB"/>
    <w:rsid w:val="00970403"/>
    <w:rsid w:val="0097202E"/>
    <w:rsid w:val="0097218C"/>
    <w:rsid w:val="00974FBB"/>
    <w:rsid w:val="009806C8"/>
    <w:rsid w:val="00982F1A"/>
    <w:rsid w:val="00984D13"/>
    <w:rsid w:val="009858EC"/>
    <w:rsid w:val="00996DB8"/>
    <w:rsid w:val="009A36A8"/>
    <w:rsid w:val="009A4646"/>
    <w:rsid w:val="009A6F7E"/>
    <w:rsid w:val="009A75A5"/>
    <w:rsid w:val="009A7F48"/>
    <w:rsid w:val="009B78E0"/>
    <w:rsid w:val="009B79F1"/>
    <w:rsid w:val="009C079D"/>
    <w:rsid w:val="009C0E4B"/>
    <w:rsid w:val="009C6384"/>
    <w:rsid w:val="009D2B94"/>
    <w:rsid w:val="009D57DC"/>
    <w:rsid w:val="009E5AF9"/>
    <w:rsid w:val="009E6276"/>
    <w:rsid w:val="009E76DC"/>
    <w:rsid w:val="009E7765"/>
    <w:rsid w:val="009E77AF"/>
    <w:rsid w:val="009E7DCF"/>
    <w:rsid w:val="009F5249"/>
    <w:rsid w:val="009F6C90"/>
    <w:rsid w:val="00A02D6C"/>
    <w:rsid w:val="00A06DB5"/>
    <w:rsid w:val="00A07F3E"/>
    <w:rsid w:val="00A12C98"/>
    <w:rsid w:val="00A14F29"/>
    <w:rsid w:val="00A201D4"/>
    <w:rsid w:val="00A204EE"/>
    <w:rsid w:val="00A26A52"/>
    <w:rsid w:val="00A345A9"/>
    <w:rsid w:val="00A348AF"/>
    <w:rsid w:val="00A35B47"/>
    <w:rsid w:val="00A35E52"/>
    <w:rsid w:val="00A441AB"/>
    <w:rsid w:val="00A447D6"/>
    <w:rsid w:val="00A454C2"/>
    <w:rsid w:val="00A477ED"/>
    <w:rsid w:val="00A538A5"/>
    <w:rsid w:val="00A55012"/>
    <w:rsid w:val="00A56414"/>
    <w:rsid w:val="00A566E5"/>
    <w:rsid w:val="00A606DA"/>
    <w:rsid w:val="00A64614"/>
    <w:rsid w:val="00A7102E"/>
    <w:rsid w:val="00A71249"/>
    <w:rsid w:val="00A712E9"/>
    <w:rsid w:val="00A712F5"/>
    <w:rsid w:val="00A74A54"/>
    <w:rsid w:val="00A81B58"/>
    <w:rsid w:val="00A82548"/>
    <w:rsid w:val="00A82C4D"/>
    <w:rsid w:val="00A90EF6"/>
    <w:rsid w:val="00A954F3"/>
    <w:rsid w:val="00A9737B"/>
    <w:rsid w:val="00AA1CEC"/>
    <w:rsid w:val="00AB0C15"/>
    <w:rsid w:val="00AB27C6"/>
    <w:rsid w:val="00AB376F"/>
    <w:rsid w:val="00AB5E60"/>
    <w:rsid w:val="00AC0900"/>
    <w:rsid w:val="00AC2EF6"/>
    <w:rsid w:val="00AC458F"/>
    <w:rsid w:val="00AC78D2"/>
    <w:rsid w:val="00AD50BF"/>
    <w:rsid w:val="00AD5408"/>
    <w:rsid w:val="00AE415E"/>
    <w:rsid w:val="00AE71FD"/>
    <w:rsid w:val="00AF22D6"/>
    <w:rsid w:val="00AF2D7B"/>
    <w:rsid w:val="00AF3B83"/>
    <w:rsid w:val="00AF49D3"/>
    <w:rsid w:val="00AF519A"/>
    <w:rsid w:val="00AF7C99"/>
    <w:rsid w:val="00B06EDB"/>
    <w:rsid w:val="00B07826"/>
    <w:rsid w:val="00B12DD1"/>
    <w:rsid w:val="00B1315F"/>
    <w:rsid w:val="00B132CA"/>
    <w:rsid w:val="00B16493"/>
    <w:rsid w:val="00B204B4"/>
    <w:rsid w:val="00B20A2F"/>
    <w:rsid w:val="00B20CAE"/>
    <w:rsid w:val="00B25487"/>
    <w:rsid w:val="00B25E0E"/>
    <w:rsid w:val="00B27255"/>
    <w:rsid w:val="00B31033"/>
    <w:rsid w:val="00B33345"/>
    <w:rsid w:val="00B42B01"/>
    <w:rsid w:val="00B442BE"/>
    <w:rsid w:val="00B476CB"/>
    <w:rsid w:val="00B524DF"/>
    <w:rsid w:val="00B5269E"/>
    <w:rsid w:val="00B52CC9"/>
    <w:rsid w:val="00B62516"/>
    <w:rsid w:val="00B672B1"/>
    <w:rsid w:val="00B672D5"/>
    <w:rsid w:val="00B736CF"/>
    <w:rsid w:val="00B7373E"/>
    <w:rsid w:val="00B8095B"/>
    <w:rsid w:val="00B81E38"/>
    <w:rsid w:val="00B86CDB"/>
    <w:rsid w:val="00B953E6"/>
    <w:rsid w:val="00BA6E6A"/>
    <w:rsid w:val="00BB0CAE"/>
    <w:rsid w:val="00BB25E9"/>
    <w:rsid w:val="00BC78F1"/>
    <w:rsid w:val="00BD0FC6"/>
    <w:rsid w:val="00BD12AB"/>
    <w:rsid w:val="00BD2F88"/>
    <w:rsid w:val="00BD54B1"/>
    <w:rsid w:val="00BD592E"/>
    <w:rsid w:val="00BD73BC"/>
    <w:rsid w:val="00BE274D"/>
    <w:rsid w:val="00BF1D0D"/>
    <w:rsid w:val="00BF27CC"/>
    <w:rsid w:val="00BF46EA"/>
    <w:rsid w:val="00BF7D01"/>
    <w:rsid w:val="00C053C1"/>
    <w:rsid w:val="00C13283"/>
    <w:rsid w:val="00C1760E"/>
    <w:rsid w:val="00C201D7"/>
    <w:rsid w:val="00C23F4E"/>
    <w:rsid w:val="00C251E9"/>
    <w:rsid w:val="00C26567"/>
    <w:rsid w:val="00C31DEF"/>
    <w:rsid w:val="00C353C2"/>
    <w:rsid w:val="00C37076"/>
    <w:rsid w:val="00C40A84"/>
    <w:rsid w:val="00C40B70"/>
    <w:rsid w:val="00C4121A"/>
    <w:rsid w:val="00C4213B"/>
    <w:rsid w:val="00C44C16"/>
    <w:rsid w:val="00C458BC"/>
    <w:rsid w:val="00C46D85"/>
    <w:rsid w:val="00C47232"/>
    <w:rsid w:val="00C56E11"/>
    <w:rsid w:val="00C60F74"/>
    <w:rsid w:val="00C62BF9"/>
    <w:rsid w:val="00C66843"/>
    <w:rsid w:val="00C715C3"/>
    <w:rsid w:val="00C718DE"/>
    <w:rsid w:val="00C71E23"/>
    <w:rsid w:val="00C748AE"/>
    <w:rsid w:val="00C772CE"/>
    <w:rsid w:val="00C777F1"/>
    <w:rsid w:val="00C82F90"/>
    <w:rsid w:val="00C92B06"/>
    <w:rsid w:val="00C94AB9"/>
    <w:rsid w:val="00C962C4"/>
    <w:rsid w:val="00CA0DD2"/>
    <w:rsid w:val="00CA27B3"/>
    <w:rsid w:val="00CA2FCE"/>
    <w:rsid w:val="00CA3404"/>
    <w:rsid w:val="00CA3484"/>
    <w:rsid w:val="00CA72F5"/>
    <w:rsid w:val="00CB0D1E"/>
    <w:rsid w:val="00CB1102"/>
    <w:rsid w:val="00CB152B"/>
    <w:rsid w:val="00CB2F72"/>
    <w:rsid w:val="00CB512C"/>
    <w:rsid w:val="00CB5A55"/>
    <w:rsid w:val="00CB61E4"/>
    <w:rsid w:val="00CB79AB"/>
    <w:rsid w:val="00CB7BB5"/>
    <w:rsid w:val="00CC597B"/>
    <w:rsid w:val="00CC7B63"/>
    <w:rsid w:val="00CD01E6"/>
    <w:rsid w:val="00CD651D"/>
    <w:rsid w:val="00CD7A2B"/>
    <w:rsid w:val="00CD7EEC"/>
    <w:rsid w:val="00CE32EE"/>
    <w:rsid w:val="00CE367F"/>
    <w:rsid w:val="00CE4D66"/>
    <w:rsid w:val="00CE5265"/>
    <w:rsid w:val="00CE7583"/>
    <w:rsid w:val="00CE7B56"/>
    <w:rsid w:val="00CE7F3B"/>
    <w:rsid w:val="00CF01D6"/>
    <w:rsid w:val="00CF0D94"/>
    <w:rsid w:val="00CF5C68"/>
    <w:rsid w:val="00CF5E23"/>
    <w:rsid w:val="00D01314"/>
    <w:rsid w:val="00D200AF"/>
    <w:rsid w:val="00D20D7D"/>
    <w:rsid w:val="00D21501"/>
    <w:rsid w:val="00D228BC"/>
    <w:rsid w:val="00D243F5"/>
    <w:rsid w:val="00D307ED"/>
    <w:rsid w:val="00D30D63"/>
    <w:rsid w:val="00D35B3C"/>
    <w:rsid w:val="00D364B8"/>
    <w:rsid w:val="00D42814"/>
    <w:rsid w:val="00D52F81"/>
    <w:rsid w:val="00D531DE"/>
    <w:rsid w:val="00D53520"/>
    <w:rsid w:val="00D56529"/>
    <w:rsid w:val="00D567EE"/>
    <w:rsid w:val="00D578E6"/>
    <w:rsid w:val="00D7403F"/>
    <w:rsid w:val="00D819F4"/>
    <w:rsid w:val="00D82B2D"/>
    <w:rsid w:val="00D86CA5"/>
    <w:rsid w:val="00D934DE"/>
    <w:rsid w:val="00D94627"/>
    <w:rsid w:val="00D97C1F"/>
    <w:rsid w:val="00DA1B4D"/>
    <w:rsid w:val="00DA1D33"/>
    <w:rsid w:val="00DA3265"/>
    <w:rsid w:val="00DA3ECF"/>
    <w:rsid w:val="00DB12A3"/>
    <w:rsid w:val="00DB207C"/>
    <w:rsid w:val="00DB6525"/>
    <w:rsid w:val="00DB7D27"/>
    <w:rsid w:val="00DB7FDA"/>
    <w:rsid w:val="00DC7726"/>
    <w:rsid w:val="00DC77F2"/>
    <w:rsid w:val="00DD190F"/>
    <w:rsid w:val="00DD3499"/>
    <w:rsid w:val="00DD488B"/>
    <w:rsid w:val="00DD7963"/>
    <w:rsid w:val="00DE2BA9"/>
    <w:rsid w:val="00DE5A97"/>
    <w:rsid w:val="00DE61E9"/>
    <w:rsid w:val="00DE6DFA"/>
    <w:rsid w:val="00DE6E6F"/>
    <w:rsid w:val="00DF1269"/>
    <w:rsid w:val="00DF2F6A"/>
    <w:rsid w:val="00DF448F"/>
    <w:rsid w:val="00DF49A1"/>
    <w:rsid w:val="00DF51BC"/>
    <w:rsid w:val="00DF5D19"/>
    <w:rsid w:val="00E02798"/>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4253C"/>
    <w:rsid w:val="00E4345D"/>
    <w:rsid w:val="00E44CD4"/>
    <w:rsid w:val="00E47352"/>
    <w:rsid w:val="00E51297"/>
    <w:rsid w:val="00E51826"/>
    <w:rsid w:val="00E55957"/>
    <w:rsid w:val="00E55A45"/>
    <w:rsid w:val="00E55AA5"/>
    <w:rsid w:val="00E604C2"/>
    <w:rsid w:val="00E60684"/>
    <w:rsid w:val="00E6278B"/>
    <w:rsid w:val="00E63897"/>
    <w:rsid w:val="00E64483"/>
    <w:rsid w:val="00E6691B"/>
    <w:rsid w:val="00E71455"/>
    <w:rsid w:val="00E825E1"/>
    <w:rsid w:val="00E83938"/>
    <w:rsid w:val="00E84171"/>
    <w:rsid w:val="00E87E60"/>
    <w:rsid w:val="00EA556D"/>
    <w:rsid w:val="00EA6273"/>
    <w:rsid w:val="00EB391F"/>
    <w:rsid w:val="00EC2CF4"/>
    <w:rsid w:val="00EC3A4A"/>
    <w:rsid w:val="00EC3A5E"/>
    <w:rsid w:val="00EC491C"/>
    <w:rsid w:val="00EC5BE5"/>
    <w:rsid w:val="00EC6017"/>
    <w:rsid w:val="00ED08BD"/>
    <w:rsid w:val="00ED1BA6"/>
    <w:rsid w:val="00ED449C"/>
    <w:rsid w:val="00ED62D1"/>
    <w:rsid w:val="00ED706D"/>
    <w:rsid w:val="00EE1829"/>
    <w:rsid w:val="00EE2CCF"/>
    <w:rsid w:val="00EE76F7"/>
    <w:rsid w:val="00EF3A81"/>
    <w:rsid w:val="00EF75ED"/>
    <w:rsid w:val="00F04B04"/>
    <w:rsid w:val="00F0704F"/>
    <w:rsid w:val="00F111EE"/>
    <w:rsid w:val="00F115A4"/>
    <w:rsid w:val="00F13CA7"/>
    <w:rsid w:val="00F15490"/>
    <w:rsid w:val="00F15F19"/>
    <w:rsid w:val="00F209DF"/>
    <w:rsid w:val="00F30B64"/>
    <w:rsid w:val="00F36DD4"/>
    <w:rsid w:val="00F4092F"/>
    <w:rsid w:val="00F51603"/>
    <w:rsid w:val="00F61EAE"/>
    <w:rsid w:val="00F63AD7"/>
    <w:rsid w:val="00F66202"/>
    <w:rsid w:val="00F66846"/>
    <w:rsid w:val="00F71E7D"/>
    <w:rsid w:val="00F752A2"/>
    <w:rsid w:val="00F7707B"/>
    <w:rsid w:val="00F81552"/>
    <w:rsid w:val="00F83A3C"/>
    <w:rsid w:val="00F8620C"/>
    <w:rsid w:val="00F87A81"/>
    <w:rsid w:val="00F90C97"/>
    <w:rsid w:val="00F93BC7"/>
    <w:rsid w:val="00F975CE"/>
    <w:rsid w:val="00FA3976"/>
    <w:rsid w:val="00FB1273"/>
    <w:rsid w:val="00FB4733"/>
    <w:rsid w:val="00FB5348"/>
    <w:rsid w:val="00FB7706"/>
    <w:rsid w:val="00FC0FBE"/>
    <w:rsid w:val="00FC3FEF"/>
    <w:rsid w:val="00FD29A8"/>
    <w:rsid w:val="00FD383F"/>
    <w:rsid w:val="00FE04CB"/>
    <w:rsid w:val="00FE0C4C"/>
    <w:rsid w:val="00FE280D"/>
    <w:rsid w:val="00FF01E8"/>
    <w:rsid w:val="00FF04CF"/>
    <w:rsid w:val="00FF77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9BECBA3"/>
  <w15:docId w15:val="{622488D6-C6E6-4066-AA2C-8B697C8A1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NormalParagraphChar">
    <w:name w:val="Normal Paragraph Char"/>
    <w:link w:val="NormalParagraph"/>
    <w:locked/>
    <w:rsid w:val="001970AD"/>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506631315">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image" Target="media/image2.jpeg"/><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mailto:GSMALiaisons@gsma.co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0D7634"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0D7634" w:rsidRDefault="00206CB8" w:rsidP="00206CB8">
          <w:pPr>
            <w:pStyle w:val="8986773E73F1468288DF90CA92CB2102"/>
          </w:pPr>
          <w:r w:rsidRPr="00A164DA">
            <w:rPr>
              <w:rStyle w:val="PlaceholderText"/>
            </w:rPr>
            <w:t>[Meeting Date]</w:t>
          </w:r>
        </w:p>
      </w:docPartBody>
    </w:docPart>
    <w:docPart>
      <w:docPartPr>
        <w:name w:val="9B549B85B39043A3B714C222B9AA6937"/>
        <w:category>
          <w:name w:val="Allgemein"/>
          <w:gallery w:val="placeholder"/>
        </w:category>
        <w:types>
          <w:type w:val="bbPlcHdr"/>
        </w:types>
        <w:behaviors>
          <w:behavior w:val="content"/>
        </w:behaviors>
        <w:guid w:val="{C481DE62-5196-4A24-A720-DFF9B1FB4C89}"/>
      </w:docPartPr>
      <w:docPartBody>
        <w:p w:rsidR="000D7634" w:rsidRDefault="00206CB8" w:rsidP="00206CB8">
          <w:pPr>
            <w:pStyle w:val="9B549B85B39043A3B714C222B9AA6937"/>
          </w:pPr>
          <w:r w:rsidRPr="00A164DA">
            <w:rPr>
              <w:rStyle w:val="PlaceholderText"/>
            </w:rPr>
            <w:t>[Meeting Name and Number Text]</w:t>
          </w:r>
        </w:p>
      </w:docPartBody>
    </w:docPart>
    <w:docPart>
      <w:docPartPr>
        <w:name w:val="F0E65DAE776A4935A8E21F8CD34ECCCD"/>
        <w:category>
          <w:name w:val="Général"/>
          <w:gallery w:val="placeholder"/>
        </w:category>
        <w:types>
          <w:type w:val="bbPlcHdr"/>
        </w:types>
        <w:behaviors>
          <w:behavior w:val="content"/>
        </w:behaviors>
        <w:guid w:val="{A5A18F6C-4BF3-44EA-BFB8-750A60B5D7AA}"/>
      </w:docPartPr>
      <w:docPartBody>
        <w:p w:rsidR="00870081" w:rsidRDefault="00832115" w:rsidP="00832115">
          <w:pPr>
            <w:pStyle w:val="F0E65DAE776A4935A8E21F8CD34ECCCD"/>
          </w:pPr>
          <w:r w:rsidRPr="004F4858">
            <w:rPr>
              <w:rStyle w:val="PlaceholderText"/>
            </w:rPr>
            <w:t>[Meeting Document Number]</w:t>
          </w:r>
        </w:p>
      </w:docPartBody>
    </w:docPart>
    <w:docPart>
      <w:docPartPr>
        <w:name w:val="2D2D9DFE800F41FEB03680E8C4E05CE3"/>
        <w:category>
          <w:name w:val="Général"/>
          <w:gallery w:val="placeholder"/>
        </w:category>
        <w:types>
          <w:type w:val="bbPlcHdr"/>
        </w:types>
        <w:behaviors>
          <w:behavior w:val="content"/>
        </w:behaviors>
        <w:guid w:val="{5221C5EF-B871-4CA3-8F8F-EDDE9174C1D7}"/>
      </w:docPartPr>
      <w:docPartBody>
        <w:p w:rsidR="00AB25C2" w:rsidRDefault="00137960" w:rsidP="00137960">
          <w:pPr>
            <w:pStyle w:val="2D2D9DFE800F41FEB03680E8C4E05CE3"/>
          </w:pPr>
          <w:r w:rsidRPr="00A164DA">
            <w:rPr>
              <w:rStyle w:val="PlaceholderText"/>
            </w:rPr>
            <w:t>[Document Creation Date]</w:t>
          </w:r>
        </w:p>
      </w:docPartBody>
    </w:docPart>
    <w:docPart>
      <w:docPartPr>
        <w:name w:val="968B0A8F960A4A5094F0BB360E408DFD"/>
        <w:category>
          <w:name w:val="General"/>
          <w:gallery w:val="placeholder"/>
        </w:category>
        <w:types>
          <w:type w:val="bbPlcHdr"/>
        </w:types>
        <w:behaviors>
          <w:behavior w:val="content"/>
        </w:behaviors>
        <w:guid w:val="{EC9CBBAD-8462-4FFB-93B5-8BEE5874D5D1}"/>
      </w:docPartPr>
      <w:docPartBody>
        <w:p w:rsidR="00000000" w:rsidRDefault="005A7CFC" w:rsidP="005A7CFC">
          <w:pPr>
            <w:pStyle w:val="968B0A8F960A4A5094F0BB360E408DFD"/>
          </w:pPr>
          <w:r w:rsidRPr="00A164DA">
            <w:rPr>
              <w:rStyle w:val="PlaceholderText"/>
            </w:rPr>
            <w:t>[Meeting Document Number]</w:t>
          </w:r>
        </w:p>
      </w:docPartBody>
    </w:docPart>
    <w:docPart>
      <w:docPartPr>
        <w:name w:val="96D25A87942345EBB349CB6A89ED17CF"/>
        <w:category>
          <w:name w:val="General"/>
          <w:gallery w:val="placeholder"/>
        </w:category>
        <w:types>
          <w:type w:val="bbPlcHdr"/>
        </w:types>
        <w:behaviors>
          <w:behavior w:val="content"/>
        </w:behaviors>
        <w:guid w:val="{5E65C250-C612-4213-BADD-4CA4F789FF96}"/>
      </w:docPartPr>
      <w:docPartBody>
        <w:p w:rsidR="00000000" w:rsidRDefault="005A7CFC" w:rsidP="005A7CFC">
          <w:pPr>
            <w:pStyle w:val="96D25A87942345EBB349CB6A89ED17CF"/>
          </w:pPr>
          <w:r w:rsidRPr="00A164DA">
            <w:rPr>
              <w:rStyle w:val="PlaceholderText"/>
            </w:rPr>
            <w:t>[Document Title]</w:t>
          </w:r>
        </w:p>
      </w:docPartBody>
    </w:docPart>
    <w:docPart>
      <w:docPartPr>
        <w:name w:val="93AB76EA03044B3485937BF0230CBDBA"/>
        <w:category>
          <w:name w:val="General"/>
          <w:gallery w:val="placeholder"/>
        </w:category>
        <w:types>
          <w:type w:val="bbPlcHdr"/>
        </w:types>
        <w:behaviors>
          <w:behavior w:val="content"/>
        </w:behaviors>
        <w:guid w:val="{814120A7-F7E1-4D97-A403-31BE87F9EA62}"/>
      </w:docPartPr>
      <w:docPartBody>
        <w:p w:rsidR="00000000" w:rsidRDefault="005A7CFC" w:rsidP="005A7CFC">
          <w:pPr>
            <w:pStyle w:val="93AB76EA03044B3485937BF0230CBDBA"/>
          </w:pPr>
          <w:r w:rsidRPr="00A164DA">
            <w:rPr>
              <w:rStyle w:val="PlaceholderText"/>
            </w:rPr>
            <w:t>[Meeting Name and Number Text]</w:t>
          </w:r>
        </w:p>
      </w:docPartBody>
    </w:docPart>
    <w:docPart>
      <w:docPartPr>
        <w:name w:val="5538BAC9C41D488A9AA483EBA1077BBB"/>
        <w:category>
          <w:name w:val="General"/>
          <w:gallery w:val="placeholder"/>
        </w:category>
        <w:types>
          <w:type w:val="bbPlcHdr"/>
        </w:types>
        <w:behaviors>
          <w:behavior w:val="content"/>
        </w:behaviors>
        <w:guid w:val="{6B6F20C2-6390-404A-9DFB-665FDA216AF1}"/>
      </w:docPartPr>
      <w:docPartBody>
        <w:p w:rsidR="00000000" w:rsidRDefault="005A7CFC" w:rsidP="005A7CFC">
          <w:pPr>
            <w:pStyle w:val="5538BAC9C41D488A9AA483EBA1077BBB"/>
          </w:pPr>
          <w:r w:rsidRPr="00A164DA">
            <w:rPr>
              <w:rStyle w:val="PlaceholderText"/>
            </w:rPr>
            <w:t>[Meeting Date]</w:t>
          </w:r>
        </w:p>
      </w:docPartBody>
    </w:docPart>
    <w:docPart>
      <w:docPartPr>
        <w:name w:val="BDEE27C93B1D4021AE77B44B4E33AAE7"/>
        <w:category>
          <w:name w:val="General"/>
          <w:gallery w:val="placeholder"/>
        </w:category>
        <w:types>
          <w:type w:val="bbPlcHdr"/>
        </w:types>
        <w:behaviors>
          <w:behavior w:val="content"/>
        </w:behaviors>
        <w:guid w:val="{8E3DC60A-9C35-4218-9F87-1CBE0089DEBC}"/>
      </w:docPartPr>
      <w:docPartBody>
        <w:p w:rsidR="00000000" w:rsidRDefault="005A7CFC" w:rsidP="005A7CFC">
          <w:pPr>
            <w:pStyle w:val="BDEE27C93B1D4021AE77B44B4E33AAE7"/>
          </w:pPr>
          <w:r w:rsidRPr="00A164DA">
            <w:rPr>
              <w:rStyle w:val="PlaceholderText"/>
            </w:rPr>
            <w:t>[Meeting Location]</w:t>
          </w:r>
        </w:p>
      </w:docPartBody>
    </w:docPart>
    <w:docPart>
      <w:docPartPr>
        <w:name w:val="B45B86FC2DA141238DEE7C3E8E7E55DA"/>
        <w:category>
          <w:name w:val="General"/>
          <w:gallery w:val="placeholder"/>
        </w:category>
        <w:types>
          <w:type w:val="bbPlcHdr"/>
        </w:types>
        <w:behaviors>
          <w:behavior w:val="content"/>
        </w:behaviors>
        <w:guid w:val="{B5C09106-FE31-47DA-AB6E-FECB0E593782}"/>
      </w:docPartPr>
      <w:docPartBody>
        <w:p w:rsidR="00000000" w:rsidRDefault="005A7CFC" w:rsidP="005A7CFC">
          <w:pPr>
            <w:pStyle w:val="B45B86FC2DA141238DEE7C3E8E7E55DA"/>
          </w:pPr>
          <w:r w:rsidRPr="00A164DA">
            <w:rPr>
              <w:rStyle w:val="PlaceholderText"/>
            </w:rPr>
            <w:t>[List of contributors]</w:t>
          </w:r>
        </w:p>
      </w:docPartBody>
    </w:docPart>
    <w:docPart>
      <w:docPartPr>
        <w:name w:val="01972FA54B4E4B4A8FC69CE81748EE47"/>
        <w:category>
          <w:name w:val="General"/>
          <w:gallery w:val="placeholder"/>
        </w:category>
        <w:types>
          <w:type w:val="bbPlcHdr"/>
        </w:types>
        <w:behaviors>
          <w:behavior w:val="content"/>
        </w:behaviors>
        <w:guid w:val="{B6E113F9-1CFA-4BFE-9B44-01B91C0FBACB}"/>
      </w:docPartPr>
      <w:docPartBody>
        <w:p w:rsidR="00000000" w:rsidRDefault="005A7CFC" w:rsidP="005A7CFC">
          <w:pPr>
            <w:pStyle w:val="01972FA54B4E4B4A8FC69CE81748EE47"/>
          </w:pPr>
          <w:r w:rsidRPr="00A164DA">
            <w:rPr>
              <w:rStyle w:val="PlaceholderText"/>
            </w:rPr>
            <w:t>[Document Creation Date]</w:t>
          </w:r>
        </w:p>
      </w:docPartBody>
    </w:docPart>
    <w:docPart>
      <w:docPartPr>
        <w:name w:val="4180A826CA584332A6C41FC52D5E9BC0"/>
        <w:category>
          <w:name w:val="General"/>
          <w:gallery w:val="placeholder"/>
        </w:category>
        <w:types>
          <w:type w:val="bbPlcHdr"/>
        </w:types>
        <w:behaviors>
          <w:behavior w:val="content"/>
        </w:behaviors>
        <w:guid w:val="{748FDA0E-A36A-41B9-9884-01BC66DD070C}"/>
      </w:docPartPr>
      <w:docPartBody>
        <w:p w:rsidR="00000000" w:rsidRDefault="005A7CFC" w:rsidP="005A7CFC">
          <w:pPr>
            <w:pStyle w:val="4180A826CA584332A6C41FC52D5E9BC0"/>
          </w:pPr>
          <w:r w:rsidRPr="00A164DA">
            <w:rPr>
              <w:rStyle w:val="PlaceholderText"/>
            </w:rPr>
            <w:t>[This document is for]</w:t>
          </w:r>
        </w:p>
      </w:docPartBody>
    </w:docPart>
    <w:docPart>
      <w:docPartPr>
        <w:name w:val="5944BE9448A94E1E87F367285567A528"/>
        <w:category>
          <w:name w:val="General"/>
          <w:gallery w:val="placeholder"/>
        </w:category>
        <w:types>
          <w:type w:val="bbPlcHdr"/>
        </w:types>
        <w:behaviors>
          <w:behavior w:val="content"/>
        </w:behaviors>
        <w:guid w:val="{7F422732-7D26-4B8D-AD68-330199D8DE6E}"/>
      </w:docPartPr>
      <w:docPartBody>
        <w:p w:rsidR="00000000" w:rsidRDefault="005A7CFC" w:rsidP="005A7CFC">
          <w:pPr>
            <w:pStyle w:val="5944BE9448A94E1E87F367285567A528"/>
          </w:pPr>
          <w:r w:rsidRPr="00A164DA">
            <w:rPr>
              <w:rStyle w:val="PlaceholderText"/>
            </w:rPr>
            <w:t>[Security Classification]</w:t>
          </w:r>
        </w:p>
      </w:docPartBody>
    </w:docPart>
    <w:docPart>
      <w:docPartPr>
        <w:name w:val="D5BD87CAA9A942FBADF340755204E4E6"/>
        <w:category>
          <w:name w:val="General"/>
          <w:gallery w:val="placeholder"/>
        </w:category>
        <w:types>
          <w:type w:val="bbPlcHdr"/>
        </w:types>
        <w:behaviors>
          <w:behavior w:val="content"/>
        </w:behaviors>
        <w:guid w:val="{72F7BD41-EE71-42B4-8C01-5D48E3F70284}"/>
      </w:docPartPr>
      <w:docPartBody>
        <w:p w:rsidR="00000000" w:rsidRDefault="005A7CFC" w:rsidP="005A7CFC">
          <w:pPr>
            <w:pStyle w:val="D5BD87CAA9A942FBADF340755204E4E6"/>
          </w:pPr>
          <w:r w:rsidRPr="00A164DA">
            <w:rPr>
              <w:rStyle w:val="PlaceholderText"/>
            </w:rPr>
            <w:t>[Summary]</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033C3"/>
    <w:rsid w:val="00016E33"/>
    <w:rsid w:val="000D7634"/>
    <w:rsid w:val="000F1207"/>
    <w:rsid w:val="00137960"/>
    <w:rsid w:val="0016241E"/>
    <w:rsid w:val="00206CB8"/>
    <w:rsid w:val="0028520B"/>
    <w:rsid w:val="002B5A0B"/>
    <w:rsid w:val="002F2D23"/>
    <w:rsid w:val="00305D27"/>
    <w:rsid w:val="00314D9C"/>
    <w:rsid w:val="00355305"/>
    <w:rsid w:val="003D473F"/>
    <w:rsid w:val="00403789"/>
    <w:rsid w:val="00465CBE"/>
    <w:rsid w:val="004733EA"/>
    <w:rsid w:val="005542B9"/>
    <w:rsid w:val="00581807"/>
    <w:rsid w:val="005A7CFC"/>
    <w:rsid w:val="00757608"/>
    <w:rsid w:val="007B7A47"/>
    <w:rsid w:val="00827AA6"/>
    <w:rsid w:val="00832115"/>
    <w:rsid w:val="00870081"/>
    <w:rsid w:val="008F4814"/>
    <w:rsid w:val="009057D8"/>
    <w:rsid w:val="00922777"/>
    <w:rsid w:val="00972CD4"/>
    <w:rsid w:val="0098084D"/>
    <w:rsid w:val="00992AC4"/>
    <w:rsid w:val="00994118"/>
    <w:rsid w:val="009B00E8"/>
    <w:rsid w:val="00AB25C2"/>
    <w:rsid w:val="00B2195F"/>
    <w:rsid w:val="00B41CE4"/>
    <w:rsid w:val="00B50720"/>
    <w:rsid w:val="00B5347D"/>
    <w:rsid w:val="00C32E2B"/>
    <w:rsid w:val="00C41BA3"/>
    <w:rsid w:val="00CC4588"/>
    <w:rsid w:val="00D04D93"/>
    <w:rsid w:val="00D44118"/>
    <w:rsid w:val="00D96815"/>
    <w:rsid w:val="00E34DBC"/>
    <w:rsid w:val="00EC5A67"/>
    <w:rsid w:val="00F847B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5A7CFC"/>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F0E65DAE776A4935A8E21F8CD34ECCCD">
    <w:name w:val="F0E65DAE776A4935A8E21F8CD34ECCCD"/>
    <w:rsid w:val="00832115"/>
  </w:style>
  <w:style w:type="paragraph" w:customStyle="1" w:styleId="2D2D9DFE800F41FEB03680E8C4E05CE3">
    <w:name w:val="2D2D9DFE800F41FEB03680E8C4E05CE3"/>
    <w:rsid w:val="00137960"/>
  </w:style>
  <w:style w:type="paragraph" w:customStyle="1" w:styleId="968B0A8F960A4A5094F0BB360E408DFD">
    <w:name w:val="968B0A8F960A4A5094F0BB360E408DFD"/>
    <w:rsid w:val="005A7CFC"/>
    <w:pPr>
      <w:spacing w:after="160" w:line="259" w:lineRule="auto"/>
    </w:pPr>
    <w:rPr>
      <w:lang w:val="en-GB" w:eastAsia="en-GB"/>
    </w:rPr>
  </w:style>
  <w:style w:type="paragraph" w:customStyle="1" w:styleId="96D25A87942345EBB349CB6A89ED17CF">
    <w:name w:val="96D25A87942345EBB349CB6A89ED17CF"/>
    <w:rsid w:val="005A7CFC"/>
    <w:pPr>
      <w:spacing w:after="160" w:line="259" w:lineRule="auto"/>
    </w:pPr>
    <w:rPr>
      <w:lang w:val="en-GB" w:eastAsia="en-GB"/>
    </w:rPr>
  </w:style>
  <w:style w:type="paragraph" w:customStyle="1" w:styleId="93AB76EA03044B3485937BF0230CBDBA">
    <w:name w:val="93AB76EA03044B3485937BF0230CBDBA"/>
    <w:rsid w:val="005A7CFC"/>
    <w:pPr>
      <w:spacing w:after="160" w:line="259" w:lineRule="auto"/>
    </w:pPr>
    <w:rPr>
      <w:lang w:val="en-GB" w:eastAsia="en-GB"/>
    </w:rPr>
  </w:style>
  <w:style w:type="paragraph" w:customStyle="1" w:styleId="5538BAC9C41D488A9AA483EBA1077BBB">
    <w:name w:val="5538BAC9C41D488A9AA483EBA1077BBB"/>
    <w:rsid w:val="005A7CFC"/>
    <w:pPr>
      <w:spacing w:after="160" w:line="259" w:lineRule="auto"/>
    </w:pPr>
    <w:rPr>
      <w:lang w:val="en-GB" w:eastAsia="en-GB"/>
    </w:rPr>
  </w:style>
  <w:style w:type="paragraph" w:customStyle="1" w:styleId="BDEE27C93B1D4021AE77B44B4E33AAE7">
    <w:name w:val="BDEE27C93B1D4021AE77B44B4E33AAE7"/>
    <w:rsid w:val="005A7CFC"/>
    <w:pPr>
      <w:spacing w:after="160" w:line="259" w:lineRule="auto"/>
    </w:pPr>
    <w:rPr>
      <w:lang w:val="en-GB" w:eastAsia="en-GB"/>
    </w:rPr>
  </w:style>
  <w:style w:type="paragraph" w:customStyle="1" w:styleId="B45B86FC2DA141238DEE7C3E8E7E55DA">
    <w:name w:val="B45B86FC2DA141238DEE7C3E8E7E55DA"/>
    <w:rsid w:val="005A7CFC"/>
    <w:pPr>
      <w:spacing w:after="160" w:line="259" w:lineRule="auto"/>
    </w:pPr>
    <w:rPr>
      <w:lang w:val="en-GB" w:eastAsia="en-GB"/>
    </w:rPr>
  </w:style>
  <w:style w:type="paragraph" w:customStyle="1" w:styleId="01972FA54B4E4B4A8FC69CE81748EE47">
    <w:name w:val="01972FA54B4E4B4A8FC69CE81748EE47"/>
    <w:rsid w:val="005A7CFC"/>
    <w:pPr>
      <w:spacing w:after="160" w:line="259" w:lineRule="auto"/>
    </w:pPr>
    <w:rPr>
      <w:lang w:val="en-GB" w:eastAsia="en-GB"/>
    </w:rPr>
  </w:style>
  <w:style w:type="paragraph" w:customStyle="1" w:styleId="4180A826CA584332A6C41FC52D5E9BC0">
    <w:name w:val="4180A826CA584332A6C41FC52D5E9BC0"/>
    <w:rsid w:val="005A7CFC"/>
    <w:pPr>
      <w:spacing w:after="160" w:line="259" w:lineRule="auto"/>
    </w:pPr>
    <w:rPr>
      <w:lang w:val="en-GB" w:eastAsia="en-GB"/>
    </w:rPr>
  </w:style>
  <w:style w:type="paragraph" w:customStyle="1" w:styleId="5944BE9448A94E1E87F367285567A528">
    <w:name w:val="5944BE9448A94E1E87F367285567A528"/>
    <w:rsid w:val="005A7CFC"/>
    <w:pPr>
      <w:spacing w:after="160" w:line="259" w:lineRule="auto"/>
    </w:pPr>
    <w:rPr>
      <w:lang w:val="en-GB" w:eastAsia="en-GB"/>
    </w:rPr>
  </w:style>
  <w:style w:type="paragraph" w:customStyle="1" w:styleId="D5BD87CAA9A942FBADF340755204E4E6">
    <w:name w:val="D5BD87CAA9A942FBADF340755204E4E6"/>
    <w:rsid w:val="005A7CFC"/>
    <w:pPr>
      <w:spacing w:after="160" w:line="259" w:lineRule="auto"/>
    </w:pPr>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01D9FE7476B364EBA6134CFAAFEEE04" ma:contentTypeVersion="3" ma:contentTypeDescription="Group Document Content Type" ma:contentTypeScope="" ma:versionID="b61491082297d345b27b5ff697296ca3">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e4ce967190b1a14a61f6d48534ccb48d"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_dlc_DocId" minOccurs="0"/>
                <xsd:element ref="ns3:_dlc_DocIdUrl" minOccurs="0"/>
                <xsd:element ref="ns3:_dlc_DocIdPersistI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ssociate and Affil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32" nillable="true" ma:displayName="Document ID Value" ma:description="The value of the document ID assigned to this item." ma:internalName="_dlc_DocId" ma:readOnly="true">
      <xsd:simpleType>
        <xsd:restriction base="dms:Text"/>
      </xsd:simpleType>
    </xsd:element>
    <xsd:element name="_dlc_DocIdUrl" ma:index="3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4" nillable="true" ma:displayName="Persist ID" ma:description="Keep ID on add." ma:hidden="true" ma:internalName="_dlc_DocIdPersistId" ma:readOnly="true">
      <xsd:simpleType>
        <xsd:restriction base="dms:Boolean"/>
      </xsd:simpleType>
    </xsd:element>
    <xsd:element name="TaxCatchAll" ma:index="35"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5GJA kindly requests 3GPP CT4 to specify procedures to address the case when mismatch of profiles in AMF and UDR is identified.</GSMASummary>
    <GSMAItemFor xmlns="ADEDD60E-22E2-4049-BE99-80A2BB237DD5">Approval</GSMAItemFor>
    <GSMAMeetingDate xmlns="ADEDD60E-22E2-4049-BE99-80A2BB237DD5">2020-10-07T13:00:00+00:00</GSMAMeetingDate>
    <GSMADocumentOwner xmlns="ADEDD60E-22E2-4049-BE99-80A2BB237DD5">
      <UserInfo>
        <DisplayName>Hiroshi Ishikawa (NTT DOCOMO, Inc.)</DisplayName>
        <AccountId>13623</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2020-09-30T14:07:33+00:00</GSMADocumentCreatedDate>
    <GSMAMeetingNameAndNumber xmlns="ADEDD60E-22E2-4049-BE99-80A2BB237DD5">
      <Url>https://infocentre2.gsma.com/gp/wg/IR/5JA/Lists/Calendar/DispForm.aspx?ID=18</Url>
      <Description>5GJA#14</Description>
    </GSMAMeetingNameAndNumber>
    <GSMADocumentCreatedBy xmlns="ADEDD60E-22E2-4049-BE99-80A2BB237DD5">
      <UserInfo>
        <DisplayName/>
        <AccountId>179</AccountId>
        <AccountType/>
      </UserInfo>
    </GSMADocumentCreatedBy>
    <GSMAShowInGeneralView xmlns="ADEDD60E-22E2-4049-BE99-80A2BB237DD5">true</GSMAShowInGeneralView>
    <GSMATitle xmlns="ADEDD60E-22E2-4049-BE99-80A2BB237DD5">LS from 5GJA to 3GPP CT4</GSMATitle>
    <GSMADocumentTypeTaxHTField0 xmlns="ADEDD60E-22E2-4049-BE99-80A2BB237DD5">
      <Terms xmlns="http://schemas.microsoft.com/office/infopath/2007/PartnerControls">
        <TermInfo xmlns="http://schemas.microsoft.com/office/infopath/2007/PartnerControls">
          <TermName>Liaison Statement</TermName>
          <TermId>cbf76d2d-505a-404d-bce1-52a2ae1f5ef6</TermId>
        </TermInfo>
      </Terms>
    </GSMADocumentTypeTaxHTField0>
    <GSMATemplateConversionStatus xmlns="ADEDD60E-22E2-4049-BE99-80A2BB237DD5" xsi:nil="true"/>
    <GSMAMeetingNameAndNumberText xmlns="ADEDD60E-22E2-4049-BE99-80A2BB237DD5">5GJA#14</GSMAMeetingNameAndNumberText>
    <GSMAMeetingItemNumber xmlns="ADEDD60E-22E2-4049-BE99-80A2BB237DD5">5GJA#14 Doc 128r1</GSMAMeetingItemNumber>
    <GSMADocumentNumber xmlns="ADEDD60E-22E2-4049-BE99-80A2BB237DD5" xsi:nil="true"/>
    <GSMAMeetingLocation xmlns="ADEDD60E-22E2-4049-BE99-80A2BB237DD5">Bluejeans</GSMAMeetingLocation>
    <GSMARelatedDiscussion xmlns="ADEDD60E-22E2-4049-BE99-80A2BB237DD5">
      <Url xsi:nil="true"/>
      <Description xsi:nil="true"/>
    </GSMARelatedDiscussion>
    <_dlc_DocId xmlns="54cf9ea2-8b24-4a35-a789-c10402c86061">INFO-4776-733</_dlc_DocId>
    <_dlc_DocIdUrl xmlns="54cf9ea2-8b24-4a35-a789-c10402c86061">
      <Url>https://infocentre2.gsma.com/gp/wg/IR/5JA/_layouts/DocIdRedir.aspx?ID=INFO-4776-733</Url>
      <Description>INFO-4776-733</Description>
    </_dlc_DocIdUrl>
    <GSMAMeetingNameAndNumberLocal xmlns="ADEDD60E-22E2-4049-BE99-80A2BB237DD5">
      <Url>https://infocentre2.gsma.com/gp/wg/IR/5JA/Lists/Calendar/DispForm.aspx?ID=18</Url>
      <Description>5GJA#14</Description>
    </GSMAMeetingNameAndNumberLocal>
    <GSMAMeetingItemNumberLocal xmlns="ADEDD60E-22E2-4049-BE99-80A2BB237DD5">5GJA#14 Doc 128</GSMAMeetingItemNumberLocal>
  </documentManagement>
</p:properties>
</file>

<file path=customXml/itemProps1.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2.xml><?xml version="1.0" encoding="utf-8"?>
<ds:datastoreItem xmlns:ds="http://schemas.openxmlformats.org/officeDocument/2006/customXml" ds:itemID="{1E5EAC83-F9E2-4A04-951E-BA02EE9A99D2}">
  <ds:schemaRefs>
    <ds:schemaRef ds:uri="http://schemas.microsoft.com/sharepoint/events"/>
  </ds:schemaRefs>
</ds:datastoreItem>
</file>

<file path=customXml/itemProps3.xml><?xml version="1.0" encoding="utf-8"?>
<ds:datastoreItem xmlns:ds="http://schemas.openxmlformats.org/officeDocument/2006/customXml" ds:itemID="{B9976F91-9BED-454A-AC93-AB9118BD3364}">
  <ds:schemaRefs>
    <ds:schemaRef ds:uri="http://schemas.openxmlformats.org/officeDocument/2006/bibliography"/>
  </ds:schemaRefs>
</ds:datastoreItem>
</file>

<file path=customXml/itemProps4.xml><?xml version="1.0" encoding="utf-8"?>
<ds:datastoreItem xmlns:ds="http://schemas.openxmlformats.org/officeDocument/2006/customXml" ds:itemID="{92A02E8A-7C4B-4866-AA01-523E331BED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6.xml><?xml version="1.0" encoding="utf-8"?>
<ds:datastoreItem xmlns:ds="http://schemas.openxmlformats.org/officeDocument/2006/customXml" ds:itemID="{A9900F17-197F-49E4-BE5E-26C322711E95}">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54cf9ea2-8b24-4a35-a789-c10402c86061"/>
    <ds:schemaRef ds:uri="http://purl.org/dc/terms/"/>
    <ds:schemaRef ds:uri="ADEDD60E-22E2-4049-BE99-80A2BB237DD5"/>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6</TotalTime>
  <Pages>3</Pages>
  <Words>250</Words>
  <Characters>1596</Characters>
  <Application>Microsoft Office Word</Application>
  <DocSecurity>0</DocSecurity>
  <Lines>13</Lines>
  <Paragraphs>3</Paragraphs>
  <ScaleCrop>false</ScaleCrop>
  <HeadingPairs>
    <vt:vector size="10" baseType="variant">
      <vt:variant>
        <vt:lpstr>Title</vt:lpstr>
      </vt:variant>
      <vt:variant>
        <vt:i4>1</vt:i4>
      </vt:variant>
      <vt:variant>
        <vt:lpstr>タイトル</vt:lpstr>
      </vt:variant>
      <vt:variant>
        <vt:i4>1</vt:i4>
      </vt:variant>
      <vt:variant>
        <vt:lpstr>Titel</vt:lpstr>
      </vt:variant>
      <vt:variant>
        <vt:i4>1</vt:i4>
      </vt:variant>
      <vt:variant>
        <vt:lpstr>Titre</vt:lpstr>
      </vt:variant>
      <vt:variant>
        <vt:i4>1</vt:i4>
      </vt:variant>
      <vt:variant>
        <vt:lpstr>Título</vt:lpstr>
      </vt:variant>
      <vt:variant>
        <vt:i4>1</vt:i4>
      </vt:variant>
    </vt:vector>
  </HeadingPairs>
  <TitlesOfParts>
    <vt:vector size="5" baseType="lpstr">
      <vt:lpstr>LS to 3GPP CT4 and SA2 on synch of profiles in 5GC</vt:lpstr>
      <vt:lpstr>LS from GERI to …</vt:lpstr>
      <vt:lpstr>LS from Packet to …</vt:lpstr>
      <vt:lpstr>LS from PSMC to 3GPP on S8HR</vt:lpstr>
      <vt:lpstr>LS to TDS re Call Reference in NRTRDE</vt:lpstr>
    </vt:vector>
  </TitlesOfParts>
  <Company/>
  <LinksUpToDate>false</LinksUpToDate>
  <CharactersWithSpaces>1843</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3GPP CT4 and SA2 on synch of profiles in 5GC</dc:title>
  <dc:creator>Dalluege, Stefan, Vodafone DE</dc:creator>
  <cp:lastModifiedBy>10-13-0610_10-12-2020_10-12-1810_10-12-1725_10-12-</cp:lastModifiedBy>
  <cp:revision>3</cp:revision>
  <cp:lastPrinted>2006-09-14T07:39:00Z</cp:lastPrinted>
  <dcterms:created xsi:type="dcterms:W3CDTF">2020-10-15T05:15:00Z</dcterms:created>
  <dcterms:modified xsi:type="dcterms:W3CDTF">2020-10-15T05:16:00Z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0x010100EC728DFF17A841B193288BA44365FF7000B94428117C9D4ABEAE546B343679976600ACDBF4E2DAA944C2AE01FEAD255A01F600D01D9FE7476B364EBA6134CFAAFEEE04</vt:lpwstr>
  </property>
  <property fmtid="{D5CDD505-2E9C-101B-9397-08002B2CF9AE}" pid="13" name="GSMADocumentType">
    <vt:lpwstr>6;#Liaison Statement|cbf76d2d-505a-404d-bce1-52a2ae1f5ef6</vt:lpwstr>
  </property>
  <property fmtid="{D5CDD505-2E9C-101B-9397-08002B2CF9AE}" pid="14" name="GSMAKBCategory">
    <vt:lpwstr/>
  </property>
  <property fmtid="{D5CDD505-2E9C-101B-9397-08002B2CF9AE}" pid="15" name="_dlc_DocIdItemGuid">
    <vt:lpwstr>2ed8671a-425e-4c3f-ac7a-50abe1158da9</vt:lpwstr>
  </property>
</Properties>
</file>