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AAB7E24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D2DAF">
        <w:rPr>
          <w:sz w:val="24"/>
          <w:szCs w:val="24"/>
        </w:rPr>
        <w:t>0068</w:t>
      </w:r>
    </w:p>
    <w:p w14:paraId="55CF78DE" w14:textId="2576E8B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proofErr w:type="spellStart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Saankhya</w:t>
      </w:r>
      <w:proofErr w:type="spellEnd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Labs </w:t>
      </w:r>
      <w:r w:rsidR="00CE4DE8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and </w:t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IIT Bombay</w:t>
      </w:r>
    </w:p>
    <w:p w14:paraId="77734250" w14:textId="39F4DDD8" w:rsidR="006C2E80" w:rsidRPr="00985E72" w:rsidRDefault="00AE25BF" w:rsidP="00B553F8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E7687B" w:rsidRPr="00985E72">
        <w:rPr>
          <w:b/>
          <w:bCs/>
          <w:sz w:val="24"/>
          <w:szCs w:val="24"/>
        </w:rPr>
        <w:t>Usage of Non-3GPP NTN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="00E7687B" w:rsidRPr="00985E72">
        <w:rPr>
          <w:b/>
          <w:bCs/>
          <w:sz w:val="24"/>
          <w:szCs w:val="24"/>
        </w:rPr>
        <w:t>Broadcast Services in 5GS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60B3FEC6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147B5AEE" w:rsidR="00E7687B" w:rsidRPr="00985E72" w:rsidRDefault="00E7687B" w:rsidP="00385BBB">
      <w:pPr>
        <w:pStyle w:val="Guidance"/>
        <w:rPr>
          <w:b/>
          <w:bCs/>
          <w:sz w:val="24"/>
          <w:szCs w:val="24"/>
        </w:rPr>
      </w:pPr>
      <w:r w:rsidRPr="00985E72">
        <w:rPr>
          <w:b/>
          <w:bCs/>
          <w:sz w:val="24"/>
          <w:szCs w:val="24"/>
        </w:rPr>
        <w:t>WID on Usage of Non-3GPP NTN</w:t>
      </w:r>
      <w:r w:rsidR="00985E72" w:rsidRPr="00985E72">
        <w:rPr>
          <w:b/>
          <w:bCs/>
          <w:sz w:val="24"/>
          <w:szCs w:val="24"/>
        </w:rPr>
        <w:t xml:space="preserve"> (Satellite access network)</w:t>
      </w:r>
      <w:r w:rsidRPr="00985E72">
        <w:rPr>
          <w:b/>
          <w:bCs/>
          <w:sz w:val="24"/>
          <w:szCs w:val="24"/>
        </w:rPr>
        <w:t xml:space="preserve">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Pr="00985E72">
        <w:rPr>
          <w:b/>
          <w:bCs/>
          <w:sz w:val="24"/>
          <w:szCs w:val="24"/>
        </w:rPr>
        <w:t>Broadcast Services in 5GS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385BBB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1A74D94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8F46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5F9889ED" w14:textId="77777777" w:rsidR="006353D4" w:rsidRPr="00B553F8" w:rsidRDefault="006353D4" w:rsidP="00B553F8">
      <w:pPr>
        <w:pStyle w:val="CRCoverPage"/>
        <w:spacing w:after="0"/>
        <w:ind w:left="100"/>
        <w:rPr>
          <w:rFonts w:eastAsiaTheme="minorEastAsia"/>
          <w:noProof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76A2B6F0" w14:textId="70307B0B" w:rsidR="00414164" w:rsidRPr="006C2E80" w:rsidRDefault="00414164" w:rsidP="00385BBB">
      <w:pPr>
        <w:pStyle w:val="Guidance"/>
      </w:pP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9D783AB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#9</w:t>
            </w:r>
            <w:r w:rsidR="00F70F5D">
              <w:rPr>
                <w:rFonts w:ascii="Times New Roman" w:hAnsi="Times New Roman"/>
                <w:sz w:val="20"/>
                <w:szCs w:val="22"/>
              </w:rPr>
              <w:t>8</w:t>
            </w:r>
            <w:r w:rsidR="0010158E" w:rsidRPr="00B553F8">
              <w:rPr>
                <w:rFonts w:ascii="Times New Roman" w:hAnsi="Times New Roman"/>
                <w:sz w:val="20"/>
                <w:szCs w:val="22"/>
              </w:rPr>
              <w:t>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B553F8" w:rsidRDefault="002B3D80" w:rsidP="00385BBB">
      <w:pPr>
        <w:rPr>
          <w:lang w:val="sv-SE"/>
        </w:rPr>
      </w:pPr>
      <w:proofErr w:type="spellStart"/>
      <w:r w:rsidRPr="00B553F8">
        <w:rPr>
          <w:lang w:val="sv-SE"/>
        </w:rPr>
        <w:t>Saha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Anindya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Saankhya</w:t>
      </w:r>
      <w:proofErr w:type="spellEnd"/>
      <w:r w:rsidRPr="00B553F8">
        <w:rPr>
          <w:lang w:val="sv-SE"/>
        </w:rPr>
        <w:t xml:space="preserve"> </w:t>
      </w:r>
      <w:proofErr w:type="spellStart"/>
      <w:r w:rsidRPr="00B553F8">
        <w:rPr>
          <w:lang w:val="sv-SE"/>
        </w:rPr>
        <w:t>Labs</w:t>
      </w:r>
      <w:proofErr w:type="spellEnd"/>
      <w:r w:rsidRPr="00B553F8">
        <w:rPr>
          <w:lang w:val="sv-SE"/>
        </w:rPr>
        <w:t xml:space="preserve">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2E51DD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A064C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A064C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A064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A064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42A0" w14:textId="77777777" w:rsidR="00761FBD" w:rsidRDefault="00761FBD" w:rsidP="00385BBB">
      <w:r>
        <w:separator/>
      </w:r>
    </w:p>
  </w:endnote>
  <w:endnote w:type="continuationSeparator" w:id="0">
    <w:p w14:paraId="29D658CE" w14:textId="77777777" w:rsidR="00761FBD" w:rsidRDefault="00761FBD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8B36A" w14:textId="77777777" w:rsidR="00761FBD" w:rsidRDefault="00761FBD" w:rsidP="00385BBB">
      <w:r>
        <w:separator/>
      </w:r>
    </w:p>
  </w:footnote>
  <w:footnote w:type="continuationSeparator" w:id="0">
    <w:p w14:paraId="6B7DF499" w14:textId="77777777" w:rsidR="00761FBD" w:rsidRDefault="00761FBD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rQUAFlTvP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57B6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80"/>
    <w:rsid w:val="002C1C50"/>
    <w:rsid w:val="002C4FF9"/>
    <w:rsid w:val="002E51DD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516D"/>
    <w:rsid w:val="00385BBB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51EBD"/>
    <w:rsid w:val="00453228"/>
    <w:rsid w:val="00454609"/>
    <w:rsid w:val="00455DE4"/>
    <w:rsid w:val="0048267C"/>
    <w:rsid w:val="004876B9"/>
    <w:rsid w:val="00493A79"/>
    <w:rsid w:val="00495840"/>
    <w:rsid w:val="004A064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2851"/>
    <w:rsid w:val="00502CD2"/>
    <w:rsid w:val="00504E33"/>
    <w:rsid w:val="00536438"/>
    <w:rsid w:val="0054287C"/>
    <w:rsid w:val="005446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6E24"/>
    <w:rsid w:val="00AA74C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53F8"/>
    <w:rsid w:val="00B567D1"/>
    <w:rsid w:val="00B65656"/>
    <w:rsid w:val="00B73B4C"/>
    <w:rsid w:val="00B73F75"/>
    <w:rsid w:val="00B76EC8"/>
    <w:rsid w:val="00B8483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B5446"/>
    <w:rsid w:val="00CC72A4"/>
    <w:rsid w:val="00CD2DAF"/>
    <w:rsid w:val="00CD3153"/>
    <w:rsid w:val="00CE4DE8"/>
    <w:rsid w:val="00CE57AE"/>
    <w:rsid w:val="00CF6810"/>
    <w:rsid w:val="00D06117"/>
    <w:rsid w:val="00D13288"/>
    <w:rsid w:val="00D21FAC"/>
    <w:rsid w:val="00D31CC8"/>
    <w:rsid w:val="00D32678"/>
    <w:rsid w:val="00D521C1"/>
    <w:rsid w:val="00D71F40"/>
    <w:rsid w:val="00D77416"/>
    <w:rsid w:val="00D80FC6"/>
    <w:rsid w:val="00D85DF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5C8"/>
    <w:rsid w:val="00F07C92"/>
    <w:rsid w:val="00F138AB"/>
    <w:rsid w:val="00F14B43"/>
    <w:rsid w:val="00F1795E"/>
    <w:rsid w:val="00F203C7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5</cp:revision>
  <cp:lastPrinted>2000-02-29T11:31:00Z</cp:lastPrinted>
  <dcterms:created xsi:type="dcterms:W3CDTF">2022-02-16T14:21:00Z</dcterms:created>
  <dcterms:modified xsi:type="dcterms:W3CDTF">2022-02-16T15:02:00Z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