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743F17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500B4F">
        <w:rPr>
          <w:rFonts w:cs="Arial"/>
          <w:noProof w:val="0"/>
          <w:sz w:val="22"/>
          <w:szCs w:val="22"/>
        </w:rPr>
        <w:t>1013</w:t>
      </w:r>
    </w:p>
    <w:p w14:paraId="53979311" w14:textId="58817414" w:rsidR="004E3939" w:rsidRPr="00DA53A0" w:rsidRDefault="00EA5FCB" w:rsidP="004E3939">
      <w:pPr>
        <w:pStyle w:val="Header"/>
        <w:rPr>
          <w:sz w:val="22"/>
          <w:szCs w:val="22"/>
        </w:rPr>
      </w:pPr>
      <w:bookmarkStart w:id="3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2D607E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745552" w:rsidRPr="0074555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745552">
        <w:rPr>
          <w:rFonts w:ascii="Arial" w:hAnsi="Arial" w:cs="Arial"/>
          <w:b/>
          <w:sz w:val="22"/>
          <w:szCs w:val="22"/>
        </w:rPr>
        <w:t xml:space="preserve"> </w:t>
      </w:r>
      <w:r w:rsidR="00031643">
        <w:rPr>
          <w:rFonts w:ascii="Arial" w:hAnsi="Arial" w:cs="Arial"/>
          <w:b/>
          <w:sz w:val="22"/>
          <w:szCs w:val="22"/>
        </w:rPr>
        <w:t>Reply-</w:t>
      </w:r>
      <w:r w:rsidR="00031643" w:rsidRPr="00031643">
        <w:rPr>
          <w:rFonts w:ascii="Arial" w:hAnsi="Arial" w:cs="Arial"/>
          <w:b/>
          <w:sz w:val="22"/>
          <w:szCs w:val="22"/>
        </w:rPr>
        <w:t xml:space="preserve"> </w:t>
      </w:r>
      <w:r w:rsidR="0003164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1643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57C23DB4" w14:textId="7F659B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F1A0A">
        <w:rPr>
          <w:rFonts w:ascii="Arial" w:hAnsi="Arial" w:cs="Arial"/>
          <w:b/>
          <w:bCs/>
          <w:sz w:val="22"/>
          <w:szCs w:val="22"/>
        </w:rPr>
        <w:t>S1-</w:t>
      </w:r>
      <w:r w:rsidR="007F4E16">
        <w:rPr>
          <w:rFonts w:ascii="Arial" w:hAnsi="Arial" w:cs="Arial"/>
          <w:b/>
          <w:bCs/>
          <w:sz w:val="22"/>
          <w:szCs w:val="22"/>
        </w:rPr>
        <w:t>24</w:t>
      </w:r>
      <w:r w:rsidR="007F4E16" w:rsidRPr="00745552">
        <w:rPr>
          <w:rFonts w:ascii="Arial" w:hAnsi="Arial" w:cs="Arial"/>
          <w:b/>
          <w:bCs/>
          <w:sz w:val="22"/>
          <w:szCs w:val="22"/>
          <w:highlight w:val="yellow"/>
        </w:rPr>
        <w:t>YYYY</w:t>
      </w:r>
      <w:r w:rsidR="007F4E16">
        <w:rPr>
          <w:rFonts w:ascii="Arial" w:hAnsi="Arial" w:cs="Arial"/>
          <w:b/>
          <w:bCs/>
          <w:sz w:val="22"/>
          <w:szCs w:val="22"/>
        </w:rPr>
        <w:t>/</w:t>
      </w:r>
      <w:r w:rsidR="00031643" w:rsidRPr="00031643">
        <w:rPr>
          <w:rFonts w:ascii="Arial" w:hAnsi="Arial" w:cs="Arial"/>
          <w:b/>
          <w:bCs/>
          <w:sz w:val="22"/>
          <w:szCs w:val="22"/>
        </w:rPr>
        <w:t>S6-241370</w:t>
      </w:r>
    </w:p>
    <w:p w14:paraId="51C60CDD" w14:textId="2180B7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35E85865" w14:textId="7DA2956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7604A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140A068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1EEFCC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6F27EA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031643">
        <w:rPr>
          <w:rFonts w:ascii="Arial" w:hAnsi="Arial" w:cs="Arial"/>
          <w:b/>
          <w:bCs/>
          <w:sz w:val="22"/>
          <w:szCs w:val="22"/>
        </w:rPr>
        <w:t>peter.bleckert</w:t>
      </w:r>
      <w:proofErr w:type="spellEnd"/>
      <w:proofErr w:type="gramEnd"/>
      <w:r w:rsidR="00031643">
        <w:rPr>
          <w:rFonts w:ascii="Arial" w:hAnsi="Arial" w:cs="Arial"/>
          <w:b/>
          <w:bCs/>
          <w:sz w:val="22"/>
          <w:szCs w:val="22"/>
        </w:rPr>
        <w:t xml:space="preserve"> (at) Ericsson.com</w:t>
      </w:r>
    </w:p>
    <w:p w14:paraId="67F1D706" w14:textId="1FF137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6BAB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0BFA6AE7" w14:textId="4A56371B" w:rsidR="00B97703" w:rsidRDefault="000F6242" w:rsidP="00031643">
      <w:pPr>
        <w:pStyle w:val="Heading1"/>
      </w:pPr>
      <w:r>
        <w:t>1</w:t>
      </w:r>
      <w:r w:rsidR="002F1940">
        <w:tab/>
      </w:r>
      <w:r>
        <w:t>Overall description</w:t>
      </w:r>
    </w:p>
    <w:p w14:paraId="02C64D1F" w14:textId="4E0761C5" w:rsidR="00031643" w:rsidRDefault="00031643" w:rsidP="00031643">
      <w:r>
        <w:t xml:space="preserve">SA1 would like to thank SA6 for LS </w:t>
      </w:r>
      <w:r w:rsidRPr="00031643">
        <w:t>on Clarification related to MC gateway UE requirements</w:t>
      </w:r>
      <w:r>
        <w:t>.</w:t>
      </w:r>
    </w:p>
    <w:p w14:paraId="3387534B" w14:textId="60FEA612" w:rsidR="00031643" w:rsidRPr="00031643" w:rsidRDefault="00031643" w:rsidP="00031643">
      <w:pPr>
        <w:rPr>
          <w:b/>
          <w:bCs/>
          <w:lang w:eastAsia="zh-CN"/>
        </w:rPr>
      </w:pPr>
      <w:r w:rsidRPr="00031643">
        <w:rPr>
          <w:b/>
          <w:bCs/>
          <w:lang w:eastAsia="zh-CN"/>
        </w:rPr>
        <w:t>Question</w:t>
      </w:r>
      <w:r>
        <w:rPr>
          <w:b/>
          <w:bCs/>
          <w:lang w:eastAsia="zh-CN"/>
        </w:rPr>
        <w:t>s</w:t>
      </w:r>
      <w:r w:rsidRPr="00031643">
        <w:rPr>
          <w:b/>
          <w:bCs/>
          <w:lang w:eastAsia="zh-CN"/>
        </w:rPr>
        <w:t xml:space="preserve"> from SA6</w:t>
      </w:r>
    </w:p>
    <w:p w14:paraId="1313EF0C" w14:textId="7AB2AC42" w:rsidR="00031643" w:rsidRDefault="00031643" w:rsidP="00031643">
      <w:pPr>
        <w:ind w:left="720"/>
        <w:rPr>
          <w:lang w:eastAsia="zh-CN"/>
        </w:rPr>
      </w:pPr>
      <w:r>
        <w:rPr>
          <w:lang w:eastAsia="zh-CN"/>
        </w:rPr>
        <w:t>When an MCX user uses multiple devices simultaneously e.g., two devices as shown in the figure below, whether it allows:</w:t>
      </w:r>
    </w:p>
    <w:p w14:paraId="50C6E360" w14:textId="77777777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the same gateway UE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#2 in the figure?</w:t>
      </w:r>
    </w:p>
    <w:p w14:paraId="56465FF8" w14:textId="05636283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different gateway UEs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</w:t>
      </w:r>
      <w:r>
        <w:rPr>
          <w:rFonts w:hint="eastAsia"/>
          <w:lang w:eastAsia="zh-CN"/>
        </w:rPr>
        <w:t>#</w:t>
      </w:r>
      <w:r>
        <w:rPr>
          <w:lang w:eastAsia="zh-CN"/>
        </w:rPr>
        <w:t>3 in the figure?</w:t>
      </w:r>
    </w:p>
    <w:p w14:paraId="2A9894A4" w14:textId="10865A21" w:rsidR="00031643" w:rsidRDefault="00AE7921" w:rsidP="00031643">
      <w:pPr>
        <w:ind w:left="1440"/>
        <w:rPr>
          <w:lang w:eastAsia="zh-CN"/>
        </w:rPr>
      </w:pPr>
      <w:r w:rsidRPr="00131848">
        <w:rPr>
          <w:noProof/>
          <w:lang w:eastAsia="zh-CN"/>
        </w:rPr>
        <w:drawing>
          <wp:inline distT="0" distB="0" distL="0" distR="0" wp14:anchorId="126DD6E1" wp14:editId="784BD70F">
            <wp:extent cx="4324350" cy="1809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895ED" w14:textId="2D833FC6" w:rsidR="00031643" w:rsidRPr="00031643" w:rsidRDefault="00031643" w:rsidP="00031643">
      <w:pPr>
        <w:rPr>
          <w:b/>
          <w:bCs/>
        </w:rPr>
      </w:pPr>
      <w:r w:rsidRPr="00031643">
        <w:rPr>
          <w:b/>
          <w:bCs/>
        </w:rPr>
        <w:t>Answer from SA1</w:t>
      </w:r>
    </w:p>
    <w:p w14:paraId="53005A62" w14:textId="3BD301B8" w:rsidR="00031643" w:rsidRPr="00031643" w:rsidRDefault="004F0AC4" w:rsidP="00031643">
      <w:pPr>
        <w:rPr>
          <w:lang w:val="en-US" w:eastAsia="zh-CN"/>
        </w:rPr>
      </w:pPr>
      <w:r>
        <w:rPr>
          <w:lang w:val="en-US"/>
        </w:rPr>
        <w:t xml:space="preserve">Requirement </w:t>
      </w:r>
      <w:r w:rsidR="00863242">
        <w:rPr>
          <w:lang w:val="en-US"/>
        </w:rPr>
        <w:t>[R-5.10-001]</w:t>
      </w:r>
      <w:r>
        <w:rPr>
          <w:lang w:val="en-US"/>
        </w:rPr>
        <w:t xml:space="preserve"> in TS 22.</w:t>
      </w:r>
      <w:r w:rsidR="001D38A8">
        <w:rPr>
          <w:lang w:val="en-US"/>
        </w:rPr>
        <w:t>280</w:t>
      </w:r>
      <w:r>
        <w:rPr>
          <w:lang w:val="en-US"/>
        </w:rPr>
        <w:t xml:space="preserve"> </w:t>
      </w:r>
      <w:r w:rsidR="00862544">
        <w:rPr>
          <w:lang w:val="en-US" w:eastAsia="zh-CN"/>
        </w:rPr>
        <w:t xml:space="preserve">clarifies that </w:t>
      </w:r>
      <w:r w:rsidR="00031643">
        <w:rPr>
          <w:lang w:val="en-US" w:eastAsia="zh-CN"/>
        </w:rPr>
        <w:t xml:space="preserve">one </w:t>
      </w:r>
      <w:r w:rsidR="001D38A8">
        <w:rPr>
          <w:lang w:val="en-US" w:eastAsia="zh-CN"/>
        </w:rPr>
        <w:t>MC</w:t>
      </w:r>
      <w:r w:rsidR="00AC44B2">
        <w:rPr>
          <w:lang w:val="en-US" w:eastAsia="zh-CN"/>
        </w:rPr>
        <w:t>X</w:t>
      </w:r>
      <w:r w:rsidR="001D38A8">
        <w:rPr>
          <w:lang w:val="en-US" w:eastAsia="zh-CN"/>
        </w:rPr>
        <w:t xml:space="preserve"> </w:t>
      </w:r>
      <w:r w:rsidR="00031643">
        <w:rPr>
          <w:lang w:val="en-US" w:eastAsia="zh-CN"/>
        </w:rPr>
        <w:t xml:space="preserve">user </w:t>
      </w:r>
      <w:r w:rsidR="00186057">
        <w:rPr>
          <w:lang w:val="en-US"/>
        </w:rPr>
        <w:t>can log in to multiple MCX UEs concurrently</w:t>
      </w:r>
      <w:r w:rsidR="00031643">
        <w:rPr>
          <w:lang w:val="en-US" w:eastAsia="zh-CN"/>
        </w:rPr>
        <w:t xml:space="preserve">. </w:t>
      </w:r>
      <w:r w:rsidR="00031643">
        <w:t xml:space="preserve">SA1 </w:t>
      </w:r>
      <w:r w:rsidR="00AE7921">
        <w:t xml:space="preserve">therefore answers </w:t>
      </w:r>
      <w:r w:rsidR="00031643">
        <w:t xml:space="preserve">the questions </w:t>
      </w:r>
      <w:r w:rsidR="00AE7921">
        <w:t>as below</w:t>
      </w:r>
      <w:r w:rsidR="00031643">
        <w:t>:</w:t>
      </w:r>
    </w:p>
    <w:p w14:paraId="48604A04" w14:textId="7F11D288" w:rsidR="00031643" w:rsidRDefault="00031643" w:rsidP="00031643">
      <w:pPr>
        <w:pStyle w:val="ListParagraph"/>
        <w:numPr>
          <w:ilvl w:val="0"/>
          <w:numId w:val="6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Yes, this is allowed.</w:t>
      </w:r>
    </w:p>
    <w:p w14:paraId="6B4EE638" w14:textId="77E9B910" w:rsidR="00031643" w:rsidRPr="00ED0B45" w:rsidRDefault="00031643" w:rsidP="00031643">
      <w:pPr>
        <w:pStyle w:val="ListParagraph"/>
        <w:numPr>
          <w:ilvl w:val="0"/>
          <w:numId w:val="6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Yes, this is allowed.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E6C5D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E7921">
        <w:rPr>
          <w:rFonts w:ascii="Arial" w:hAnsi="Arial" w:cs="Arial"/>
          <w:b/>
        </w:rPr>
        <w:t>SA6</w:t>
      </w:r>
    </w:p>
    <w:p w14:paraId="3869F05F" w14:textId="7C80380E" w:rsidR="00B97703" w:rsidRPr="00AE7921" w:rsidRDefault="00B97703" w:rsidP="00AE7921">
      <w:pPr>
        <w:spacing w:after="120"/>
        <w:ind w:left="993" w:hanging="993"/>
        <w:rPr>
          <w:lang w:eastAsia="en-GB"/>
        </w:rPr>
      </w:pPr>
      <w:r w:rsidRPr="00AE7921">
        <w:rPr>
          <w:rFonts w:ascii="Arial" w:hAnsi="Arial" w:cs="Arial"/>
          <w:b/>
          <w:lang w:val="en-US"/>
        </w:rPr>
        <w:t xml:space="preserve">ACTION: </w:t>
      </w:r>
      <w:r w:rsidRPr="00AE7921">
        <w:rPr>
          <w:rFonts w:ascii="Arial" w:hAnsi="Arial" w:cs="Arial"/>
          <w:b/>
          <w:color w:val="0070C0"/>
          <w:lang w:val="en-US"/>
        </w:rPr>
        <w:tab/>
      </w:r>
      <w:r w:rsidR="00AE7921" w:rsidRPr="00AE7921">
        <w:rPr>
          <w:lang w:eastAsia="en-GB"/>
        </w:rPr>
        <w:t xml:space="preserve">SA1 </w:t>
      </w:r>
      <w:r w:rsidRPr="00AE7921">
        <w:rPr>
          <w:lang w:eastAsia="en-GB"/>
        </w:rPr>
        <w:t xml:space="preserve">asks </w:t>
      </w:r>
      <w:r w:rsidR="00AE7921" w:rsidRPr="00AE7921">
        <w:rPr>
          <w:lang w:eastAsia="en-GB"/>
        </w:rPr>
        <w:t xml:space="preserve">SA6 </w:t>
      </w:r>
      <w:r w:rsidRPr="00AE7921">
        <w:rPr>
          <w:lang w:eastAsia="en-GB"/>
        </w:rPr>
        <w:t>to</w:t>
      </w:r>
      <w:r w:rsidR="00017F23" w:rsidRPr="00AE7921">
        <w:rPr>
          <w:lang w:eastAsia="en-GB"/>
        </w:rPr>
        <w:t xml:space="preserve"> </w:t>
      </w:r>
      <w:r w:rsidR="00AE7921" w:rsidRPr="00AE7921">
        <w:rPr>
          <w:lang w:eastAsia="en-GB"/>
        </w:rPr>
        <w:t>take the above answer into consideration in future discussions.</w:t>
      </w:r>
    </w:p>
    <w:p w14:paraId="53373EDB" w14:textId="77777777" w:rsidR="00B97703" w:rsidRPr="00AE7921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1"/>
      <w:bookmarkEnd w:id="12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  <w:t>Netherlands,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3"/>
    <w:bookmarkEnd w:id="14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97F1" w14:textId="77777777" w:rsidR="00CC5C7D" w:rsidRDefault="00CC5C7D">
      <w:pPr>
        <w:spacing w:after="0"/>
      </w:pPr>
      <w:r>
        <w:separator/>
      </w:r>
    </w:p>
  </w:endnote>
  <w:endnote w:type="continuationSeparator" w:id="0">
    <w:p w14:paraId="71FEA2BF" w14:textId="77777777" w:rsidR="00CC5C7D" w:rsidRDefault="00CC5C7D">
      <w:pPr>
        <w:spacing w:after="0"/>
      </w:pPr>
      <w:r>
        <w:continuationSeparator/>
      </w:r>
    </w:p>
  </w:endnote>
  <w:endnote w:type="continuationNotice" w:id="1">
    <w:p w14:paraId="03D6626F" w14:textId="77777777" w:rsidR="00CC5C7D" w:rsidRDefault="00CC5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9872" w14:textId="77777777" w:rsidR="00CC5C7D" w:rsidRDefault="00CC5C7D">
      <w:pPr>
        <w:spacing w:after="0"/>
      </w:pPr>
      <w:r>
        <w:separator/>
      </w:r>
    </w:p>
  </w:footnote>
  <w:footnote w:type="continuationSeparator" w:id="0">
    <w:p w14:paraId="294C1564" w14:textId="77777777" w:rsidR="00CC5C7D" w:rsidRDefault="00CC5C7D">
      <w:pPr>
        <w:spacing w:after="0"/>
      </w:pPr>
      <w:r>
        <w:continuationSeparator/>
      </w:r>
    </w:p>
  </w:footnote>
  <w:footnote w:type="continuationNotice" w:id="1">
    <w:p w14:paraId="53E79B34" w14:textId="77777777" w:rsidR="00CC5C7D" w:rsidRDefault="00CC5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436714"/>
    <w:multiLevelType w:val="hybridMultilevel"/>
    <w:tmpl w:val="963E5DE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715664732">
    <w:abstractNumId w:val="1"/>
  </w:num>
  <w:num w:numId="6" w16cid:durableId="8506785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BB5"/>
    <w:rsid w:val="00017F23"/>
    <w:rsid w:val="00031643"/>
    <w:rsid w:val="00034AC0"/>
    <w:rsid w:val="00035D85"/>
    <w:rsid w:val="000B131C"/>
    <w:rsid w:val="000F6242"/>
    <w:rsid w:val="0010276C"/>
    <w:rsid w:val="00135E78"/>
    <w:rsid w:val="00153FE2"/>
    <w:rsid w:val="00186057"/>
    <w:rsid w:val="0019251F"/>
    <w:rsid w:val="001C1BEF"/>
    <w:rsid w:val="001C2475"/>
    <w:rsid w:val="001C5CF7"/>
    <w:rsid w:val="001D38A8"/>
    <w:rsid w:val="001D50E9"/>
    <w:rsid w:val="00203A5C"/>
    <w:rsid w:val="00205DDC"/>
    <w:rsid w:val="0026561C"/>
    <w:rsid w:val="00297162"/>
    <w:rsid w:val="002A267C"/>
    <w:rsid w:val="002B7E09"/>
    <w:rsid w:val="002E4E77"/>
    <w:rsid w:val="002F1940"/>
    <w:rsid w:val="002F44A8"/>
    <w:rsid w:val="00304DEF"/>
    <w:rsid w:val="003160FC"/>
    <w:rsid w:val="00383545"/>
    <w:rsid w:val="003E03CA"/>
    <w:rsid w:val="00433500"/>
    <w:rsid w:val="00433F71"/>
    <w:rsid w:val="00440D43"/>
    <w:rsid w:val="004919A9"/>
    <w:rsid w:val="004E3939"/>
    <w:rsid w:val="004F0AC4"/>
    <w:rsid w:val="00500B4F"/>
    <w:rsid w:val="005303B4"/>
    <w:rsid w:val="0055252D"/>
    <w:rsid w:val="00572763"/>
    <w:rsid w:val="005B0B83"/>
    <w:rsid w:val="005B293F"/>
    <w:rsid w:val="00635FB0"/>
    <w:rsid w:val="00640D2A"/>
    <w:rsid w:val="006F1A0A"/>
    <w:rsid w:val="00745552"/>
    <w:rsid w:val="00796435"/>
    <w:rsid w:val="007B5BBB"/>
    <w:rsid w:val="007F4E16"/>
    <w:rsid w:val="007F4F92"/>
    <w:rsid w:val="0084734A"/>
    <w:rsid w:val="00862544"/>
    <w:rsid w:val="00863242"/>
    <w:rsid w:val="008A4F14"/>
    <w:rsid w:val="008D772F"/>
    <w:rsid w:val="00910307"/>
    <w:rsid w:val="00916E2C"/>
    <w:rsid w:val="00976CC8"/>
    <w:rsid w:val="0099764C"/>
    <w:rsid w:val="00A00053"/>
    <w:rsid w:val="00A51EF5"/>
    <w:rsid w:val="00A53463"/>
    <w:rsid w:val="00A7190E"/>
    <w:rsid w:val="00AB4C21"/>
    <w:rsid w:val="00AC44B2"/>
    <w:rsid w:val="00AE5660"/>
    <w:rsid w:val="00AE7921"/>
    <w:rsid w:val="00AF4274"/>
    <w:rsid w:val="00B97703"/>
    <w:rsid w:val="00BE5C49"/>
    <w:rsid w:val="00C37814"/>
    <w:rsid w:val="00C56A1A"/>
    <w:rsid w:val="00C92F50"/>
    <w:rsid w:val="00CC5C7D"/>
    <w:rsid w:val="00CF145C"/>
    <w:rsid w:val="00CF6087"/>
    <w:rsid w:val="00DC68AA"/>
    <w:rsid w:val="00DE0EB9"/>
    <w:rsid w:val="00E1224D"/>
    <w:rsid w:val="00E21597"/>
    <w:rsid w:val="00E33746"/>
    <w:rsid w:val="00E46EB7"/>
    <w:rsid w:val="00E84106"/>
    <w:rsid w:val="00EA5FCB"/>
    <w:rsid w:val="00EA6C12"/>
    <w:rsid w:val="00ED0B45"/>
    <w:rsid w:val="00EF5C74"/>
    <w:rsid w:val="00F54B8A"/>
    <w:rsid w:val="00F54EF6"/>
    <w:rsid w:val="00F678F6"/>
    <w:rsid w:val="00F73F12"/>
    <w:rsid w:val="00FB1A5C"/>
    <w:rsid w:val="00FB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basedOn w:val="DefaultParagraphFont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164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SE" w:eastAsia="en-US"/>
    </w:rPr>
  </w:style>
  <w:style w:type="paragraph" w:styleId="Revision">
    <w:name w:val="Revision"/>
    <w:hidden/>
    <w:uiPriority w:val="99"/>
    <w:semiHidden/>
    <w:rsid w:val="005303B4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229</Words>
  <Characters>1214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</cp:lastModifiedBy>
  <cp:revision>4</cp:revision>
  <cp:lastPrinted>2002-04-23T07:10:00Z</cp:lastPrinted>
  <dcterms:created xsi:type="dcterms:W3CDTF">2024-05-07T08:03:00Z</dcterms:created>
  <dcterms:modified xsi:type="dcterms:W3CDTF">2024-05-17T08:49:00Z</dcterms:modified>
</cp:coreProperties>
</file>