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6B54614E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S1-23</w:t>
      </w:r>
      <w:r w:rsidR="001C0119">
        <w:rPr>
          <w:rFonts w:eastAsia="MS Mincho" w:cs="Arial"/>
          <w:b/>
          <w:sz w:val="24"/>
          <w:szCs w:val="24"/>
          <w:lang w:eastAsia="ja-JP"/>
        </w:rPr>
        <w:t>xxxx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Berlin, Germany,  22 - 26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5AE4039B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Ambient </w:t>
      </w:r>
      <w:proofErr w:type="spellStart"/>
      <w:r w:rsidR="001C0119">
        <w:rPr>
          <w:rFonts w:eastAsia="Times New Roman" w:cs="Arial"/>
          <w:sz w:val="22"/>
          <w:szCs w:val="20"/>
          <w:lang w:eastAsia="ar-SA"/>
        </w:rPr>
        <w:t>Iot</w:t>
      </w:r>
      <w:proofErr w:type="spellEnd"/>
    </w:p>
    <w:p w14:paraId="09D907A5" w14:textId="45780FC1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354905E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788BD438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r>
        <w:rPr>
          <w:rFonts w:eastAsia="MS Mincho" w:cs="Arial"/>
          <w:bCs/>
          <w:sz w:val="36"/>
          <w:szCs w:val="36"/>
          <w:lang w:eastAsia="ar-SA"/>
        </w:rPr>
        <w:t>Ambient IoT</w:t>
      </w:r>
      <w:r w:rsidRPr="00237551">
        <w:rPr>
          <w:rFonts w:eastAsia="MS Mincho" w:cs="Arial"/>
          <w:bCs/>
          <w:sz w:val="36"/>
          <w:szCs w:val="36"/>
          <w:lang w:eastAsia="ar-SA"/>
        </w:rPr>
        <w:t xml:space="preserve"> </w:t>
      </w:r>
      <w:bookmarkEnd w:id="5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30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88"/>
        <w:gridCol w:w="2693"/>
        <w:gridCol w:w="2835"/>
      </w:tblGrid>
      <w:tr w:rsidR="00C2627D" w:rsidRPr="00015298" w14:paraId="3545386A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59E2412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2627D" w:rsidRPr="00AB0F3E" w14:paraId="5903BDF4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C2627D" w:rsidRPr="00AB0F3E" w:rsidRDefault="00C2627D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C2627D" w:rsidRPr="00AB0F3E" w:rsidRDefault="00C2627D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B1DADD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C2627D" w:rsidRPr="00415AA2" w:rsidRDefault="00C2627D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627D" w:rsidRPr="00015298" w14:paraId="6A29E93B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77777777" w:rsidR="00C2627D" w:rsidRPr="00AB0F3E" w:rsidRDefault="00C2627D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EDDFDA" w14:textId="77777777" w:rsidR="00C2627D" w:rsidRPr="00AB0F3E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FB1A51B" w14:textId="77777777" w:rsidR="00C2627D" w:rsidRPr="00AB0F3E" w:rsidRDefault="00C2627D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77777777" w:rsidR="00C2627D" w:rsidRPr="00AB0F3E" w:rsidRDefault="00C2627D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195E76" w14:textId="77777777" w:rsidR="00C2627D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14:paraId="0C8AA0B9" w14:textId="77777777" w:rsidR="00C2627D" w:rsidRDefault="00C2627D" w:rsidP="00732390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14:paraId="3D449440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F83A30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FDCFC3B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BC55780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 SOBOT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6FFC71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2342ED3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6F54234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77777777" w:rsidR="00C2627D" w:rsidRPr="004C4A40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EnergyServ+SOBOT</w:t>
            </w:r>
            <w:proofErr w:type="spellEnd"/>
          </w:p>
        </w:tc>
      </w:tr>
      <w:tr w:rsidR="00C2627D" w:rsidRPr="00AB0F3E" w14:paraId="450D0EF6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E56721" w14:textId="77777777" w:rsidR="00C2627D" w:rsidRPr="00AB0F3E" w:rsidRDefault="00C2627D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FB25001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B4093D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3D31897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6331E0" w14:textId="77777777" w:rsidR="00C2627D" w:rsidRPr="00415AA2" w:rsidRDefault="00C2627D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627D" w:rsidRPr="00015298" w14:paraId="6C76FFB6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03BBD3" w14:textId="77777777" w:rsidR="00C2627D" w:rsidRPr="00AB0F3E" w:rsidRDefault="00C2627D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4959EE" w14:textId="77777777" w:rsidR="00C2627D" w:rsidRPr="00AB0F3E" w:rsidRDefault="00C2627D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40BD5DA" w14:textId="77777777" w:rsidR="00C2627D" w:rsidRPr="00AB0F3E" w:rsidRDefault="00C2627D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517F699" w14:textId="77777777" w:rsidR="00C2627D" w:rsidRPr="00AB0F3E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5BFC5C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[Drafting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]</w:t>
            </w:r>
          </w:p>
          <w:p w14:paraId="0AED38C8" w14:textId="77777777" w:rsidR="00C2627D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[Ambient IoT]</w:t>
            </w:r>
          </w:p>
          <w:p w14:paraId="49A7FE96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[</w:t>
            </w: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:]</w:t>
            </w:r>
          </w:p>
          <w:p w14:paraId="4CDEA798" w14:textId="77777777" w:rsidR="00C2627D" w:rsidRPr="00594DB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[FRMCS]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D049AA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15A6B143" w14:textId="77777777" w:rsidR="00C2627D" w:rsidRPr="00BD433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EB1B27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747D6967" w14:textId="77777777" w:rsidR="00C2627D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E421A2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0A418424" w14:textId="77777777" w:rsidR="00C2627D" w:rsidRPr="00B50B65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E7705F7" w14:textId="77777777" w:rsidR="00C2627D" w:rsidRPr="00E421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EnergyServ+SOBOT</w:t>
            </w:r>
            <w:proofErr w:type="spellEnd"/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78633085" w:rsidR="009C07FC" w:rsidRPr="00F45489" w:rsidRDefault="00C2627D" w:rsidP="003516D6">
            <w:pPr>
              <w:pStyle w:val="Heading1"/>
            </w:pPr>
            <w:r>
              <w:lastRenderedPageBreak/>
              <w:t>Ambient IoT</w:t>
            </w:r>
          </w:p>
        </w:tc>
      </w:tr>
      <w:tr w:rsidR="007B0DAE" w:rsidRPr="00745D37" w14:paraId="245007B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4344924A" w:rsidR="007B0DAE" w:rsidRDefault="007B0DAE" w:rsidP="00401471">
            <w:pPr>
              <w:pStyle w:val="Heading2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3F1CEA">
              <w:rPr>
                <w:rFonts w:hint="eastAsia"/>
              </w:rPr>
              <w:t>Study on</w:t>
            </w:r>
            <w:r w:rsidRPr="003F1CEA">
              <w:t xml:space="preserve"> </w:t>
            </w:r>
            <w:r w:rsidRPr="00467BDE">
              <w:rPr>
                <w:rFonts w:eastAsia="Batang"/>
                <w:bCs/>
                <w:lang w:eastAsia="zh-CN"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rPr>
                <w:rFonts w:eastAsia="Batang"/>
                <w:lang w:eastAsia="zh-CN"/>
              </w:rPr>
              <w:t>Internet of Things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291A88">
                <w:rPr>
                  <w:rStyle w:val="Hyperlink"/>
                  <w:lang w:val="en-US"/>
                </w:rPr>
                <w:t>SP-220085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01471" w:rsidRPr="00B209E2" w14:paraId="7638F59C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4D061A" w14:textId="77777777" w:rsidR="00401471" w:rsidRPr="004067FF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4F00243" w14:textId="0C0E1E11" w:rsidR="00401471" w:rsidRPr="00DD1791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D1791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D1791">
              <w:rPr>
                <w:rFonts w:eastAsia="Arial Unicode MS" w:cs="Arial"/>
                <w:lang w:val="nl-NL" w:eastAsia="ar-SA"/>
              </w:rPr>
              <w:t>W</w:t>
            </w:r>
            <w:r w:rsidRPr="00DD1791">
              <w:rPr>
                <w:rFonts w:hint="eastAsia"/>
                <w:iCs/>
                <w:lang w:val="nl-NL" w:eastAsia="zh-CN"/>
              </w:rPr>
              <w:t>eijie</w:t>
            </w:r>
            <w:r w:rsidRPr="00DD1791">
              <w:rPr>
                <w:iCs/>
                <w:lang w:val="nl-NL" w:eastAsia="zh-CN"/>
              </w:rPr>
              <w:t xml:space="preserve"> Xu</w:t>
            </w:r>
            <w:r w:rsidRPr="00DD1791">
              <w:rPr>
                <w:lang w:val="nl-NL"/>
              </w:rPr>
              <w:t xml:space="preserve"> (OPPO)</w:t>
            </w:r>
          </w:p>
          <w:p w14:paraId="6693B6FA" w14:textId="5932DDE9" w:rsidR="00401471" w:rsidRPr="00DD1791" w:rsidRDefault="00401471" w:rsidP="00401471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nl-NL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290946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22.840v1.1.0</w:t>
              </w:r>
            </w:hyperlink>
          </w:p>
          <w:p w14:paraId="4BDF9193" w14:textId="34F1F551" w:rsidR="00401471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E09ECD" w14:textId="0C8D3581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A61F0C" w:rsidRPr="00B04844" w14:paraId="04ADE1D5" w14:textId="77777777" w:rsidTr="00A564EF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24E660D" w14:textId="77777777" w:rsidR="00A61F0C" w:rsidRPr="006E6FF4" w:rsidRDefault="00A61F0C" w:rsidP="006830C0">
            <w:pPr>
              <w:pStyle w:val="Heading8"/>
              <w:jc w:val="left"/>
            </w:pPr>
            <w:bookmarkStart w:id="7" w:name="_Hlk135861825"/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A61F0C" w:rsidRPr="00B209E2" w14:paraId="2B9627D7" w14:textId="77777777" w:rsidTr="00A564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D6B71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564E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F9756" w14:textId="77777777" w:rsidR="00A61F0C" w:rsidRPr="00A564EF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3" w:history="1">
              <w:r w:rsidR="00A61F0C" w:rsidRPr="00A564EF">
                <w:rPr>
                  <w:rStyle w:val="Hyperlink"/>
                  <w:rFonts w:cs="Arial"/>
                  <w:color w:val="auto"/>
                </w:rPr>
                <w:t>S1-231154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D6414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564EF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5490F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564EF">
              <w:t>pCR</w:t>
            </w:r>
            <w:proofErr w:type="spellEnd"/>
            <w:r w:rsidRPr="00A564EF">
              <w:t xml:space="preserve"> for adding the position KPI for 5.2 and 5.11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0663D" w14:textId="135476C4" w:rsidR="00A61F0C" w:rsidRPr="00A564EF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4EF">
              <w:rPr>
                <w:rFonts w:eastAsia="Times New Roman" w:cs="Arial"/>
                <w:szCs w:val="18"/>
                <w:lang w:eastAsia="ar-SA"/>
              </w:rPr>
              <w:t>Revised to S1-231400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F2F4B" w14:textId="77777777" w:rsidR="00A61F0C" w:rsidRPr="00A564EF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564EF" w:rsidRPr="00B209E2" w14:paraId="00A7106C" w14:textId="77777777" w:rsidTr="00A564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EEE3AE" w14:textId="7199DDDA" w:rsidR="00A564EF" w:rsidRPr="00A564EF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564E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A14C86" w14:textId="3AC483A1" w:rsidR="00A564EF" w:rsidRPr="00A564EF" w:rsidRDefault="00AA0A45" w:rsidP="006830C0">
            <w:pPr>
              <w:snapToGrid w:val="0"/>
              <w:spacing w:after="0" w:line="240" w:lineRule="auto"/>
            </w:pPr>
            <w:hyperlink r:id="rId14" w:history="1">
              <w:r w:rsidR="00A564EF" w:rsidRPr="00A564EF">
                <w:rPr>
                  <w:rStyle w:val="Hyperlink"/>
                  <w:rFonts w:cs="Arial"/>
                  <w:color w:val="auto"/>
                </w:rPr>
                <w:t>S1-231400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018101" w14:textId="07534B9F" w:rsidR="00A564EF" w:rsidRPr="00A564EF" w:rsidRDefault="00A564EF" w:rsidP="006830C0">
            <w:pPr>
              <w:snapToGrid w:val="0"/>
              <w:spacing w:after="0" w:line="240" w:lineRule="auto"/>
            </w:pPr>
            <w:r w:rsidRPr="00A564EF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BED26B" w14:textId="2188D796" w:rsidR="00A564EF" w:rsidRPr="00A564EF" w:rsidRDefault="00A564EF" w:rsidP="006830C0">
            <w:pPr>
              <w:snapToGrid w:val="0"/>
              <w:spacing w:after="0" w:line="240" w:lineRule="auto"/>
            </w:pPr>
            <w:proofErr w:type="spellStart"/>
            <w:r w:rsidRPr="00A564EF">
              <w:t>pCR</w:t>
            </w:r>
            <w:proofErr w:type="spellEnd"/>
            <w:r w:rsidRPr="00A564EF">
              <w:t xml:space="preserve"> for adding the position KPI for 5.2 and 5.11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9AF830" w14:textId="5BA167EE" w:rsidR="00A564EF" w:rsidRPr="00A564EF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4E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7A2552" w14:textId="77777777" w:rsidR="00A564EF" w:rsidRPr="00A564EF" w:rsidRDefault="00A564EF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64EF">
              <w:rPr>
                <w:rFonts w:eastAsia="Arial Unicode MS" w:cs="Arial"/>
                <w:szCs w:val="18"/>
                <w:lang w:eastAsia="ar-SA"/>
              </w:rPr>
              <w:t>Revision of S1-231154.</w:t>
            </w:r>
          </w:p>
          <w:p w14:paraId="62525B61" w14:textId="77777777" w:rsidR="00A564EF" w:rsidRPr="00A564EF" w:rsidRDefault="00A564EF" w:rsidP="006830C0">
            <w:pPr>
              <w:spacing w:after="0" w:line="240" w:lineRule="auto"/>
              <w:rPr>
                <w:rFonts w:eastAsia="SimSun" w:cs="Arial"/>
                <w:szCs w:val="18"/>
                <w:lang w:val="en-US" w:eastAsia="zh-CN"/>
              </w:rPr>
            </w:pPr>
            <w:r w:rsidRPr="00A564EF">
              <w:rPr>
                <w:rFonts w:eastAsia="Arial Unicode MS" w:cs="Arial"/>
                <w:szCs w:val="18"/>
                <w:lang w:eastAsia="ar-SA"/>
              </w:rPr>
              <w:t xml:space="preserve">Positioning is now </w:t>
            </w:r>
            <w:r w:rsidRPr="00A564EF">
              <w:rPr>
                <w:rFonts w:eastAsia="SimSun" w:cs="Arial"/>
                <w:b/>
                <w:szCs w:val="18"/>
                <w:lang w:val="en-US" w:eastAsia="zh-CN"/>
              </w:rPr>
              <w:t xml:space="preserve">3 m to 5 </w:t>
            </w:r>
            <w:r w:rsidRPr="00A564EF">
              <w:rPr>
                <w:rFonts w:eastAsia="SimSun" w:cs="Arial" w:hint="eastAsia"/>
                <w:szCs w:val="18"/>
                <w:lang w:val="en-US" w:eastAsia="zh-CN"/>
              </w:rPr>
              <w:t>m indoor</w:t>
            </w:r>
          </w:p>
          <w:p w14:paraId="5A300E72" w14:textId="720A8343" w:rsidR="00A564EF" w:rsidRPr="00A564EF" w:rsidRDefault="00A564EF" w:rsidP="006830C0">
            <w:pPr>
              <w:spacing w:after="0" w:line="240" w:lineRule="auto"/>
              <w:rPr>
                <w:rFonts w:eastAsia="SimSun" w:cs="Arial"/>
                <w:szCs w:val="18"/>
                <w:lang w:val="en-US" w:eastAsia="zh-CN"/>
              </w:rPr>
            </w:pPr>
            <w:r w:rsidRPr="00A564EF">
              <w:rPr>
                <w:rFonts w:eastAsia="SimSun" w:cs="Arial"/>
                <w:szCs w:val="18"/>
                <w:lang w:val="en-US" w:eastAsia="zh-CN"/>
              </w:rPr>
              <w:t xml:space="preserve">Format </w:t>
            </w:r>
            <w:r w:rsidR="00A12642" w:rsidRPr="00A564EF">
              <w:rPr>
                <w:rFonts w:eastAsia="SimSun" w:cs="Arial"/>
                <w:szCs w:val="18"/>
                <w:lang w:val="en-US" w:eastAsia="zh-CN"/>
              </w:rPr>
              <w:t>corrections</w:t>
            </w:r>
            <w:r w:rsidRPr="00A564EF">
              <w:rPr>
                <w:rFonts w:eastAsia="SimSun" w:cs="Arial"/>
                <w:szCs w:val="18"/>
                <w:lang w:val="en-US" w:eastAsia="zh-CN"/>
              </w:rPr>
              <w:t xml:space="preserve"> unit.</w:t>
            </w:r>
          </w:p>
        </w:tc>
      </w:tr>
      <w:tr w:rsidR="00A61F0C" w:rsidRPr="00B209E2" w14:paraId="09682785" w14:textId="77777777" w:rsidTr="00A564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3238B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564E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F76D6D" w14:textId="77777777" w:rsidR="00A61F0C" w:rsidRPr="00A564EF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5" w:history="1">
              <w:r w:rsidR="00A61F0C" w:rsidRPr="00A564EF">
                <w:rPr>
                  <w:rStyle w:val="Hyperlink"/>
                  <w:rFonts w:cs="Arial"/>
                  <w:color w:val="auto"/>
                </w:rPr>
                <w:t>S1-231293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2DD7F2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564EF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C24797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A564EF">
              <w:t>FS_Ambient</w:t>
            </w:r>
            <w:proofErr w:type="spellEnd"/>
            <w:r w:rsidRPr="00A564EF">
              <w:t xml:space="preserve"> IoT terminology alignment Device Speed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413C2E" w14:textId="348C1E14" w:rsidR="00A61F0C" w:rsidRPr="00A564EF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564EF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AE7FC2" w14:textId="26AFCA41" w:rsidR="00A61F0C" w:rsidRPr="00A564EF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61F0C" w:rsidRPr="00B209E2" w14:paraId="127A9C37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0DE52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564E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DFB28" w14:textId="77777777" w:rsidR="00A61F0C" w:rsidRPr="00A564EF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6" w:history="1">
              <w:r w:rsidR="00A61F0C" w:rsidRPr="00A564EF">
                <w:rPr>
                  <w:rStyle w:val="Hyperlink"/>
                  <w:rFonts w:cs="Arial"/>
                  <w:color w:val="auto"/>
                </w:rPr>
                <w:t>S1-231297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901AC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564EF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22303" w14:textId="77777777" w:rsidR="00A61F0C" w:rsidRPr="00A564E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564EF">
              <w:t>FS_Ambient</w:t>
            </w:r>
            <w:proofErr w:type="spellEnd"/>
            <w:r w:rsidRPr="00A564EF">
              <w:t xml:space="preserve"> IoT update latency KPI value of clause 5.2 medical instruments inventory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609C6" w14:textId="4308D30E" w:rsidR="00A61F0C" w:rsidRPr="00A564EF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4EF">
              <w:rPr>
                <w:rFonts w:eastAsia="Times New Roman" w:cs="Arial"/>
                <w:szCs w:val="18"/>
                <w:lang w:eastAsia="ar-SA"/>
              </w:rPr>
              <w:t>Revised to S1-231401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1C90B" w14:textId="77777777" w:rsidR="00A61F0C" w:rsidRPr="00A564EF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564EF" w:rsidRPr="00B209E2" w14:paraId="670DC6A8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A6B566" w14:textId="5BEF8F38" w:rsidR="00A564EF" w:rsidRPr="00D43587" w:rsidRDefault="00A564EF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89CE76" w14:textId="6FBF285F" w:rsidR="00A564EF" w:rsidRPr="00D43587" w:rsidRDefault="00AA0A45" w:rsidP="006830C0">
            <w:pPr>
              <w:snapToGrid w:val="0"/>
              <w:spacing w:after="0" w:line="240" w:lineRule="auto"/>
            </w:pPr>
            <w:hyperlink r:id="rId17" w:history="1">
              <w:r w:rsidR="00A564EF" w:rsidRPr="00D43587">
                <w:rPr>
                  <w:rStyle w:val="Hyperlink"/>
                  <w:rFonts w:cs="Arial"/>
                  <w:color w:val="auto"/>
                </w:rPr>
                <w:t>S1-231401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C27ED9" w14:textId="6D34116C" w:rsidR="00A564EF" w:rsidRPr="00D43587" w:rsidRDefault="00A564EF" w:rsidP="006830C0">
            <w:pPr>
              <w:snapToGrid w:val="0"/>
              <w:spacing w:after="0" w:line="240" w:lineRule="auto"/>
            </w:pPr>
            <w:r w:rsidRPr="00D43587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893FF2" w14:textId="018D4211" w:rsidR="00A564EF" w:rsidRPr="00D43587" w:rsidRDefault="00A564EF" w:rsidP="006830C0">
            <w:pPr>
              <w:snapToGrid w:val="0"/>
              <w:spacing w:after="0" w:line="240" w:lineRule="auto"/>
            </w:pPr>
            <w:proofErr w:type="spellStart"/>
            <w:r w:rsidRPr="00D43587">
              <w:t>FS_Ambient</w:t>
            </w:r>
            <w:proofErr w:type="spellEnd"/>
            <w:r w:rsidRPr="00D43587">
              <w:t xml:space="preserve"> IoT update latency KPI value of clause 5.2 medical instruments inventory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66FD29" w14:textId="7C6906AF" w:rsidR="00A564EF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0AC3FD" w14:textId="168AFDB7" w:rsidR="00A564EF" w:rsidRPr="00D43587" w:rsidRDefault="00A564EF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S1-231297.</w:t>
            </w:r>
          </w:p>
        </w:tc>
      </w:tr>
      <w:tr w:rsidR="00A61F0C" w:rsidRPr="00B209E2" w14:paraId="5776ED53" w14:textId="77777777" w:rsidTr="000143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C7AF25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143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96C4A7" w14:textId="77777777" w:rsidR="00A61F0C" w:rsidRPr="0001438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8" w:history="1">
              <w:r w:rsidR="00A61F0C" w:rsidRPr="0001438D">
                <w:rPr>
                  <w:rStyle w:val="Hyperlink"/>
                  <w:rFonts w:cs="Arial"/>
                  <w:color w:val="auto"/>
                </w:rPr>
                <w:t>S1-231292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032CEF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01438D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DFA6D1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1438D">
              <w:t>FS_Ambient</w:t>
            </w:r>
            <w:proofErr w:type="spellEnd"/>
            <w:r w:rsidRPr="0001438D">
              <w:t xml:space="preserve"> IoT remove FFS in clause 5.5 Intralogistics automobile manufacturing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0F592C" w14:textId="1D4CAF37" w:rsidR="00A61F0C" w:rsidRPr="0001438D" w:rsidRDefault="0001438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38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A2A33D" w14:textId="77777777" w:rsidR="0001438D" w:rsidRDefault="0001438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8DCBE22" w14:textId="26A43D35" w:rsidR="00A61F0C" w:rsidRPr="0001438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57A01CE6" w14:textId="77777777" w:rsidTr="000143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B743B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143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269E34" w14:textId="77777777" w:rsidR="00A61F0C" w:rsidRPr="0001438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9" w:history="1">
              <w:r w:rsidR="00A61F0C" w:rsidRPr="0001438D">
                <w:rPr>
                  <w:rStyle w:val="Hyperlink"/>
                  <w:rFonts w:cs="Arial"/>
                  <w:color w:val="auto"/>
                </w:rPr>
                <w:t>S1-231298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FEF27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01438D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6A933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1438D">
              <w:t>FS_Ambient</w:t>
            </w:r>
            <w:proofErr w:type="spellEnd"/>
            <w:r w:rsidRPr="0001438D">
              <w:t xml:space="preserve"> IoT update latency KPI value of clause 5.5 intralogistics in automobile manufacturing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5E803" w14:textId="5F9D6F6C" w:rsidR="00A61F0C" w:rsidRPr="0001438D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 int</w:t>
            </w:r>
            <w:r w:rsidR="0001438D" w:rsidRPr="0001438D">
              <w:rPr>
                <w:rFonts w:eastAsia="Times New Roman" w:cs="Arial"/>
                <w:szCs w:val="18"/>
                <w:lang w:eastAsia="ar-SA"/>
              </w:rPr>
              <w:t>o S1-23140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296CE" w14:textId="77777777" w:rsidR="00A61F0C" w:rsidRPr="0001438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17AA1918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18902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143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1E951" w14:textId="77777777" w:rsidR="00A61F0C" w:rsidRPr="0001438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0" w:history="1">
              <w:r w:rsidR="00A61F0C" w:rsidRPr="0001438D">
                <w:rPr>
                  <w:rStyle w:val="Hyperlink"/>
                  <w:rFonts w:cs="Arial"/>
                  <w:color w:val="auto"/>
                </w:rPr>
                <w:t>S1-231290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0AF39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01438D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F2601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1438D">
              <w:t>FS_Ambient</w:t>
            </w:r>
            <w:proofErr w:type="spellEnd"/>
            <w:r w:rsidRPr="0001438D">
              <w:t xml:space="preserve"> IoT alignment-add Device Speed KPIs with use case descriptions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1B76C" w14:textId="65B6B06D" w:rsidR="00A61F0C" w:rsidRPr="0001438D" w:rsidRDefault="0001438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38D">
              <w:rPr>
                <w:rFonts w:eastAsia="Times New Roman" w:cs="Arial"/>
                <w:szCs w:val="18"/>
                <w:lang w:eastAsia="ar-SA"/>
              </w:rPr>
              <w:t>Revised to S1-231403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699E1" w14:textId="77777777" w:rsidR="00A61F0C" w:rsidRPr="0001438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1438D" w:rsidRPr="00B209E2" w14:paraId="5566D51B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9772BF" w14:textId="62E9E9D4" w:rsidR="0001438D" w:rsidRPr="00D43587" w:rsidRDefault="0001438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19B85E" w14:textId="7F3827C8" w:rsidR="0001438D" w:rsidRPr="00D43587" w:rsidRDefault="00AA0A45" w:rsidP="006830C0">
            <w:pPr>
              <w:snapToGrid w:val="0"/>
              <w:spacing w:after="0" w:line="240" w:lineRule="auto"/>
            </w:pPr>
            <w:hyperlink r:id="rId21" w:history="1">
              <w:r w:rsidR="0001438D" w:rsidRPr="00D43587">
                <w:rPr>
                  <w:rStyle w:val="Hyperlink"/>
                  <w:rFonts w:cs="Arial"/>
                  <w:color w:val="auto"/>
                </w:rPr>
                <w:t>S1-2314</w:t>
              </w:r>
              <w:r w:rsidR="0001438D" w:rsidRPr="00D43587">
                <w:rPr>
                  <w:rStyle w:val="Hyperlink"/>
                  <w:rFonts w:cs="Arial"/>
                  <w:color w:val="auto"/>
                </w:rPr>
                <w:t>0</w:t>
              </w:r>
              <w:r w:rsidR="0001438D" w:rsidRPr="00D43587">
                <w:rPr>
                  <w:rStyle w:val="Hyperlink"/>
                  <w:rFonts w:cs="Arial"/>
                  <w:color w:val="auto"/>
                </w:rPr>
                <w:t>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C2C3B7" w14:textId="57CC0E63" w:rsidR="0001438D" w:rsidRPr="00D43587" w:rsidRDefault="0001438D" w:rsidP="006830C0">
            <w:pPr>
              <w:snapToGrid w:val="0"/>
              <w:spacing w:after="0" w:line="240" w:lineRule="auto"/>
            </w:pPr>
            <w:r w:rsidRPr="00D43587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DB2DF4" w14:textId="4A50D457" w:rsidR="0001438D" w:rsidRPr="00D43587" w:rsidRDefault="0001438D" w:rsidP="006830C0">
            <w:pPr>
              <w:snapToGrid w:val="0"/>
              <w:spacing w:after="0" w:line="240" w:lineRule="auto"/>
            </w:pPr>
            <w:proofErr w:type="spellStart"/>
            <w:r w:rsidRPr="00D43587">
              <w:t>FS_Ambient</w:t>
            </w:r>
            <w:proofErr w:type="spellEnd"/>
            <w:r w:rsidRPr="00D43587">
              <w:t xml:space="preserve"> IoT alignment-add Device Speed KPIs with use case descriptions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7EC7D2" w14:textId="0351B2BC" w:rsidR="0001438D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C4CFDA" w14:textId="650A50D6" w:rsidR="0001438D" w:rsidRPr="00D43587" w:rsidRDefault="0001438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S1-231290.</w:t>
            </w:r>
          </w:p>
        </w:tc>
      </w:tr>
      <w:tr w:rsidR="00A61F0C" w:rsidRPr="00B209E2" w14:paraId="0A6844C3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164B7" w14:textId="77777777" w:rsidR="00A61F0C" w:rsidRPr="00927893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2789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1A6C2" w14:textId="77777777" w:rsidR="00A61F0C" w:rsidRPr="00927893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2" w:history="1">
              <w:r w:rsidR="00A61F0C" w:rsidRPr="00927893">
                <w:rPr>
                  <w:rStyle w:val="Hyperlink"/>
                  <w:rFonts w:cs="Arial"/>
                  <w:color w:val="auto"/>
                </w:rPr>
                <w:t>S1-231253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73812" w14:textId="77777777" w:rsidR="00A61F0C" w:rsidRPr="00927893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927893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ECAFA" w14:textId="77777777" w:rsidR="00A61F0C" w:rsidRPr="00927893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27893">
              <w:t>pCR</w:t>
            </w:r>
            <w:proofErr w:type="spellEnd"/>
            <w:r w:rsidRPr="00927893">
              <w:t xml:space="preserve"> on removal of comparison operators in the KPI table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DBAC1" w14:textId="68006AE5" w:rsidR="00A61F0C" w:rsidRPr="00927893" w:rsidRDefault="00927893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893">
              <w:rPr>
                <w:rFonts w:eastAsia="Times New Roman" w:cs="Arial"/>
                <w:szCs w:val="18"/>
                <w:lang w:eastAsia="ar-SA"/>
              </w:rPr>
              <w:t>Revised to S1-231404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2411A" w14:textId="77777777" w:rsidR="00A61F0C" w:rsidRPr="00927893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893" w:rsidRPr="00B209E2" w14:paraId="3DBB2BF3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A5775" w14:textId="20801EB6" w:rsidR="00927893" w:rsidRPr="00D43587" w:rsidRDefault="00927893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A0BA9" w14:textId="1F2B88B9" w:rsidR="00927893" w:rsidRPr="00D43587" w:rsidRDefault="00D43587" w:rsidP="006830C0">
            <w:pPr>
              <w:snapToGrid w:val="0"/>
              <w:spacing w:after="0" w:line="240" w:lineRule="auto"/>
            </w:pPr>
            <w:hyperlink r:id="rId23" w:history="1">
              <w:r w:rsidR="00927893" w:rsidRPr="00D43587">
                <w:rPr>
                  <w:rStyle w:val="Hyperlink"/>
                  <w:rFonts w:cs="Arial"/>
                  <w:color w:val="auto"/>
                </w:rPr>
                <w:t>S1-231</w:t>
              </w:r>
              <w:r w:rsidR="00927893" w:rsidRPr="00D43587">
                <w:rPr>
                  <w:rStyle w:val="Hyperlink"/>
                  <w:rFonts w:cs="Arial"/>
                  <w:color w:val="auto"/>
                </w:rPr>
                <w:t>4</w:t>
              </w:r>
              <w:r w:rsidR="00927893" w:rsidRPr="00D43587">
                <w:rPr>
                  <w:rStyle w:val="Hyperlink"/>
                  <w:rFonts w:cs="Arial"/>
                  <w:color w:val="auto"/>
                </w:rPr>
                <w:t>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DFD67" w14:textId="09BCB0D0" w:rsidR="00927893" w:rsidRPr="00D43587" w:rsidRDefault="00927893" w:rsidP="006830C0">
            <w:pPr>
              <w:snapToGrid w:val="0"/>
              <w:spacing w:after="0" w:line="240" w:lineRule="auto"/>
            </w:pPr>
            <w:r w:rsidRPr="00D43587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F3C4D" w14:textId="26D7D230" w:rsidR="00927893" w:rsidRPr="00D43587" w:rsidRDefault="00927893" w:rsidP="006830C0">
            <w:pPr>
              <w:snapToGrid w:val="0"/>
              <w:spacing w:after="0" w:line="240" w:lineRule="auto"/>
            </w:pPr>
            <w:proofErr w:type="spellStart"/>
            <w:r w:rsidRPr="00D43587">
              <w:t>pCR</w:t>
            </w:r>
            <w:proofErr w:type="spellEnd"/>
            <w:r w:rsidRPr="00D43587">
              <w:t xml:space="preserve"> on removal of comparison operators in the KPI table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90E66" w14:textId="7ECB2803" w:rsidR="00927893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Revised to S1-231458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A09E9" w14:textId="5091F04E" w:rsidR="00927893" w:rsidRPr="00D43587" w:rsidRDefault="00927893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S1-231253.</w:t>
            </w:r>
          </w:p>
        </w:tc>
      </w:tr>
      <w:tr w:rsidR="00D43587" w:rsidRPr="00B209E2" w14:paraId="64AB445A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36F6" w14:textId="0F26E758" w:rsidR="00D43587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30F1" w14:textId="6BE73C7E" w:rsidR="00D43587" w:rsidRPr="00D43587" w:rsidRDefault="00D43587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Pr="00D43587">
                <w:rPr>
                  <w:rStyle w:val="Hyperlink"/>
                  <w:rFonts w:cs="Arial"/>
                  <w:color w:val="auto"/>
                </w:rPr>
                <w:t>S1-231458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6286" w14:textId="174DADFA" w:rsidR="00D43587" w:rsidRPr="00D43587" w:rsidRDefault="00D43587" w:rsidP="006830C0">
            <w:pPr>
              <w:snapToGrid w:val="0"/>
              <w:spacing w:after="0" w:line="240" w:lineRule="auto"/>
            </w:pPr>
            <w:r w:rsidRPr="00D43587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6169" w14:textId="1A1814E8" w:rsidR="00D43587" w:rsidRPr="00D43587" w:rsidRDefault="00D43587" w:rsidP="006830C0">
            <w:pPr>
              <w:snapToGrid w:val="0"/>
              <w:spacing w:after="0" w:line="240" w:lineRule="auto"/>
            </w:pPr>
            <w:proofErr w:type="spellStart"/>
            <w:r w:rsidRPr="00D43587">
              <w:t>pCR</w:t>
            </w:r>
            <w:proofErr w:type="spellEnd"/>
            <w:r w:rsidRPr="00D43587">
              <w:t xml:space="preserve"> on removal of comparison operators in the KPI table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AB80" w14:textId="77777777" w:rsidR="00D43587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728A" w14:textId="091C668A" w:rsidR="00D43587" w:rsidRDefault="00D43587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i/>
                <w:szCs w:val="18"/>
                <w:lang w:eastAsia="ar-SA"/>
              </w:rPr>
              <w:t>Revision of S1-231253.</w:t>
            </w:r>
          </w:p>
          <w:p w14:paraId="01C10361" w14:textId="6285E718" w:rsidR="00D43587" w:rsidRPr="00D43587" w:rsidRDefault="00D43587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S1-231404.</w:t>
            </w:r>
          </w:p>
        </w:tc>
      </w:tr>
      <w:tr w:rsidR="00A61F0C" w:rsidRPr="00B209E2" w14:paraId="30B26B59" w14:textId="77777777" w:rsidTr="000143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296CC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143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00586" w14:textId="77777777" w:rsidR="00A61F0C" w:rsidRPr="0001438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5" w:history="1">
              <w:r w:rsidR="00A61F0C" w:rsidRPr="0001438D">
                <w:rPr>
                  <w:rStyle w:val="Hyperlink"/>
                  <w:rFonts w:cs="Arial"/>
                  <w:color w:val="auto"/>
                </w:rPr>
                <w:t>S1-231249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0B15C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01438D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0DB6F" w14:textId="77777777" w:rsidR="00A61F0C" w:rsidRPr="0001438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438D">
              <w:t>Additional security requirement in the use case 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EEFF8" w14:textId="2B094299" w:rsidR="00A61F0C" w:rsidRPr="0001438D" w:rsidRDefault="0001438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38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8C1E0" w14:textId="77777777" w:rsidR="00A61F0C" w:rsidRPr="0001438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248C8855" w14:textId="77777777" w:rsidTr="00966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D117E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654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4F8A6" w14:textId="77777777" w:rsidR="00A61F0C" w:rsidRPr="0035654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6" w:history="1">
              <w:r w:rsidR="00A61F0C" w:rsidRPr="0035654D">
                <w:rPr>
                  <w:rStyle w:val="Hyperlink"/>
                  <w:rFonts w:cs="Arial"/>
                  <w:color w:val="auto"/>
                </w:rPr>
                <w:t>S1-231150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3C509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5654D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A9DBE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5654D">
              <w:t>Update to Use Case on Ambient IoT for airport terminal / shipping port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27A0F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54D">
              <w:rPr>
                <w:rFonts w:eastAsia="Times New Roman" w:cs="Arial"/>
                <w:szCs w:val="18"/>
                <w:lang w:eastAsia="ar-SA"/>
              </w:rPr>
              <w:t>Revised to S1-231364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16AD7" w14:textId="77777777" w:rsidR="00A61F0C" w:rsidRPr="0035654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03A24B2E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6F0A2" w14:textId="77777777" w:rsidR="00A61F0C" w:rsidRPr="00966EB9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EB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A42D5" w14:textId="77777777" w:rsidR="00A61F0C" w:rsidRPr="00966EB9" w:rsidRDefault="00AA0A45" w:rsidP="006830C0">
            <w:pPr>
              <w:snapToGrid w:val="0"/>
              <w:spacing w:after="0" w:line="240" w:lineRule="auto"/>
            </w:pPr>
            <w:hyperlink r:id="rId27" w:history="1">
              <w:r w:rsidR="00A61F0C" w:rsidRPr="00966EB9">
                <w:rPr>
                  <w:rStyle w:val="Hyperlink"/>
                  <w:rFonts w:cs="Arial"/>
                  <w:color w:val="auto"/>
                </w:rPr>
                <w:t>S1-231364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29FE6" w14:textId="77777777" w:rsidR="00A61F0C" w:rsidRPr="00966EB9" w:rsidRDefault="00A61F0C" w:rsidP="006830C0">
            <w:pPr>
              <w:snapToGrid w:val="0"/>
              <w:spacing w:after="0" w:line="240" w:lineRule="auto"/>
            </w:pPr>
            <w:r w:rsidRPr="00966EB9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D0F13" w14:textId="77777777" w:rsidR="00A61F0C" w:rsidRPr="00966EB9" w:rsidRDefault="00A61F0C" w:rsidP="006830C0">
            <w:pPr>
              <w:snapToGrid w:val="0"/>
              <w:spacing w:after="0" w:line="240" w:lineRule="auto"/>
            </w:pPr>
            <w:r w:rsidRPr="00966EB9">
              <w:t>Update to Use Case on Ambient IoT for airport terminal / shipping port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8218C" w14:textId="5597FE63" w:rsidR="00A61F0C" w:rsidRPr="00966EB9" w:rsidRDefault="00966EB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EB9">
              <w:rPr>
                <w:rFonts w:eastAsia="Times New Roman" w:cs="Arial"/>
                <w:szCs w:val="18"/>
                <w:lang w:eastAsia="ar-SA"/>
              </w:rPr>
              <w:t>Revised to S1-231405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BC2F1" w14:textId="77777777" w:rsidR="00A61F0C" w:rsidRPr="00966EB9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EB9">
              <w:rPr>
                <w:rFonts w:eastAsia="Arial Unicode MS" w:cs="Arial"/>
                <w:szCs w:val="18"/>
                <w:lang w:eastAsia="ar-SA"/>
              </w:rPr>
              <w:t>Revision of S1-231150.</w:t>
            </w:r>
          </w:p>
        </w:tc>
      </w:tr>
      <w:tr w:rsidR="00966EB9" w:rsidRPr="00B209E2" w14:paraId="0546D324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F156EB" w14:textId="0A927E58" w:rsidR="00966EB9" w:rsidRPr="00D43587" w:rsidRDefault="00966EB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A02F11" w14:textId="5C0C9CD5" w:rsidR="00966EB9" w:rsidRPr="00D43587" w:rsidRDefault="00D43587" w:rsidP="006830C0">
            <w:pPr>
              <w:snapToGrid w:val="0"/>
              <w:spacing w:after="0" w:line="240" w:lineRule="auto"/>
            </w:pPr>
            <w:hyperlink r:id="rId28" w:history="1">
              <w:r w:rsidR="00966EB9" w:rsidRPr="00D43587">
                <w:rPr>
                  <w:rStyle w:val="Hyperlink"/>
                  <w:rFonts w:cs="Arial"/>
                  <w:color w:val="auto"/>
                </w:rPr>
                <w:t>S1-2314</w:t>
              </w:r>
              <w:r w:rsidR="00966EB9" w:rsidRPr="00D43587">
                <w:rPr>
                  <w:rStyle w:val="Hyperlink"/>
                  <w:rFonts w:cs="Arial"/>
                  <w:color w:val="auto"/>
                </w:rPr>
                <w:t>0</w:t>
              </w:r>
              <w:r w:rsidR="00966EB9" w:rsidRPr="00D43587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3A73C5" w14:textId="7AB6071E" w:rsidR="00966EB9" w:rsidRPr="00D43587" w:rsidRDefault="00966EB9" w:rsidP="006830C0">
            <w:pPr>
              <w:snapToGrid w:val="0"/>
              <w:spacing w:after="0" w:line="240" w:lineRule="auto"/>
            </w:pPr>
            <w:r w:rsidRPr="00D43587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78292E" w14:textId="343C0A8D" w:rsidR="00966EB9" w:rsidRPr="00D43587" w:rsidRDefault="00966EB9" w:rsidP="006830C0">
            <w:pPr>
              <w:snapToGrid w:val="0"/>
              <w:spacing w:after="0" w:line="240" w:lineRule="auto"/>
            </w:pPr>
            <w:r w:rsidRPr="00D43587">
              <w:t>Update to Use Case on Ambient IoT for airport terminal / shipping port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D090AC" w14:textId="63683AEC" w:rsidR="00966EB9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7B46F8" w14:textId="302A8DD8" w:rsidR="00966EB9" w:rsidRPr="00D43587" w:rsidRDefault="00966EB9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i/>
                <w:szCs w:val="18"/>
                <w:lang w:eastAsia="ar-SA"/>
              </w:rPr>
              <w:t>Revision of S1-231150.</w:t>
            </w:r>
          </w:p>
          <w:p w14:paraId="394ACA7C" w14:textId="3105BEF3" w:rsidR="00966EB9" w:rsidRPr="00D43587" w:rsidRDefault="00966EB9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S1-231364.</w:t>
            </w:r>
          </w:p>
        </w:tc>
      </w:tr>
      <w:tr w:rsidR="00A61F0C" w:rsidRPr="00B209E2" w14:paraId="7AA537F8" w14:textId="77777777" w:rsidTr="001218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ADCF6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654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B7426" w14:textId="77777777" w:rsidR="00A61F0C" w:rsidRPr="0035654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9" w:history="1">
              <w:r w:rsidR="00A61F0C" w:rsidRPr="0035654D">
                <w:rPr>
                  <w:rStyle w:val="Hyperlink"/>
                  <w:rFonts w:cs="Arial"/>
                  <w:color w:val="auto"/>
                </w:rPr>
                <w:t>S1-231151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3CB24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5654D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50F4C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5654D">
              <w:t xml:space="preserve">Update to Use Case on Finding Lost Item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8D40A" w14:textId="77777777" w:rsidR="00A61F0C" w:rsidRPr="0035654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54D">
              <w:rPr>
                <w:rFonts w:eastAsia="Times New Roman" w:cs="Arial"/>
                <w:szCs w:val="18"/>
                <w:lang w:eastAsia="ar-SA"/>
              </w:rPr>
              <w:t>Revised to S1-231365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B602B" w14:textId="77777777" w:rsidR="00A61F0C" w:rsidRPr="0035654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4286393A" w14:textId="77777777" w:rsidTr="001218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129F1" w14:textId="77777777" w:rsidR="00A61F0C" w:rsidRPr="00121811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811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2DE57" w14:textId="77777777" w:rsidR="00A61F0C" w:rsidRPr="00121811" w:rsidRDefault="00AA0A45" w:rsidP="006830C0">
            <w:pPr>
              <w:snapToGrid w:val="0"/>
              <w:spacing w:after="0" w:line="240" w:lineRule="auto"/>
            </w:pPr>
            <w:hyperlink r:id="rId30" w:history="1">
              <w:r w:rsidR="00A61F0C" w:rsidRPr="00121811">
                <w:rPr>
                  <w:rStyle w:val="Hyperlink"/>
                  <w:rFonts w:cs="Arial"/>
                  <w:color w:val="auto"/>
                </w:rPr>
                <w:t>S1-231365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6876A3" w14:textId="77777777" w:rsidR="00A61F0C" w:rsidRPr="00121811" w:rsidRDefault="00A61F0C" w:rsidP="006830C0">
            <w:pPr>
              <w:snapToGrid w:val="0"/>
              <w:spacing w:after="0" w:line="240" w:lineRule="auto"/>
            </w:pPr>
            <w:r w:rsidRPr="00121811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C2C8C" w14:textId="77777777" w:rsidR="00A61F0C" w:rsidRPr="00121811" w:rsidRDefault="00A61F0C" w:rsidP="006830C0">
            <w:pPr>
              <w:snapToGrid w:val="0"/>
              <w:spacing w:after="0" w:line="240" w:lineRule="auto"/>
            </w:pPr>
            <w:r w:rsidRPr="00121811">
              <w:t xml:space="preserve">Update to Use Case on Finding Lost Item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5CED3" w14:textId="03B46728" w:rsidR="00A61F0C" w:rsidRPr="00121811" w:rsidRDefault="00121811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811">
              <w:rPr>
                <w:rFonts w:eastAsia="Times New Roman" w:cs="Arial"/>
                <w:szCs w:val="18"/>
                <w:lang w:eastAsia="ar-SA"/>
              </w:rPr>
              <w:t>Revised to S1-231406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C57EF" w14:textId="77777777" w:rsidR="00A61F0C" w:rsidRPr="00121811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1811">
              <w:rPr>
                <w:rFonts w:eastAsia="Arial Unicode MS" w:cs="Arial"/>
                <w:szCs w:val="18"/>
                <w:lang w:eastAsia="ar-SA"/>
              </w:rPr>
              <w:t>Revision of S1-231151.</w:t>
            </w:r>
          </w:p>
        </w:tc>
      </w:tr>
      <w:tr w:rsidR="00121811" w:rsidRPr="00B209E2" w14:paraId="6EA672C5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B6A6" w14:textId="69AC1EA8" w:rsidR="00121811" w:rsidRPr="00121811" w:rsidRDefault="00121811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81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D153" w14:textId="1DC89EFF" w:rsidR="00121811" w:rsidRPr="00121811" w:rsidRDefault="00D43587" w:rsidP="006830C0">
            <w:pPr>
              <w:snapToGrid w:val="0"/>
              <w:spacing w:after="0" w:line="240" w:lineRule="auto"/>
            </w:pPr>
            <w:hyperlink r:id="rId31" w:history="1">
              <w:r w:rsidR="00121811" w:rsidRPr="00D43587">
                <w:rPr>
                  <w:rStyle w:val="Hyperlink"/>
                  <w:rFonts w:cs="Arial"/>
                </w:rPr>
                <w:t>S1-231406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40E3" w14:textId="18B5DB97" w:rsidR="00121811" w:rsidRPr="00121811" w:rsidRDefault="00121811" w:rsidP="006830C0">
            <w:pPr>
              <w:snapToGrid w:val="0"/>
              <w:spacing w:after="0" w:line="240" w:lineRule="auto"/>
            </w:pPr>
            <w:r w:rsidRPr="00121811"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EEE0" w14:textId="13B5FBD7" w:rsidR="00121811" w:rsidRPr="00121811" w:rsidRDefault="00121811" w:rsidP="006830C0">
            <w:pPr>
              <w:snapToGrid w:val="0"/>
              <w:spacing w:after="0" w:line="240" w:lineRule="auto"/>
            </w:pPr>
            <w:r w:rsidRPr="00121811">
              <w:t xml:space="preserve">Update to Use Case on Finding Lost Item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D9DE" w14:textId="77777777" w:rsidR="00121811" w:rsidRPr="00121811" w:rsidRDefault="00121811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67AC" w14:textId="58A7D0CE" w:rsidR="00121811" w:rsidRDefault="00121811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1811">
              <w:rPr>
                <w:rFonts w:eastAsia="Arial Unicode MS" w:cs="Arial"/>
                <w:i/>
                <w:szCs w:val="18"/>
                <w:lang w:eastAsia="ar-SA"/>
              </w:rPr>
              <w:t>Revision of S1-231151.</w:t>
            </w:r>
          </w:p>
          <w:p w14:paraId="36261954" w14:textId="0B210946" w:rsidR="00121811" w:rsidRPr="00121811" w:rsidRDefault="00121811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1811">
              <w:rPr>
                <w:rFonts w:eastAsia="Arial Unicode MS" w:cs="Arial"/>
                <w:szCs w:val="18"/>
                <w:lang w:eastAsia="ar-SA"/>
              </w:rPr>
              <w:t>Revision of S1-231365.</w:t>
            </w:r>
          </w:p>
        </w:tc>
      </w:tr>
      <w:tr w:rsidR="00A61F0C" w:rsidRPr="00B209E2" w14:paraId="27E1D986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E31E6" w14:textId="77777777" w:rsidR="00A61F0C" w:rsidRPr="00D43587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DD177F" w14:textId="311F1DF7" w:rsidR="00A61F0C" w:rsidRPr="00D43587" w:rsidRDefault="00D43587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2" w:history="1">
              <w:r w:rsidR="00A61F0C" w:rsidRPr="00D43587">
                <w:rPr>
                  <w:rStyle w:val="Hyperlink"/>
                  <w:rFonts w:cs="Arial"/>
                  <w:color w:val="auto"/>
                </w:rPr>
                <w:t>S1-2312</w:t>
              </w:r>
              <w:r w:rsidR="00A61F0C" w:rsidRPr="00D43587">
                <w:rPr>
                  <w:rStyle w:val="Hyperlink"/>
                  <w:rFonts w:cs="Arial"/>
                  <w:color w:val="auto"/>
                </w:rPr>
                <w:t>9</w:t>
              </w:r>
              <w:r w:rsidR="00A61F0C" w:rsidRPr="00D43587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B6643" w14:textId="77777777" w:rsidR="00A61F0C" w:rsidRPr="00D43587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43587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EED63" w14:textId="77777777" w:rsidR="00A61F0C" w:rsidRPr="00D43587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3587">
              <w:t>FS_Ambient</w:t>
            </w:r>
            <w:proofErr w:type="spellEnd"/>
            <w:r w:rsidRPr="00D43587">
              <w:t xml:space="preserve"> IoT update KPI Device Density to clause 5.8 Finding Remote Lost Item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5A8A9" w14:textId="35450A66" w:rsidR="00A61F0C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Revised to S1-231682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42FFC" w14:textId="77777777" w:rsidR="00A61F0C" w:rsidRPr="00D43587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3587" w:rsidRPr="00B209E2" w14:paraId="766F5AE3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0E36CE" w14:textId="48710111" w:rsidR="00D43587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598009" w14:textId="154E6947" w:rsidR="00D43587" w:rsidRPr="00D43587" w:rsidRDefault="00D43587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Pr="00D43587">
                <w:rPr>
                  <w:rStyle w:val="Hyperlink"/>
                  <w:rFonts w:cs="Arial"/>
                  <w:color w:val="auto"/>
                </w:rPr>
                <w:t>S1-23168</w:t>
              </w:r>
              <w:r w:rsidRPr="00D43587">
                <w:rPr>
                  <w:rStyle w:val="Hyperlink"/>
                  <w:rFonts w:cs="Arial"/>
                  <w:color w:val="auto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91B534" w14:textId="4C682A40" w:rsidR="00D43587" w:rsidRPr="00D43587" w:rsidRDefault="00D43587" w:rsidP="006830C0">
            <w:pPr>
              <w:snapToGrid w:val="0"/>
              <w:spacing w:after="0" w:line="240" w:lineRule="auto"/>
            </w:pPr>
            <w:r w:rsidRPr="00D43587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E1873A" w14:textId="5329B64F" w:rsidR="00D43587" w:rsidRPr="00D43587" w:rsidRDefault="00D43587" w:rsidP="006830C0">
            <w:pPr>
              <w:snapToGrid w:val="0"/>
              <w:spacing w:after="0" w:line="240" w:lineRule="auto"/>
            </w:pPr>
            <w:proofErr w:type="spellStart"/>
            <w:r w:rsidRPr="00D43587">
              <w:t>FS_Ambient</w:t>
            </w:r>
            <w:proofErr w:type="spellEnd"/>
            <w:r w:rsidRPr="00D43587">
              <w:t xml:space="preserve"> IoT update KPI Device Density to clause 5.8 Finding Remote Lost Item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0D6ECB" w14:textId="481CF91A" w:rsidR="00D43587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6060D2" w14:textId="28FEA762" w:rsidR="00D43587" w:rsidRPr="00D43587" w:rsidRDefault="00D43587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S1-231295.</w:t>
            </w:r>
          </w:p>
        </w:tc>
      </w:tr>
      <w:tr w:rsidR="00A61F0C" w:rsidRPr="00B209E2" w14:paraId="4A00094F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2B0A4" w14:textId="77777777" w:rsidR="00A61F0C" w:rsidRPr="00121811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2181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F3794" w14:textId="77777777" w:rsidR="00A61F0C" w:rsidRPr="00121811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4" w:history="1">
              <w:r w:rsidR="00A61F0C" w:rsidRPr="00121811">
                <w:rPr>
                  <w:rStyle w:val="Hyperlink"/>
                  <w:rFonts w:cs="Arial"/>
                  <w:color w:val="auto"/>
                </w:rPr>
                <w:t>S1-231244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404DB" w14:textId="77777777" w:rsidR="00A61F0C" w:rsidRPr="00121811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21811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B021A" w14:textId="77777777" w:rsidR="00A61F0C" w:rsidRPr="00121811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21811">
              <w:t>Removing the FFS of LCS KPI values in the use case 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C704B" w14:textId="69A9E54A" w:rsidR="00A61F0C" w:rsidRPr="00121811" w:rsidRDefault="00121811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1811">
              <w:rPr>
                <w:rFonts w:eastAsia="Times New Roman" w:cs="Arial"/>
                <w:szCs w:val="18"/>
                <w:lang w:eastAsia="ar-SA"/>
              </w:rPr>
              <w:t>Revised to S1-231407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CC6B5" w14:textId="77777777" w:rsidR="00A61F0C" w:rsidRPr="00121811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21811" w:rsidRPr="00B209E2" w14:paraId="5F78BBB8" w14:textId="77777777" w:rsidTr="00D43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A7D1A6" w14:textId="65A71D2F" w:rsidR="00121811" w:rsidRPr="00D43587" w:rsidRDefault="00121811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4358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229769" w14:textId="7CCE3A84" w:rsidR="00121811" w:rsidRPr="00D43587" w:rsidRDefault="00D43587" w:rsidP="006830C0">
            <w:pPr>
              <w:snapToGrid w:val="0"/>
              <w:spacing w:after="0" w:line="240" w:lineRule="auto"/>
            </w:pPr>
            <w:hyperlink r:id="rId35" w:history="1">
              <w:r w:rsidR="00121811" w:rsidRPr="00D43587">
                <w:rPr>
                  <w:rStyle w:val="Hyperlink"/>
                  <w:rFonts w:cs="Arial"/>
                  <w:color w:val="auto"/>
                </w:rPr>
                <w:t>S1-23</w:t>
              </w:r>
              <w:r w:rsidR="00121811" w:rsidRPr="00D43587">
                <w:rPr>
                  <w:rStyle w:val="Hyperlink"/>
                  <w:rFonts w:cs="Arial"/>
                  <w:color w:val="auto"/>
                </w:rPr>
                <w:t>1</w:t>
              </w:r>
              <w:r w:rsidR="00121811" w:rsidRPr="00D43587">
                <w:rPr>
                  <w:rStyle w:val="Hyperlink"/>
                  <w:rFonts w:cs="Arial"/>
                  <w:color w:val="auto"/>
                </w:rPr>
                <w:t>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176346" w14:textId="1ADF7EE3" w:rsidR="00121811" w:rsidRPr="00D43587" w:rsidRDefault="00121811" w:rsidP="006830C0">
            <w:pPr>
              <w:snapToGrid w:val="0"/>
              <w:spacing w:after="0" w:line="240" w:lineRule="auto"/>
            </w:pPr>
            <w:r w:rsidRPr="00D43587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483CE2" w14:textId="0B139818" w:rsidR="00121811" w:rsidRPr="00D43587" w:rsidRDefault="00121811" w:rsidP="006830C0">
            <w:pPr>
              <w:snapToGrid w:val="0"/>
              <w:spacing w:after="0" w:line="240" w:lineRule="auto"/>
            </w:pPr>
            <w:r w:rsidRPr="00D43587">
              <w:t>Removing the FFS of LCS KPI values in the use case 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549CBD" w14:textId="4C47BCD5" w:rsidR="00121811" w:rsidRPr="00D43587" w:rsidRDefault="00D43587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0DFB91" w14:textId="35C67E13" w:rsidR="00121811" w:rsidRPr="00D43587" w:rsidRDefault="00121811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3587">
              <w:rPr>
                <w:rFonts w:eastAsia="Arial Unicode MS" w:cs="Arial"/>
                <w:szCs w:val="18"/>
                <w:lang w:eastAsia="ar-SA"/>
              </w:rPr>
              <w:t>Revision of S1-231244.</w:t>
            </w:r>
          </w:p>
        </w:tc>
      </w:tr>
      <w:tr w:rsidR="00A61F0C" w:rsidRPr="00B209E2" w14:paraId="669B8684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209C4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0BB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D9DE2" w14:textId="77777777" w:rsidR="00A61F0C" w:rsidRPr="00810BB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6" w:history="1">
              <w:r w:rsidR="00A61F0C" w:rsidRPr="00810BBB">
                <w:rPr>
                  <w:rStyle w:val="Hyperlink"/>
                  <w:rFonts w:cs="Arial"/>
                  <w:color w:val="auto"/>
                </w:rPr>
                <w:t>S1-231238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EE6B4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10BBB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56E1E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0BBB">
              <w:t>Changing Ranging to relative positioning in the use case 10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E4FF0" w14:textId="2FCCC639" w:rsidR="00A61F0C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BB">
              <w:rPr>
                <w:rFonts w:eastAsia="Times New Roman" w:cs="Arial"/>
                <w:szCs w:val="18"/>
                <w:lang w:eastAsia="ar-SA"/>
              </w:rPr>
              <w:t>Revised to S1-231408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D7843" w14:textId="77777777" w:rsidR="00A61F0C" w:rsidRPr="00810BB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0BBB" w:rsidRPr="00B209E2" w14:paraId="25FCFF4A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DD7EC" w14:textId="6DC257D1" w:rsidR="00810BBB" w:rsidRPr="00435F3D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126F8" w14:textId="6F16B6A4" w:rsidR="00810BBB" w:rsidRPr="00435F3D" w:rsidRDefault="00D43587" w:rsidP="006830C0">
            <w:pPr>
              <w:snapToGrid w:val="0"/>
              <w:spacing w:after="0" w:line="240" w:lineRule="auto"/>
            </w:pPr>
            <w:hyperlink r:id="rId37" w:history="1">
              <w:r w:rsidR="00810BBB" w:rsidRPr="00435F3D">
                <w:rPr>
                  <w:rStyle w:val="Hyperlink"/>
                  <w:rFonts w:cs="Arial"/>
                  <w:color w:val="auto"/>
                </w:rPr>
                <w:t>S1-2314</w:t>
              </w:r>
              <w:r w:rsidR="00810BBB" w:rsidRPr="00435F3D">
                <w:rPr>
                  <w:rStyle w:val="Hyperlink"/>
                  <w:rFonts w:cs="Arial"/>
                  <w:color w:val="auto"/>
                </w:rPr>
                <w:t>0</w:t>
              </w:r>
              <w:r w:rsidR="00810BBB" w:rsidRPr="00435F3D">
                <w:rPr>
                  <w:rStyle w:val="Hyperlink"/>
                  <w:rFonts w:cs="Arial"/>
                  <w:color w:val="auto"/>
                </w:rPr>
                <w:t>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0AE57" w14:textId="5ACCCF9F" w:rsidR="00810BBB" w:rsidRPr="00435F3D" w:rsidRDefault="00810BBB" w:rsidP="006830C0">
            <w:pPr>
              <w:snapToGrid w:val="0"/>
              <w:spacing w:after="0" w:line="240" w:lineRule="auto"/>
            </w:pPr>
            <w:r w:rsidRPr="00435F3D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D2CEC" w14:textId="7E45FB46" w:rsidR="00810BBB" w:rsidRPr="00435F3D" w:rsidRDefault="00810BBB" w:rsidP="006830C0">
            <w:pPr>
              <w:snapToGrid w:val="0"/>
              <w:spacing w:after="0" w:line="240" w:lineRule="auto"/>
            </w:pPr>
            <w:r w:rsidRPr="00435F3D">
              <w:t>Changing Ranging to relative positioning in the use case 10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15A77" w14:textId="6D494578" w:rsidR="00810BBB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F3D">
              <w:rPr>
                <w:rFonts w:eastAsia="Times New Roman" w:cs="Arial"/>
                <w:szCs w:val="18"/>
                <w:lang w:eastAsia="ar-SA"/>
              </w:rPr>
              <w:t>Revised to S1-231459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83D1A" w14:textId="75DA827C" w:rsidR="00810BBB" w:rsidRPr="00435F3D" w:rsidRDefault="00810BB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F3D">
              <w:rPr>
                <w:rFonts w:eastAsia="Arial Unicode MS" w:cs="Arial"/>
                <w:szCs w:val="18"/>
                <w:lang w:eastAsia="ar-SA"/>
              </w:rPr>
              <w:t>Revision of S1-231238.</w:t>
            </w:r>
          </w:p>
        </w:tc>
      </w:tr>
      <w:tr w:rsidR="00435F3D" w:rsidRPr="00B209E2" w14:paraId="517795A2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44E4" w14:textId="32B6871F" w:rsidR="00435F3D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D3A5" w14:textId="5FBA1299" w:rsidR="00435F3D" w:rsidRPr="00435F3D" w:rsidRDefault="00435F3D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38" w:history="1">
              <w:r w:rsidRPr="00435F3D">
                <w:rPr>
                  <w:rStyle w:val="Hyperlink"/>
                  <w:rFonts w:cs="Arial"/>
                  <w:color w:val="auto"/>
                </w:rPr>
                <w:t>S1-231459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1B3D" w14:textId="63EA44C0" w:rsidR="00435F3D" w:rsidRPr="00435F3D" w:rsidRDefault="00435F3D" w:rsidP="006830C0">
            <w:pPr>
              <w:snapToGrid w:val="0"/>
              <w:spacing w:after="0" w:line="240" w:lineRule="auto"/>
            </w:pPr>
            <w:r w:rsidRPr="00435F3D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B2C6" w14:textId="2D5C5730" w:rsidR="00435F3D" w:rsidRPr="00435F3D" w:rsidRDefault="00435F3D" w:rsidP="006830C0">
            <w:pPr>
              <w:snapToGrid w:val="0"/>
              <w:spacing w:after="0" w:line="240" w:lineRule="auto"/>
            </w:pPr>
            <w:r w:rsidRPr="00435F3D">
              <w:t>Changing Ranging to relative positioning in the use case 10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7F0" w14:textId="77777777" w:rsidR="00435F3D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2F28" w14:textId="38885DB9" w:rsidR="00435F3D" w:rsidRDefault="00435F3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F3D">
              <w:rPr>
                <w:rFonts w:eastAsia="Arial Unicode MS" w:cs="Arial"/>
                <w:i/>
                <w:szCs w:val="18"/>
                <w:lang w:eastAsia="ar-SA"/>
              </w:rPr>
              <w:t>Revision of S1-231238.</w:t>
            </w:r>
          </w:p>
          <w:p w14:paraId="4D8DBC24" w14:textId="1F6A8FDF" w:rsidR="00435F3D" w:rsidRPr="00435F3D" w:rsidRDefault="00435F3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F3D">
              <w:rPr>
                <w:rFonts w:eastAsia="Arial Unicode MS" w:cs="Arial"/>
                <w:szCs w:val="18"/>
                <w:lang w:eastAsia="ar-SA"/>
              </w:rPr>
              <w:t>Revision of S1-231408.</w:t>
            </w:r>
          </w:p>
        </w:tc>
      </w:tr>
      <w:tr w:rsidR="00A61F0C" w:rsidRPr="00B209E2" w14:paraId="321A7DCF" w14:textId="77777777" w:rsidTr="00810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47088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0BB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E17E7" w14:textId="77777777" w:rsidR="00A61F0C" w:rsidRPr="00810BB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9" w:history="1">
              <w:r w:rsidR="00A61F0C" w:rsidRPr="00810BBB">
                <w:rPr>
                  <w:rStyle w:val="Hyperlink"/>
                  <w:rFonts w:cs="Arial"/>
                  <w:color w:val="auto"/>
                </w:rPr>
                <w:t>S1-231284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7D48F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10BBB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22B0B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0BBB">
              <w:t>pCR</w:t>
            </w:r>
            <w:proofErr w:type="spellEnd"/>
            <w:r w:rsidRPr="00810BBB">
              <w:t xml:space="preserve"> to add the position KPI for 5.11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2A2E93" w14:textId="5F30BB53" w:rsidR="00A61F0C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BB">
              <w:rPr>
                <w:rFonts w:eastAsia="Times New Roman" w:cs="Arial"/>
                <w:szCs w:val="18"/>
                <w:lang w:eastAsia="ar-SA"/>
              </w:rPr>
              <w:t>Revised to S1-231409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96E55" w14:textId="77777777" w:rsidR="00A61F0C" w:rsidRPr="00810BB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0BBB" w:rsidRPr="00B209E2" w14:paraId="597BBBA3" w14:textId="77777777" w:rsidTr="00810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A10EDA" w14:textId="6BD2F58A" w:rsidR="00810BBB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0BB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C3920C" w14:textId="0168C82F" w:rsidR="00810BBB" w:rsidRPr="00810BBB" w:rsidRDefault="00AA0A45" w:rsidP="006830C0">
            <w:pPr>
              <w:snapToGrid w:val="0"/>
              <w:spacing w:after="0" w:line="240" w:lineRule="auto"/>
            </w:pPr>
            <w:hyperlink r:id="rId40" w:history="1">
              <w:r w:rsidR="00810BBB" w:rsidRPr="00810BBB">
                <w:rPr>
                  <w:rStyle w:val="Hyperlink"/>
                  <w:rFonts w:cs="Arial"/>
                  <w:color w:val="auto"/>
                </w:rPr>
                <w:t>S1-231409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C68976" w14:textId="23410744" w:rsidR="00810BBB" w:rsidRPr="00810BBB" w:rsidRDefault="00810BBB" w:rsidP="006830C0">
            <w:pPr>
              <w:snapToGrid w:val="0"/>
              <w:spacing w:after="0" w:line="240" w:lineRule="auto"/>
            </w:pPr>
            <w:r w:rsidRPr="00810BBB"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94490F" w14:textId="10C075A0" w:rsidR="00810BBB" w:rsidRPr="00810BBB" w:rsidRDefault="00810BBB" w:rsidP="006830C0">
            <w:pPr>
              <w:snapToGrid w:val="0"/>
              <w:spacing w:after="0" w:line="240" w:lineRule="auto"/>
            </w:pPr>
            <w:proofErr w:type="spellStart"/>
            <w:r w:rsidRPr="00810BBB">
              <w:t>pCR</w:t>
            </w:r>
            <w:proofErr w:type="spellEnd"/>
            <w:r w:rsidRPr="00810BBB">
              <w:t xml:space="preserve"> to add the position KPI for 5.11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C3B271" w14:textId="17229A22" w:rsidR="00810BBB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D5A657" w14:textId="77777777" w:rsidR="00810BBB" w:rsidRDefault="00810BB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10BBB">
              <w:rPr>
                <w:rFonts w:eastAsia="Arial Unicode MS" w:cs="Arial"/>
                <w:szCs w:val="18"/>
                <w:lang w:eastAsia="ar-SA"/>
              </w:rPr>
              <w:t>Revision of S1-231284.</w:t>
            </w:r>
          </w:p>
          <w:p w14:paraId="1DA18BC5" w14:textId="1E478F09" w:rsidR="00810BBB" w:rsidRPr="00810BBB" w:rsidRDefault="00810BB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Same changes as in </w:t>
            </w:r>
            <w:r w:rsidRPr="00A564EF">
              <w:rPr>
                <w:rFonts w:eastAsia="Times New Roman" w:cs="Arial"/>
                <w:szCs w:val="18"/>
                <w:lang w:eastAsia="ar-SA"/>
              </w:rPr>
              <w:t>S1-231400</w:t>
            </w:r>
          </w:p>
        </w:tc>
      </w:tr>
      <w:tr w:rsidR="00A61F0C" w:rsidRPr="00B209E2" w14:paraId="225B14CE" w14:textId="77777777" w:rsidTr="00810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93A40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0BB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C911A" w14:textId="77777777" w:rsidR="00A61F0C" w:rsidRPr="00810BB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1" w:history="1">
              <w:r w:rsidR="00A61F0C" w:rsidRPr="00810BBB">
                <w:rPr>
                  <w:rStyle w:val="Hyperlink"/>
                  <w:rFonts w:cs="Arial"/>
                  <w:color w:val="auto"/>
                </w:rPr>
                <w:t>S1-231299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762D9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10BBB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7CE7D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0BBB">
              <w:t>FS_Ambient</w:t>
            </w:r>
            <w:proofErr w:type="spellEnd"/>
            <w:r w:rsidRPr="00810BBB">
              <w:t xml:space="preserve"> IoT update latency KPI value of clause 5.11 medical instruments status modification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958F7" w14:textId="7064A224" w:rsidR="00A61F0C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 int</w:t>
            </w:r>
            <w:r w:rsidRPr="0001438D">
              <w:rPr>
                <w:rFonts w:eastAsia="Times New Roman" w:cs="Arial"/>
                <w:szCs w:val="18"/>
                <w:lang w:eastAsia="ar-SA"/>
              </w:rPr>
              <w:t>o S1-23140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6E77B" w14:textId="77777777" w:rsidR="00A61F0C" w:rsidRPr="00810BB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5236CEED" w14:textId="77777777" w:rsidTr="009928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9E261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0BB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E57EA" w14:textId="77777777" w:rsidR="00A61F0C" w:rsidRPr="00810BB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2" w:history="1">
              <w:r w:rsidR="00A61F0C" w:rsidRPr="00810BBB">
                <w:rPr>
                  <w:rStyle w:val="Hyperlink"/>
                  <w:rFonts w:cs="Arial"/>
                  <w:color w:val="auto"/>
                </w:rPr>
                <w:t>S1-231271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F7A15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10BBB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B5BD0" w14:textId="77777777" w:rsidR="00A61F0C" w:rsidRPr="00810BB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0BBB">
              <w:t>pCR</w:t>
            </w:r>
            <w:proofErr w:type="spellEnd"/>
            <w:r w:rsidRPr="00810BBB">
              <w:t xml:space="preserve"> on reference to EPC Tag Data Standard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DE86B" w14:textId="7365DC52" w:rsidR="00A61F0C" w:rsidRPr="00810BBB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BB">
              <w:rPr>
                <w:rFonts w:eastAsia="Times New Roman" w:cs="Arial"/>
                <w:szCs w:val="18"/>
                <w:lang w:eastAsia="ar-SA"/>
              </w:rPr>
              <w:t>Revised to S1-231402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A3102" w14:textId="77777777" w:rsidR="00A61F0C" w:rsidRPr="00810BB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10BBB" w:rsidRPr="00B209E2" w14:paraId="3540F239" w14:textId="77777777" w:rsidTr="009928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6EBE4C" w14:textId="1E4700CB" w:rsidR="00810BBB" w:rsidRPr="009928BD" w:rsidRDefault="00810BB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928B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872E9E" w14:textId="1CE27486" w:rsidR="00810BBB" w:rsidRPr="009928BD" w:rsidRDefault="00AA0A45" w:rsidP="006830C0">
            <w:pPr>
              <w:snapToGrid w:val="0"/>
              <w:spacing w:after="0" w:line="240" w:lineRule="auto"/>
            </w:pPr>
            <w:hyperlink r:id="rId43" w:history="1">
              <w:r w:rsidR="00810BBB" w:rsidRPr="009928BD">
                <w:rPr>
                  <w:rStyle w:val="Hyperlink"/>
                  <w:rFonts w:cs="Arial"/>
                  <w:color w:val="auto"/>
                </w:rPr>
                <w:t>S1-231402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144867" w14:textId="6BEC0A9F" w:rsidR="00810BBB" w:rsidRPr="009928BD" w:rsidRDefault="00810BBB" w:rsidP="006830C0">
            <w:pPr>
              <w:snapToGrid w:val="0"/>
              <w:spacing w:after="0" w:line="240" w:lineRule="auto"/>
            </w:pPr>
            <w:r w:rsidRPr="009928B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2A6B8F" w14:textId="59605AB0" w:rsidR="00810BBB" w:rsidRPr="009928BD" w:rsidRDefault="00810BBB" w:rsidP="006830C0">
            <w:pPr>
              <w:snapToGrid w:val="0"/>
              <w:spacing w:after="0" w:line="240" w:lineRule="auto"/>
            </w:pPr>
            <w:proofErr w:type="spellStart"/>
            <w:r w:rsidRPr="009928BD">
              <w:t>pCR</w:t>
            </w:r>
            <w:proofErr w:type="spellEnd"/>
            <w:r w:rsidRPr="009928BD">
              <w:t xml:space="preserve"> on reference to EPC Tag Data Standard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6D4C7A" w14:textId="3B17F85A" w:rsidR="00810BBB" w:rsidRPr="009928BD" w:rsidRDefault="009928B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28B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8E0575" w14:textId="77777777" w:rsidR="00810BBB" w:rsidRPr="009928BD" w:rsidRDefault="00810BB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28BD">
              <w:rPr>
                <w:rFonts w:eastAsia="Arial Unicode MS" w:cs="Arial"/>
                <w:szCs w:val="18"/>
                <w:lang w:eastAsia="ar-SA"/>
              </w:rPr>
              <w:t>Revision of S1-231271.</w:t>
            </w:r>
          </w:p>
          <w:p w14:paraId="251BC428" w14:textId="039668F9" w:rsidR="009928BD" w:rsidRPr="009928BD" w:rsidRDefault="009928B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28BD">
              <w:rPr>
                <w:rFonts w:eastAsia="Arial Unicode MS" w:cs="Arial"/>
                <w:szCs w:val="18"/>
                <w:lang w:eastAsia="ar-SA"/>
              </w:rPr>
              <w:t>Delete notes of first KPI table (Use case 5.12)</w:t>
            </w:r>
          </w:p>
        </w:tc>
      </w:tr>
      <w:tr w:rsidR="00A61F0C" w:rsidRPr="00B209E2" w14:paraId="2E2A97E7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D3297" w14:textId="77777777" w:rsidR="00A61F0C" w:rsidRPr="009928B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928B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A9230" w14:textId="77777777" w:rsidR="00A61F0C" w:rsidRPr="009928B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4" w:history="1">
              <w:r w:rsidR="00A61F0C" w:rsidRPr="009928BD">
                <w:rPr>
                  <w:rStyle w:val="Hyperlink"/>
                  <w:rFonts w:cs="Arial"/>
                  <w:color w:val="auto"/>
                </w:rPr>
                <w:t>S1-231078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71248" w14:textId="77777777" w:rsidR="00A61F0C" w:rsidRPr="009928B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9928BD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51BA4" w14:textId="77777777" w:rsidR="00A61F0C" w:rsidRPr="009928B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9928BD">
              <w:t>update for use case 12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220FE" w14:textId="55179315" w:rsidR="00A61F0C" w:rsidRPr="009928BD" w:rsidRDefault="009928B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928B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928BD">
              <w:rPr>
                <w:rFonts w:eastAsia="Times New Roman" w:cs="Arial"/>
                <w:szCs w:val="18"/>
                <w:lang w:val="fr-FR" w:eastAsia="ar-SA"/>
              </w:rPr>
              <w:t xml:space="preserve"> to S1-231410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895E0" w14:textId="77777777" w:rsidR="00A61F0C" w:rsidRPr="009928B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928BD" w:rsidRPr="00B209E2" w14:paraId="1446DB86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7CCBAA" w14:textId="7B20522E" w:rsidR="009928BD" w:rsidRPr="00435F3D" w:rsidRDefault="009928B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E0B68" w14:textId="5033B0C0" w:rsidR="009928BD" w:rsidRPr="00435F3D" w:rsidRDefault="00435F3D" w:rsidP="006830C0">
            <w:pPr>
              <w:snapToGrid w:val="0"/>
              <w:spacing w:after="0" w:line="240" w:lineRule="auto"/>
            </w:pPr>
            <w:hyperlink r:id="rId45" w:history="1">
              <w:r w:rsidR="009928BD" w:rsidRPr="00435F3D">
                <w:rPr>
                  <w:rStyle w:val="Hyperlink"/>
                  <w:rFonts w:cs="Arial"/>
                  <w:color w:val="auto"/>
                </w:rPr>
                <w:t>S1-23</w:t>
              </w:r>
              <w:r w:rsidR="009928BD" w:rsidRPr="00435F3D">
                <w:rPr>
                  <w:rStyle w:val="Hyperlink"/>
                  <w:rFonts w:cs="Arial"/>
                  <w:color w:val="auto"/>
                </w:rPr>
                <w:t>1</w:t>
              </w:r>
              <w:r w:rsidR="009928BD" w:rsidRPr="00435F3D">
                <w:rPr>
                  <w:rStyle w:val="Hyperlink"/>
                  <w:rFonts w:cs="Arial"/>
                  <w:color w:val="auto"/>
                </w:rPr>
                <w:t>4</w:t>
              </w:r>
              <w:r w:rsidR="009928BD" w:rsidRPr="00435F3D">
                <w:rPr>
                  <w:rStyle w:val="Hyperlink"/>
                  <w:rFonts w:cs="Arial"/>
                  <w:color w:val="auto"/>
                </w:rPr>
                <w:t>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2855AB" w14:textId="76E4E9B4" w:rsidR="009928BD" w:rsidRPr="00435F3D" w:rsidRDefault="009928BD" w:rsidP="006830C0">
            <w:pPr>
              <w:snapToGrid w:val="0"/>
              <w:spacing w:after="0" w:line="240" w:lineRule="auto"/>
            </w:pPr>
            <w:r w:rsidRPr="00435F3D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6B6680" w14:textId="46E6A509" w:rsidR="009928BD" w:rsidRPr="00435F3D" w:rsidRDefault="009928BD" w:rsidP="006830C0">
            <w:pPr>
              <w:snapToGrid w:val="0"/>
              <w:spacing w:after="0" w:line="240" w:lineRule="auto"/>
            </w:pPr>
            <w:r w:rsidRPr="00435F3D">
              <w:t>update for use case 12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480D33" w14:textId="3BB6A571" w:rsidR="009928BD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2F290F" w14:textId="7D606A8F" w:rsidR="009928BD" w:rsidRPr="00435F3D" w:rsidRDefault="009928BD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435F3D">
              <w:rPr>
                <w:rFonts w:eastAsia="Arial Unicode MS" w:cs="Arial"/>
                <w:szCs w:val="18"/>
                <w:lang w:val="fr-FR" w:eastAsia="ar-SA"/>
              </w:rPr>
              <w:t xml:space="preserve"> of S1-231078.</w:t>
            </w:r>
          </w:p>
        </w:tc>
      </w:tr>
      <w:tr w:rsidR="00A61F0C" w:rsidRPr="00B209E2" w14:paraId="6CC006EB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12577B" w14:textId="77777777" w:rsidR="00A61F0C" w:rsidRPr="00435F3D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2C600" w14:textId="77777777" w:rsidR="00A61F0C" w:rsidRPr="00435F3D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6" w:history="1">
              <w:r w:rsidR="00A61F0C" w:rsidRPr="00435F3D">
                <w:rPr>
                  <w:rStyle w:val="Hyperlink"/>
                  <w:rFonts w:cs="Arial"/>
                  <w:color w:val="auto"/>
                </w:rPr>
                <w:t>S1-2312</w:t>
              </w:r>
              <w:r w:rsidR="00A61F0C" w:rsidRPr="00435F3D">
                <w:rPr>
                  <w:rStyle w:val="Hyperlink"/>
                  <w:rFonts w:cs="Arial"/>
                  <w:color w:val="auto"/>
                </w:rPr>
                <w:t>4</w:t>
              </w:r>
              <w:r w:rsidR="00A61F0C" w:rsidRPr="00435F3D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2D04F" w14:textId="77777777" w:rsidR="00A61F0C" w:rsidRPr="00435F3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435F3D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E262A" w14:textId="77777777" w:rsidR="00A61F0C" w:rsidRPr="00435F3D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35F3D">
              <w:t>Resolving the FFS about efficiency in the use case 15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AED54" w14:textId="08352AC8" w:rsidR="00A61F0C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F3D">
              <w:rPr>
                <w:rFonts w:eastAsia="Times New Roman" w:cs="Arial"/>
                <w:szCs w:val="18"/>
                <w:lang w:eastAsia="ar-SA"/>
              </w:rPr>
              <w:t>Revised to S1-231460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F81B6" w14:textId="77777777" w:rsidR="00A61F0C" w:rsidRPr="00435F3D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5F3D" w:rsidRPr="00B209E2" w14:paraId="47CE4DD9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2D10" w14:textId="1AF7F955" w:rsidR="00435F3D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ABAF" w14:textId="099F22AD" w:rsidR="00435F3D" w:rsidRPr="00435F3D" w:rsidRDefault="00435F3D" w:rsidP="006830C0">
            <w:pPr>
              <w:snapToGrid w:val="0"/>
              <w:spacing w:after="0" w:line="240" w:lineRule="auto"/>
            </w:pPr>
            <w:hyperlink r:id="rId47" w:history="1">
              <w:r w:rsidRPr="00435F3D">
                <w:rPr>
                  <w:rStyle w:val="Hyperlink"/>
                  <w:rFonts w:cs="Arial"/>
                  <w:color w:val="auto"/>
                </w:rPr>
                <w:t>S1-231460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2F7D" w14:textId="5707CE92" w:rsidR="00435F3D" w:rsidRPr="00435F3D" w:rsidRDefault="00435F3D" w:rsidP="006830C0">
            <w:pPr>
              <w:snapToGrid w:val="0"/>
              <w:spacing w:after="0" w:line="240" w:lineRule="auto"/>
            </w:pPr>
            <w:r w:rsidRPr="00435F3D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C339" w14:textId="618CAE19" w:rsidR="00435F3D" w:rsidRPr="00435F3D" w:rsidRDefault="00435F3D" w:rsidP="006830C0">
            <w:pPr>
              <w:snapToGrid w:val="0"/>
              <w:spacing w:after="0" w:line="240" w:lineRule="auto"/>
            </w:pPr>
            <w:r w:rsidRPr="00435F3D">
              <w:t>Resolving the FFS about efficiency in the use case 15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425D" w14:textId="77777777" w:rsidR="00435F3D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CFC3" w14:textId="508D47C9" w:rsidR="00435F3D" w:rsidRPr="00435F3D" w:rsidRDefault="00435F3D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F3D">
              <w:rPr>
                <w:rFonts w:eastAsia="Arial Unicode MS" w:cs="Arial"/>
                <w:szCs w:val="18"/>
                <w:lang w:eastAsia="ar-SA"/>
              </w:rPr>
              <w:t>Revision of S1-231245.</w:t>
            </w:r>
          </w:p>
        </w:tc>
      </w:tr>
      <w:tr w:rsidR="00A61F0C" w:rsidRPr="00B209E2" w14:paraId="03CAA230" w14:textId="77777777" w:rsidTr="00FA67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6637A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679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30DC5" w14:textId="77777777" w:rsidR="00A61F0C" w:rsidRPr="00FA6792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8" w:history="1">
              <w:r w:rsidR="00A61F0C" w:rsidRPr="00FA6792">
                <w:rPr>
                  <w:rStyle w:val="Hyperlink"/>
                  <w:rFonts w:cs="Arial"/>
                  <w:color w:val="auto"/>
                </w:rPr>
                <w:t>S1-231291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41F3A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6792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EB3B0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A6792">
              <w:t>FS_Ambient</w:t>
            </w:r>
            <w:proofErr w:type="spellEnd"/>
            <w:r w:rsidRPr="00FA6792">
              <w:t xml:space="preserve"> IoT remove EN by adding KPIs to clause 5.16 Automated Supply Chain Distribution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02294" w14:textId="52DD0169" w:rsidR="00A61F0C" w:rsidRPr="00FA6792" w:rsidRDefault="00FA6792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92">
              <w:rPr>
                <w:rFonts w:eastAsia="Times New Roman" w:cs="Arial"/>
                <w:szCs w:val="18"/>
                <w:lang w:eastAsia="ar-SA"/>
              </w:rPr>
              <w:t>Revised to S1-231411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B7815" w14:textId="77777777" w:rsidR="00A61F0C" w:rsidRPr="00FA6792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6792" w:rsidRPr="00B209E2" w14:paraId="4DBAEB5C" w14:textId="77777777" w:rsidTr="00FA67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C064FE" w14:textId="45FCFAE8" w:rsidR="00FA6792" w:rsidRPr="00FA6792" w:rsidRDefault="00FA6792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679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EF2815" w14:textId="2DB6D173" w:rsidR="00FA6792" w:rsidRPr="00FA6792" w:rsidRDefault="00AA0A45" w:rsidP="006830C0">
            <w:pPr>
              <w:snapToGrid w:val="0"/>
              <w:spacing w:after="0" w:line="240" w:lineRule="auto"/>
            </w:pPr>
            <w:hyperlink r:id="rId49" w:history="1">
              <w:r w:rsidR="00FA6792" w:rsidRPr="00FA6792">
                <w:rPr>
                  <w:rStyle w:val="Hyperlink"/>
                  <w:rFonts w:cs="Arial"/>
                  <w:color w:val="auto"/>
                </w:rPr>
                <w:t>S1-231411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E1963B" w14:textId="433AA164" w:rsidR="00FA6792" w:rsidRPr="00FA6792" w:rsidRDefault="00FA6792" w:rsidP="006830C0">
            <w:pPr>
              <w:snapToGrid w:val="0"/>
              <w:spacing w:after="0" w:line="240" w:lineRule="auto"/>
            </w:pPr>
            <w:r w:rsidRPr="00FA6792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4D1ECA" w14:textId="3B4E641A" w:rsidR="00FA6792" w:rsidRPr="00FA6792" w:rsidRDefault="00FA6792" w:rsidP="006830C0">
            <w:pPr>
              <w:snapToGrid w:val="0"/>
              <w:spacing w:after="0" w:line="240" w:lineRule="auto"/>
            </w:pPr>
            <w:proofErr w:type="spellStart"/>
            <w:r w:rsidRPr="00FA6792">
              <w:t>FS_Ambient</w:t>
            </w:r>
            <w:proofErr w:type="spellEnd"/>
            <w:r w:rsidRPr="00FA6792">
              <w:t xml:space="preserve"> IoT remove EN by adding KPIs to clause 5.16 Automated Supply Chain Distribution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A2FE8D" w14:textId="5311CB11" w:rsidR="00FA6792" w:rsidRPr="00FA6792" w:rsidRDefault="00FA6792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D5A679" w14:textId="77777777" w:rsidR="00FA6792" w:rsidRPr="00FA6792" w:rsidRDefault="00FA6792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6792">
              <w:rPr>
                <w:rFonts w:eastAsia="Arial Unicode MS" w:cs="Arial"/>
                <w:szCs w:val="18"/>
                <w:lang w:eastAsia="ar-SA"/>
              </w:rPr>
              <w:t>Revision of S1-231291.</w:t>
            </w:r>
          </w:p>
          <w:p w14:paraId="18604AC6" w14:textId="03E3BF6A" w:rsidR="00FA6792" w:rsidRPr="00FA6792" w:rsidRDefault="00FA6792" w:rsidP="00A12642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  <w:r w:rsidRPr="00FA6792">
              <w:rPr>
                <w:rFonts w:eastAsia="DengXian" w:cs="Arial"/>
                <w:szCs w:val="18"/>
                <w:lang w:eastAsia="zh-CN"/>
              </w:rPr>
              <w:t xml:space="preserve">30m indoor (Note 1), </w:t>
            </w:r>
          </w:p>
          <w:p w14:paraId="2D0C58E4" w14:textId="70CCB55F" w:rsidR="00FA6792" w:rsidRPr="00FA6792" w:rsidRDefault="00FA6792" w:rsidP="00A12642">
            <w:pPr>
              <w:spacing w:after="0" w:line="240" w:lineRule="auto"/>
              <w:rPr>
                <w:rFonts w:eastAsia="DengXian" w:cs="Arial"/>
                <w:szCs w:val="18"/>
                <w:lang w:eastAsia="zh-CN"/>
              </w:rPr>
            </w:pPr>
            <w:r w:rsidRPr="00FA6792">
              <w:rPr>
                <w:rFonts w:eastAsia="DengXian" w:cs="Arial"/>
                <w:szCs w:val="18"/>
                <w:lang w:eastAsia="zh-CN"/>
              </w:rPr>
              <w:t>400m outdoor</w:t>
            </w:r>
          </w:p>
        </w:tc>
      </w:tr>
      <w:tr w:rsidR="00A61F0C" w:rsidRPr="00B209E2" w14:paraId="6C9B0E08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BCB5C6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679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963875" w14:textId="77777777" w:rsidR="00A61F0C" w:rsidRPr="00FA6792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0" w:history="1">
              <w:r w:rsidR="00A61F0C" w:rsidRPr="00FA6792">
                <w:rPr>
                  <w:rStyle w:val="Hyperlink"/>
                  <w:rFonts w:cs="Arial"/>
                  <w:color w:val="auto"/>
                </w:rPr>
                <w:t>S1-231300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00BDF0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6792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838D6F" w14:textId="77777777" w:rsidR="00A61F0C" w:rsidRPr="00FA679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A6792">
              <w:t>FS_Ambient</w:t>
            </w:r>
            <w:proofErr w:type="spellEnd"/>
            <w:r w:rsidRPr="00FA6792">
              <w:t xml:space="preserve"> IoT update Transfer Interval KPI table of clause 5.18 Fresh Food Supply Chain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D5AEE0" w14:textId="72ADF01F" w:rsidR="00A61F0C" w:rsidRPr="00FA6792" w:rsidRDefault="00FA6792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BC368A" w14:textId="77777777" w:rsidR="00FA6792" w:rsidRDefault="00FA6792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7A268CB" w14:textId="5DF7EE89" w:rsidR="00A61F0C" w:rsidRPr="00FA6792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2F37A240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64464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A70FE" w14:textId="77777777" w:rsidR="00A61F0C" w:rsidRPr="006830C0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1" w:history="1">
              <w:r w:rsidR="00A61F0C" w:rsidRPr="006830C0">
                <w:rPr>
                  <w:rStyle w:val="Hyperlink"/>
                  <w:rFonts w:cs="Arial"/>
                  <w:color w:val="auto"/>
                </w:rPr>
                <w:t>S1-231241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D90BF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830C0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6CC5F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830C0">
              <w:t>Deletion of digitally stored information in the use case 29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B424F" w14:textId="4BCD8F99" w:rsidR="00A61F0C" w:rsidRPr="006830C0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30C0">
              <w:rPr>
                <w:rFonts w:eastAsia="Times New Roman" w:cs="Arial"/>
                <w:szCs w:val="18"/>
                <w:lang w:eastAsia="ar-SA"/>
              </w:rPr>
              <w:t>Revised to S1-231412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BBCD2" w14:textId="77777777" w:rsidR="00A61F0C" w:rsidRPr="006830C0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30C0" w:rsidRPr="00B209E2" w14:paraId="37744EB1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DFC1" w14:textId="63480BC2" w:rsidR="006830C0" w:rsidRPr="00B11798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11798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CEB9" w14:textId="7A9AEB83" w:rsidR="006830C0" w:rsidRPr="00B11798" w:rsidRDefault="00435F3D" w:rsidP="006830C0">
            <w:pPr>
              <w:snapToGrid w:val="0"/>
              <w:spacing w:after="0" w:line="240" w:lineRule="auto"/>
            </w:pPr>
            <w:hyperlink r:id="rId52" w:history="1">
              <w:r w:rsidR="006830C0" w:rsidRPr="00B11798">
                <w:rPr>
                  <w:rStyle w:val="Hyperlink"/>
                  <w:rFonts w:cs="Arial"/>
                  <w:color w:val="auto"/>
                </w:rPr>
                <w:t>S1-23</w:t>
              </w:r>
              <w:r w:rsidR="006830C0" w:rsidRPr="00B11798">
                <w:rPr>
                  <w:rStyle w:val="Hyperlink"/>
                  <w:rFonts w:cs="Arial"/>
                  <w:color w:val="auto"/>
                </w:rPr>
                <w:t>1</w:t>
              </w:r>
              <w:r w:rsidR="006830C0" w:rsidRPr="00B11798">
                <w:rPr>
                  <w:rStyle w:val="Hyperlink"/>
                  <w:rFonts w:cs="Arial"/>
                  <w:color w:val="auto"/>
                </w:rPr>
                <w:t>4</w:t>
              </w:r>
              <w:r w:rsidR="006830C0" w:rsidRPr="00B11798">
                <w:rPr>
                  <w:rStyle w:val="Hyperlink"/>
                  <w:rFonts w:cs="Arial"/>
                  <w:color w:val="auto"/>
                </w:rPr>
                <w:t>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605B" w14:textId="6A33F880" w:rsidR="006830C0" w:rsidRPr="00B11798" w:rsidRDefault="006830C0" w:rsidP="006830C0">
            <w:pPr>
              <w:snapToGrid w:val="0"/>
              <w:spacing w:after="0" w:line="240" w:lineRule="auto"/>
            </w:pPr>
            <w:r w:rsidRPr="00B11798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5209" w14:textId="66D1244F" w:rsidR="006830C0" w:rsidRPr="00B11798" w:rsidRDefault="006830C0" w:rsidP="006830C0">
            <w:pPr>
              <w:snapToGrid w:val="0"/>
              <w:spacing w:after="0" w:line="240" w:lineRule="auto"/>
            </w:pPr>
            <w:r w:rsidRPr="00B11798">
              <w:t>Deletion of digitally stored information in the use case 29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E7FB" w14:textId="686FBB76" w:rsidR="006830C0" w:rsidRPr="00B11798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5150" w14:textId="03FBB3F9" w:rsidR="006830C0" w:rsidRPr="00B11798" w:rsidRDefault="006830C0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szCs w:val="18"/>
                <w:lang w:eastAsia="ar-SA"/>
              </w:rPr>
              <w:t>Revision of S1-231241.</w:t>
            </w:r>
          </w:p>
        </w:tc>
      </w:tr>
      <w:tr w:rsidR="00A61F0C" w:rsidRPr="00B209E2" w14:paraId="5D2A7BE2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8428D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DD1C5" w14:textId="77777777" w:rsidR="00A61F0C" w:rsidRPr="006830C0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3" w:history="1">
              <w:r w:rsidR="00A61F0C" w:rsidRPr="006830C0">
                <w:rPr>
                  <w:rStyle w:val="Hyperlink"/>
                  <w:rFonts w:cs="Arial"/>
                  <w:color w:val="auto"/>
                </w:rPr>
                <w:t>S1-231079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55565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830C0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89F3EF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830C0">
              <w:t>power consumption descriptions for use case 24 and 25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FF569" w14:textId="026C5885" w:rsidR="00A61F0C" w:rsidRPr="006830C0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30C0">
              <w:rPr>
                <w:rFonts w:eastAsia="Times New Roman" w:cs="Arial"/>
                <w:szCs w:val="18"/>
                <w:lang w:eastAsia="ar-SA"/>
              </w:rPr>
              <w:t>Revised to S1-231413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691F6" w14:textId="77777777" w:rsidR="00A61F0C" w:rsidRPr="006830C0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30C0" w:rsidRPr="00B209E2" w14:paraId="3901FFCB" w14:textId="77777777" w:rsidTr="00435F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890873" w14:textId="133EB539" w:rsidR="006830C0" w:rsidRPr="00435F3D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35F3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15F6CD" w14:textId="3A75E1CB" w:rsidR="006830C0" w:rsidRPr="00435F3D" w:rsidRDefault="00435F3D" w:rsidP="006830C0">
            <w:pPr>
              <w:snapToGrid w:val="0"/>
              <w:spacing w:after="0" w:line="240" w:lineRule="auto"/>
            </w:pPr>
            <w:hyperlink r:id="rId54" w:history="1">
              <w:r w:rsidR="006830C0" w:rsidRPr="00435F3D">
                <w:rPr>
                  <w:rStyle w:val="Hyperlink"/>
                  <w:rFonts w:cs="Arial"/>
                  <w:color w:val="auto"/>
                </w:rPr>
                <w:t>S1-2314</w:t>
              </w:r>
              <w:r w:rsidR="006830C0" w:rsidRPr="00435F3D">
                <w:rPr>
                  <w:rStyle w:val="Hyperlink"/>
                  <w:rFonts w:cs="Arial"/>
                  <w:color w:val="auto"/>
                </w:rPr>
                <w:t>1</w:t>
              </w:r>
              <w:r w:rsidR="006830C0" w:rsidRPr="00435F3D">
                <w:rPr>
                  <w:rStyle w:val="Hyperlink"/>
                  <w:rFonts w:cs="Arial"/>
                  <w:color w:val="auto"/>
                </w:rPr>
                <w:t>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A9D3D6" w14:textId="6172253C" w:rsidR="006830C0" w:rsidRPr="00435F3D" w:rsidRDefault="006830C0" w:rsidP="006830C0">
            <w:pPr>
              <w:snapToGrid w:val="0"/>
              <w:spacing w:after="0" w:line="240" w:lineRule="auto"/>
            </w:pPr>
            <w:r w:rsidRPr="00435F3D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30AFE2" w14:textId="730B4F14" w:rsidR="006830C0" w:rsidRPr="00435F3D" w:rsidRDefault="006830C0" w:rsidP="006830C0">
            <w:pPr>
              <w:snapToGrid w:val="0"/>
              <w:spacing w:after="0" w:line="240" w:lineRule="auto"/>
            </w:pPr>
            <w:r w:rsidRPr="00435F3D">
              <w:t>power consumption descriptions for use case 24 and 25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D81D3C" w14:textId="050EDE61" w:rsidR="006830C0" w:rsidRPr="00435F3D" w:rsidRDefault="00435F3D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F3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E6601C" w14:textId="1CBEDEB2" w:rsidR="006830C0" w:rsidRPr="00435F3D" w:rsidRDefault="006830C0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F3D">
              <w:rPr>
                <w:rFonts w:eastAsia="Arial Unicode MS" w:cs="Arial"/>
                <w:szCs w:val="18"/>
                <w:lang w:eastAsia="ar-SA"/>
              </w:rPr>
              <w:t>Revision of S1-231079.</w:t>
            </w:r>
          </w:p>
        </w:tc>
      </w:tr>
      <w:tr w:rsidR="00A61F0C" w:rsidRPr="00B209E2" w14:paraId="40769E58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6E0F" w14:textId="77777777" w:rsidR="00A61F0C" w:rsidRPr="00B209E2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F2F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10F0" w14:textId="77777777" w:rsidR="00A61F0C" w:rsidRPr="00B209E2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5" w:history="1">
              <w:r w:rsidR="00A61F0C" w:rsidRPr="00755FE5">
                <w:rPr>
                  <w:rStyle w:val="Hyperlink"/>
                  <w:rFonts w:cs="Arial"/>
                </w:rPr>
                <w:t>S1-23</w:t>
              </w:r>
              <w:r w:rsidR="00A61F0C" w:rsidRPr="00755FE5">
                <w:rPr>
                  <w:rStyle w:val="Hyperlink"/>
                  <w:rFonts w:cs="Arial"/>
                </w:rPr>
                <w:t>1</w:t>
              </w:r>
              <w:r w:rsidR="00A61F0C" w:rsidRPr="00755FE5">
                <w:rPr>
                  <w:rStyle w:val="Hyperlink"/>
                  <w:rFonts w:cs="Arial"/>
                </w:rPr>
                <w:t>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98B5" w14:textId="77777777" w:rsidR="00A61F0C" w:rsidRPr="00B209E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1087A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4993" w14:textId="77777777" w:rsidR="00A61F0C" w:rsidRPr="00C6275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1087A">
              <w:t>Pseudo-CR on Updates to Clause 5.21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3C95" w14:textId="77777777" w:rsidR="00A61F0C" w:rsidRPr="00C6275F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AF219" w14:textId="77777777" w:rsidR="00A61F0C" w:rsidRPr="00C6275F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C6275F" w14:paraId="438DB8C7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57A26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BD806" w14:textId="77777777" w:rsidR="00A61F0C" w:rsidRPr="006830C0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6" w:history="1">
              <w:r w:rsidR="00A61F0C" w:rsidRPr="006830C0">
                <w:rPr>
                  <w:rStyle w:val="Hyperlink"/>
                  <w:rFonts w:cs="Arial"/>
                  <w:color w:val="auto"/>
                </w:rPr>
                <w:t>S1-231286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B3E50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830C0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25EA0" w14:textId="77777777" w:rsidR="00A61F0C" w:rsidRPr="006830C0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6830C0">
              <w:rPr>
                <w:lang w:val="fr-FR"/>
              </w:rPr>
              <w:t>FS_Ambient</w:t>
            </w:r>
            <w:proofErr w:type="spellEnd"/>
            <w:r w:rsidRPr="006830C0">
              <w:rPr>
                <w:lang w:val="fr-FR"/>
              </w:rPr>
              <w:t xml:space="preserve"> IoT clause5_22 </w:t>
            </w:r>
            <w:proofErr w:type="spellStart"/>
            <w:r w:rsidRPr="006830C0">
              <w:rPr>
                <w:lang w:val="fr-FR"/>
              </w:rPr>
              <w:t>kpi</w:t>
            </w:r>
            <w:proofErr w:type="spellEnd"/>
            <w:r w:rsidRPr="006830C0">
              <w:rPr>
                <w:lang w:val="fr-FR"/>
              </w:rPr>
              <w:t xml:space="preserve"> communication range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4F89F" w14:textId="08506FB8" w:rsidR="00A61F0C" w:rsidRPr="006830C0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830C0">
              <w:rPr>
                <w:rFonts w:eastAsia="Times New Roman" w:cs="Arial"/>
                <w:szCs w:val="18"/>
                <w:lang w:val="fr-FR" w:eastAsia="ar-SA"/>
              </w:rPr>
              <w:t xml:space="preserve"> to S1-231414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28CBC" w14:textId="77777777" w:rsidR="00A61F0C" w:rsidRPr="006830C0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830C0" w:rsidRPr="00C6275F" w14:paraId="7497CF60" w14:textId="77777777" w:rsidTr="00F41C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285D" w14:textId="32D953B5" w:rsidR="006830C0" w:rsidRPr="006830C0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2198" w14:textId="0E425B01" w:rsidR="006830C0" w:rsidRPr="006830C0" w:rsidRDefault="00AA0A45" w:rsidP="006830C0">
            <w:pPr>
              <w:snapToGrid w:val="0"/>
              <w:spacing w:after="0" w:line="240" w:lineRule="auto"/>
            </w:pPr>
            <w:hyperlink r:id="rId57" w:history="1">
              <w:r w:rsidR="006830C0" w:rsidRPr="006830C0">
                <w:rPr>
                  <w:rStyle w:val="Hyperlink"/>
                  <w:rFonts w:cs="Arial"/>
                  <w:color w:val="auto"/>
                </w:rPr>
                <w:t>S1-231414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ABB3" w14:textId="1493F0C6" w:rsidR="006830C0" w:rsidRPr="006830C0" w:rsidRDefault="006830C0" w:rsidP="006830C0">
            <w:pPr>
              <w:snapToGrid w:val="0"/>
              <w:spacing w:after="0" w:line="240" w:lineRule="auto"/>
            </w:pPr>
            <w:r w:rsidRPr="006830C0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9FA8" w14:textId="0A8885D1" w:rsidR="006830C0" w:rsidRPr="006830C0" w:rsidRDefault="006830C0" w:rsidP="006830C0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830C0">
              <w:rPr>
                <w:lang w:val="fr-FR"/>
              </w:rPr>
              <w:t>FS_Ambient</w:t>
            </w:r>
            <w:proofErr w:type="spellEnd"/>
            <w:r w:rsidRPr="006830C0">
              <w:rPr>
                <w:lang w:val="fr-FR"/>
              </w:rPr>
              <w:t xml:space="preserve"> IoT clause5_22 </w:t>
            </w:r>
            <w:proofErr w:type="spellStart"/>
            <w:r w:rsidRPr="006830C0">
              <w:rPr>
                <w:lang w:val="fr-FR"/>
              </w:rPr>
              <w:t>kpi</w:t>
            </w:r>
            <w:proofErr w:type="spellEnd"/>
            <w:r w:rsidRPr="006830C0">
              <w:rPr>
                <w:lang w:val="fr-FR"/>
              </w:rPr>
              <w:t xml:space="preserve"> communication range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E19F" w14:textId="77777777" w:rsidR="006830C0" w:rsidRPr="006830C0" w:rsidRDefault="006830C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78AF" w14:textId="7EFB951A" w:rsidR="006830C0" w:rsidRPr="006830C0" w:rsidRDefault="006830C0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830C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830C0">
              <w:rPr>
                <w:rFonts w:eastAsia="Arial Unicode MS" w:cs="Arial"/>
                <w:szCs w:val="18"/>
                <w:lang w:val="fr-FR" w:eastAsia="ar-SA"/>
              </w:rPr>
              <w:t xml:space="preserve"> of S1-231286.</w:t>
            </w:r>
          </w:p>
        </w:tc>
      </w:tr>
      <w:tr w:rsidR="00A61F0C" w:rsidRPr="00C6275F" w14:paraId="6E56139D" w14:textId="77777777" w:rsidTr="00F41C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671C7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79DB5" w14:textId="77777777" w:rsidR="00A61F0C" w:rsidRPr="00F41CD9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58" w:history="1">
              <w:r w:rsidR="00A61F0C" w:rsidRPr="00F41CD9">
                <w:rPr>
                  <w:rStyle w:val="Hyperlink"/>
                  <w:rFonts w:cs="Arial"/>
                  <w:color w:val="auto"/>
                </w:rPr>
                <w:t>S1-231287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A0E5B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41CD9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59E96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F41CD9">
              <w:rPr>
                <w:lang w:val="fr-FR"/>
              </w:rPr>
              <w:t>pCR-FS_Ambient</w:t>
            </w:r>
            <w:proofErr w:type="spellEnd"/>
            <w:r w:rsidRPr="00F41CD9">
              <w:rPr>
                <w:lang w:val="fr-FR"/>
              </w:rPr>
              <w:t xml:space="preserve"> IoT clause5_24 </w:t>
            </w:r>
            <w:proofErr w:type="spellStart"/>
            <w:r w:rsidRPr="00F41CD9">
              <w:rPr>
                <w:lang w:val="fr-FR"/>
              </w:rPr>
              <w:t>kpi</w:t>
            </w:r>
            <w:proofErr w:type="spellEnd"/>
            <w:r w:rsidRPr="00F41CD9">
              <w:rPr>
                <w:lang w:val="fr-FR"/>
              </w:rPr>
              <w:t xml:space="preserve"> communication range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1BF21" w14:textId="40EDABE7" w:rsidR="00A61F0C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41CD9">
              <w:rPr>
                <w:rFonts w:eastAsia="Times New Roman" w:cs="Arial"/>
                <w:szCs w:val="18"/>
                <w:lang w:val="fr-FR" w:eastAsia="ar-SA"/>
              </w:rPr>
              <w:t xml:space="preserve"> to S1-231415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E1847" w14:textId="77777777" w:rsidR="00A61F0C" w:rsidRPr="00F41CD9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41CD9" w:rsidRPr="00C6275F" w14:paraId="333D8079" w14:textId="77777777" w:rsidTr="00F41C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622B" w14:textId="25FEF745" w:rsidR="00F41CD9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C5D7" w14:textId="58F7B694" w:rsidR="00F41CD9" w:rsidRPr="00F41CD9" w:rsidRDefault="00AA0A45" w:rsidP="006830C0">
            <w:pPr>
              <w:snapToGrid w:val="0"/>
              <w:spacing w:after="0" w:line="240" w:lineRule="auto"/>
            </w:pPr>
            <w:hyperlink r:id="rId59" w:history="1">
              <w:r w:rsidR="00F41CD9" w:rsidRPr="00F41CD9">
                <w:rPr>
                  <w:rStyle w:val="Hyperlink"/>
                  <w:rFonts w:cs="Arial"/>
                  <w:color w:val="auto"/>
                </w:rPr>
                <w:t>S1-231415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A81D" w14:textId="2DCEFCF1" w:rsidR="00F41CD9" w:rsidRPr="00F41CD9" w:rsidRDefault="00F41CD9" w:rsidP="006830C0">
            <w:pPr>
              <w:snapToGrid w:val="0"/>
              <w:spacing w:after="0" w:line="240" w:lineRule="auto"/>
            </w:pPr>
            <w:r w:rsidRPr="00F41CD9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46A9" w14:textId="78CA83B0" w:rsidR="00F41CD9" w:rsidRPr="00F41CD9" w:rsidRDefault="00F41CD9" w:rsidP="006830C0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41CD9">
              <w:rPr>
                <w:lang w:val="fr-FR"/>
              </w:rPr>
              <w:t>pCR-FS_Ambient</w:t>
            </w:r>
            <w:proofErr w:type="spellEnd"/>
            <w:r w:rsidRPr="00F41CD9">
              <w:rPr>
                <w:lang w:val="fr-FR"/>
              </w:rPr>
              <w:t xml:space="preserve"> IoT clause5_24 </w:t>
            </w:r>
            <w:proofErr w:type="spellStart"/>
            <w:r w:rsidRPr="00F41CD9">
              <w:rPr>
                <w:lang w:val="fr-FR"/>
              </w:rPr>
              <w:t>kpi</w:t>
            </w:r>
            <w:proofErr w:type="spellEnd"/>
            <w:r w:rsidRPr="00F41CD9">
              <w:rPr>
                <w:lang w:val="fr-FR"/>
              </w:rPr>
              <w:t xml:space="preserve"> communication range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B156" w14:textId="77777777" w:rsidR="00F41CD9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1877" w14:textId="5976635E" w:rsidR="00F41CD9" w:rsidRPr="00F41CD9" w:rsidRDefault="00F41CD9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41CD9">
              <w:rPr>
                <w:rFonts w:eastAsia="Arial Unicode MS" w:cs="Arial"/>
                <w:szCs w:val="18"/>
                <w:lang w:val="fr-FR" w:eastAsia="ar-SA"/>
              </w:rPr>
              <w:t xml:space="preserve"> of S1-231287.</w:t>
            </w:r>
          </w:p>
        </w:tc>
      </w:tr>
      <w:tr w:rsidR="00A61F0C" w:rsidRPr="00B209E2" w14:paraId="2D63BDFA" w14:textId="77777777" w:rsidTr="00F41C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B543C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B78B5" w14:textId="77777777" w:rsidR="00A61F0C" w:rsidRPr="00F41CD9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0" w:history="1">
              <w:r w:rsidR="00A61F0C" w:rsidRPr="00F41CD9">
                <w:rPr>
                  <w:rStyle w:val="Hyperlink"/>
                  <w:rFonts w:cs="Arial"/>
                  <w:color w:val="auto"/>
                </w:rPr>
                <w:t>S1-231288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29BC8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41CD9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F344D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F41CD9">
              <w:t>FS_Ambient</w:t>
            </w:r>
            <w:proofErr w:type="spellEnd"/>
            <w:r w:rsidRPr="00F41CD9">
              <w:t xml:space="preserve"> IoT clause5_25 </w:t>
            </w:r>
            <w:proofErr w:type="spellStart"/>
            <w:r w:rsidRPr="00F41CD9">
              <w:t>kpi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65658" w14:textId="56FB540F" w:rsidR="00A61F0C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41CD9">
              <w:rPr>
                <w:rFonts w:eastAsia="Times New Roman" w:cs="Arial"/>
                <w:szCs w:val="18"/>
                <w:lang w:val="fr-FR" w:eastAsia="ar-SA"/>
              </w:rPr>
              <w:t xml:space="preserve"> to S1-231416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B6F25" w14:textId="77777777" w:rsidR="00A61F0C" w:rsidRPr="00F41CD9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41CD9" w:rsidRPr="00B209E2" w14:paraId="100E4DF1" w14:textId="77777777" w:rsidTr="00F41C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926B" w14:textId="7DC006C2" w:rsidR="00F41CD9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D5EF" w14:textId="446A25CF" w:rsidR="00F41CD9" w:rsidRPr="00F41CD9" w:rsidRDefault="00AA0A45" w:rsidP="006830C0">
            <w:pPr>
              <w:snapToGrid w:val="0"/>
              <w:spacing w:after="0" w:line="240" w:lineRule="auto"/>
            </w:pPr>
            <w:hyperlink r:id="rId61" w:history="1">
              <w:r w:rsidR="00F41CD9" w:rsidRPr="00F41CD9">
                <w:rPr>
                  <w:rStyle w:val="Hyperlink"/>
                  <w:rFonts w:cs="Arial"/>
                  <w:color w:val="auto"/>
                </w:rPr>
                <w:t>S1-231416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FB1B" w14:textId="59D769B6" w:rsidR="00F41CD9" w:rsidRPr="00F41CD9" w:rsidRDefault="00F41CD9" w:rsidP="006830C0">
            <w:pPr>
              <w:snapToGrid w:val="0"/>
              <w:spacing w:after="0" w:line="240" w:lineRule="auto"/>
            </w:pPr>
            <w:r w:rsidRPr="00F41CD9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0703" w14:textId="37FF5059" w:rsidR="00F41CD9" w:rsidRPr="00F41CD9" w:rsidRDefault="00F41CD9" w:rsidP="006830C0">
            <w:pPr>
              <w:snapToGrid w:val="0"/>
              <w:spacing w:after="0" w:line="240" w:lineRule="auto"/>
            </w:pPr>
            <w:proofErr w:type="spellStart"/>
            <w:r w:rsidRPr="00F41CD9">
              <w:t>FS_Ambient</w:t>
            </w:r>
            <w:proofErr w:type="spellEnd"/>
            <w:r w:rsidRPr="00F41CD9">
              <w:t xml:space="preserve"> IoT clause5_25 </w:t>
            </w:r>
            <w:proofErr w:type="spellStart"/>
            <w:r w:rsidRPr="00F41CD9">
              <w:t>kpi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CD84" w14:textId="77777777" w:rsidR="00F41CD9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091C" w14:textId="0FD0D711" w:rsidR="00F41CD9" w:rsidRPr="00F41CD9" w:rsidRDefault="00F41CD9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41CD9">
              <w:rPr>
                <w:rFonts w:eastAsia="Arial Unicode MS" w:cs="Arial"/>
                <w:szCs w:val="18"/>
                <w:lang w:val="fr-FR" w:eastAsia="ar-SA"/>
              </w:rPr>
              <w:t xml:space="preserve"> of S1-231288.</w:t>
            </w:r>
          </w:p>
        </w:tc>
      </w:tr>
      <w:tr w:rsidR="00A61F0C" w:rsidRPr="00B209E2" w14:paraId="4DA3D978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BE9FF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41C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CD519" w14:textId="77777777" w:rsidR="00A61F0C" w:rsidRPr="00F41CD9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2" w:history="1">
              <w:r w:rsidR="00A61F0C" w:rsidRPr="00F41CD9">
                <w:rPr>
                  <w:rStyle w:val="Hyperlink"/>
                  <w:rFonts w:cs="Arial"/>
                  <w:color w:val="auto"/>
                </w:rPr>
                <w:t>S1-231296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7E46A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41CD9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2A986" w14:textId="77777777" w:rsidR="00A61F0C" w:rsidRPr="00F41CD9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41CD9">
              <w:t>FS_Ambient</w:t>
            </w:r>
            <w:proofErr w:type="spellEnd"/>
            <w:r w:rsidRPr="00F41CD9">
              <w:t xml:space="preserve"> IoT update KPI Device Density to clause 5.26 Elderly Health Care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E4C8D" w14:textId="5D7E7625" w:rsidR="00A61F0C" w:rsidRPr="00F41CD9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1CD9">
              <w:rPr>
                <w:rFonts w:eastAsia="Times New Roman" w:cs="Arial"/>
                <w:szCs w:val="18"/>
                <w:lang w:eastAsia="ar-SA"/>
              </w:rPr>
              <w:t>Revised to S1-231417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B9304" w14:textId="77777777" w:rsidR="00A61F0C" w:rsidRPr="00F41CD9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41CD9" w:rsidRPr="00B209E2" w14:paraId="3BB8909E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8048F" w14:textId="2F4B20C8" w:rsidR="00F41CD9" w:rsidRPr="00B11798" w:rsidRDefault="00F41CD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1179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3D1E4" w14:textId="034A5D70" w:rsidR="00F41CD9" w:rsidRPr="00B11798" w:rsidRDefault="00B11798" w:rsidP="006830C0">
            <w:pPr>
              <w:snapToGrid w:val="0"/>
              <w:spacing w:after="0" w:line="240" w:lineRule="auto"/>
            </w:pPr>
            <w:hyperlink r:id="rId63" w:history="1">
              <w:r w:rsidR="00F41CD9" w:rsidRPr="00B11798">
                <w:rPr>
                  <w:rStyle w:val="Hyperlink"/>
                  <w:rFonts w:cs="Arial"/>
                  <w:color w:val="auto"/>
                </w:rPr>
                <w:t>S1-231</w:t>
              </w:r>
              <w:r w:rsidR="00F41CD9" w:rsidRPr="00B11798">
                <w:rPr>
                  <w:rStyle w:val="Hyperlink"/>
                  <w:rFonts w:cs="Arial"/>
                  <w:color w:val="auto"/>
                </w:rPr>
                <w:t>4</w:t>
              </w:r>
              <w:r w:rsidR="00F41CD9" w:rsidRPr="00B11798">
                <w:rPr>
                  <w:rStyle w:val="Hyperlink"/>
                  <w:rFonts w:cs="Arial"/>
                  <w:color w:val="auto"/>
                </w:rPr>
                <w:t>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7FFE8" w14:textId="76B87232" w:rsidR="00F41CD9" w:rsidRPr="00B11798" w:rsidRDefault="00F41CD9" w:rsidP="006830C0">
            <w:pPr>
              <w:snapToGrid w:val="0"/>
              <w:spacing w:after="0" w:line="240" w:lineRule="auto"/>
            </w:pPr>
            <w:r w:rsidRPr="00B11798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1264D" w14:textId="1D01DCFB" w:rsidR="00F41CD9" w:rsidRPr="00B11798" w:rsidRDefault="00F41CD9" w:rsidP="006830C0">
            <w:pPr>
              <w:snapToGrid w:val="0"/>
              <w:spacing w:after="0" w:line="240" w:lineRule="auto"/>
            </w:pPr>
            <w:proofErr w:type="spellStart"/>
            <w:r w:rsidRPr="00B11798">
              <w:t>FS_Ambient</w:t>
            </w:r>
            <w:proofErr w:type="spellEnd"/>
            <w:r w:rsidRPr="00B11798">
              <w:t xml:space="preserve"> IoT update KPI Device Density to clause 5.26 Elderly Health Care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7023C" w14:textId="579A8BFD" w:rsidR="00F41CD9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798">
              <w:rPr>
                <w:rFonts w:eastAsia="Times New Roman" w:cs="Arial"/>
                <w:szCs w:val="18"/>
                <w:lang w:eastAsia="ar-SA"/>
              </w:rPr>
              <w:t>Revised to S1-231461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D7C5B" w14:textId="3290C3E8" w:rsidR="00F41CD9" w:rsidRPr="00B11798" w:rsidRDefault="00F41CD9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szCs w:val="18"/>
                <w:lang w:eastAsia="ar-SA"/>
              </w:rPr>
              <w:t>Revision of S1-231296.</w:t>
            </w:r>
          </w:p>
        </w:tc>
      </w:tr>
      <w:tr w:rsidR="00B11798" w:rsidRPr="00B209E2" w14:paraId="26FA7365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02F1" w14:textId="2995A52A" w:rsidR="00B11798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1179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A4BA" w14:textId="12862506" w:rsidR="00B11798" w:rsidRPr="00B11798" w:rsidRDefault="00B11798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64" w:history="1">
              <w:r w:rsidRPr="00B11798">
                <w:rPr>
                  <w:rStyle w:val="Hyperlink"/>
                  <w:rFonts w:cs="Arial"/>
                  <w:color w:val="auto"/>
                </w:rPr>
                <w:t>S1-231461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50DC" w14:textId="69DA6E9A" w:rsidR="00B11798" w:rsidRPr="00B11798" w:rsidRDefault="00B11798" w:rsidP="006830C0">
            <w:pPr>
              <w:snapToGrid w:val="0"/>
              <w:spacing w:after="0" w:line="240" w:lineRule="auto"/>
            </w:pPr>
            <w:r w:rsidRPr="00B11798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C0DE" w14:textId="7BD2008E" w:rsidR="00B11798" w:rsidRPr="00B11798" w:rsidRDefault="00B11798" w:rsidP="006830C0">
            <w:pPr>
              <w:snapToGrid w:val="0"/>
              <w:spacing w:after="0" w:line="240" w:lineRule="auto"/>
            </w:pPr>
            <w:proofErr w:type="spellStart"/>
            <w:r w:rsidRPr="00B11798">
              <w:t>FS_Ambient</w:t>
            </w:r>
            <w:proofErr w:type="spellEnd"/>
            <w:r w:rsidRPr="00B11798">
              <w:t xml:space="preserve"> IoT update KPI Device Density to clause 5.26 Elderly Health Care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E04A" w14:textId="77777777" w:rsidR="00B11798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3DE4" w14:textId="58D46A3C" w:rsidR="00B11798" w:rsidRDefault="00B1179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i/>
                <w:szCs w:val="18"/>
                <w:lang w:eastAsia="ar-SA"/>
              </w:rPr>
              <w:t>Revision of S1-231296.</w:t>
            </w:r>
          </w:p>
          <w:p w14:paraId="31E12FFB" w14:textId="6CEE0D54" w:rsidR="00B11798" w:rsidRPr="00B11798" w:rsidRDefault="00B1179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szCs w:val="18"/>
                <w:lang w:eastAsia="ar-SA"/>
              </w:rPr>
              <w:t>Revision of S1-231417.</w:t>
            </w:r>
          </w:p>
        </w:tc>
      </w:tr>
      <w:tr w:rsidR="00A61F0C" w:rsidRPr="00B209E2" w14:paraId="3791CC68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AA258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0059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2C3F6" w14:textId="77777777" w:rsidR="00A61F0C" w:rsidRPr="0080059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5" w:history="1">
              <w:r w:rsidR="00A61F0C" w:rsidRPr="0080059B">
                <w:rPr>
                  <w:rStyle w:val="Hyperlink"/>
                  <w:rFonts w:cs="Arial"/>
                  <w:color w:val="auto"/>
                </w:rPr>
                <w:t>S1-231246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4A4D6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0059B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471DF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059B">
              <w:t>Resolving the FFS about relay in the use case 27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14077" w14:textId="0614F74D" w:rsidR="00A61F0C" w:rsidRPr="0080059B" w:rsidRDefault="0080059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059B">
              <w:rPr>
                <w:rFonts w:eastAsia="Times New Roman" w:cs="Arial"/>
                <w:szCs w:val="18"/>
                <w:lang w:eastAsia="ar-SA"/>
              </w:rPr>
              <w:t>Revised to S1-231441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307DF" w14:textId="77777777" w:rsidR="00A61F0C" w:rsidRPr="0080059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059B" w:rsidRPr="00B209E2" w14:paraId="70DCFAC7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25A27" w14:textId="13D3E2BA" w:rsidR="0080059B" w:rsidRPr="00B11798" w:rsidRDefault="0080059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1179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951A7" w14:textId="29A50E56" w:rsidR="0080059B" w:rsidRPr="00B11798" w:rsidRDefault="00B11798" w:rsidP="006830C0">
            <w:pPr>
              <w:snapToGrid w:val="0"/>
              <w:spacing w:after="0" w:line="240" w:lineRule="auto"/>
            </w:pPr>
            <w:hyperlink r:id="rId66" w:history="1">
              <w:r w:rsidR="0080059B" w:rsidRPr="00B11798">
                <w:rPr>
                  <w:rStyle w:val="Hyperlink"/>
                  <w:rFonts w:cs="Arial"/>
                  <w:color w:val="auto"/>
                </w:rPr>
                <w:t>S1-2314</w:t>
              </w:r>
              <w:r w:rsidR="0080059B" w:rsidRPr="00B11798">
                <w:rPr>
                  <w:rStyle w:val="Hyperlink"/>
                  <w:rFonts w:cs="Arial"/>
                  <w:color w:val="auto"/>
                </w:rPr>
                <w:t>4</w:t>
              </w:r>
              <w:r w:rsidR="0080059B" w:rsidRPr="00B11798">
                <w:rPr>
                  <w:rStyle w:val="Hyperlink"/>
                  <w:rFonts w:cs="Arial"/>
                  <w:color w:val="auto"/>
                </w:rPr>
                <w:t>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E3216" w14:textId="1871816A" w:rsidR="0080059B" w:rsidRPr="00B11798" w:rsidRDefault="0080059B" w:rsidP="006830C0">
            <w:pPr>
              <w:snapToGrid w:val="0"/>
              <w:spacing w:after="0" w:line="240" w:lineRule="auto"/>
            </w:pPr>
            <w:r w:rsidRPr="00B11798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4353C" w14:textId="557E6D37" w:rsidR="0080059B" w:rsidRPr="00B11798" w:rsidRDefault="0080059B" w:rsidP="006830C0">
            <w:pPr>
              <w:snapToGrid w:val="0"/>
              <w:spacing w:after="0" w:line="240" w:lineRule="auto"/>
            </w:pPr>
            <w:r w:rsidRPr="00B11798">
              <w:t>Resolving the FFS about relay in the use case 27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AFDF6" w14:textId="7401DFD1" w:rsidR="0080059B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1798">
              <w:rPr>
                <w:rFonts w:eastAsia="Times New Roman" w:cs="Arial"/>
                <w:szCs w:val="18"/>
                <w:lang w:eastAsia="ar-SA"/>
              </w:rPr>
              <w:t>Revised to S1-231462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DA4EE" w14:textId="688D8699" w:rsidR="0080059B" w:rsidRPr="00B11798" w:rsidRDefault="0080059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szCs w:val="18"/>
                <w:lang w:eastAsia="ar-SA"/>
              </w:rPr>
              <w:t>Revision of S1-231246.</w:t>
            </w:r>
          </w:p>
        </w:tc>
      </w:tr>
      <w:tr w:rsidR="00B11798" w:rsidRPr="00B209E2" w14:paraId="4C359DC9" w14:textId="77777777" w:rsidTr="00B117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CE9E" w14:textId="62415BDB" w:rsidR="00B11798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1179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5F30" w14:textId="613B0197" w:rsidR="00B11798" w:rsidRPr="00B11798" w:rsidRDefault="00B11798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67" w:history="1">
              <w:r w:rsidRPr="00B11798">
                <w:rPr>
                  <w:rStyle w:val="Hyperlink"/>
                  <w:rFonts w:cs="Arial"/>
                  <w:color w:val="auto"/>
                </w:rPr>
                <w:t>S1-231462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7B79" w14:textId="69F9D6D0" w:rsidR="00B11798" w:rsidRPr="00B11798" w:rsidRDefault="00B11798" w:rsidP="006830C0">
            <w:pPr>
              <w:snapToGrid w:val="0"/>
              <w:spacing w:after="0" w:line="240" w:lineRule="auto"/>
            </w:pPr>
            <w:r w:rsidRPr="00B11798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8BEC" w14:textId="30B2E545" w:rsidR="00B11798" w:rsidRPr="00B11798" w:rsidRDefault="00B11798" w:rsidP="006830C0">
            <w:pPr>
              <w:snapToGrid w:val="0"/>
              <w:spacing w:after="0" w:line="240" w:lineRule="auto"/>
            </w:pPr>
            <w:r w:rsidRPr="00B11798">
              <w:t>Resolving the FFS about relay in the use case 27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DB11" w14:textId="77777777" w:rsidR="00B11798" w:rsidRPr="00B11798" w:rsidRDefault="00B1179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6CD" w14:textId="5B523FA5" w:rsidR="00B11798" w:rsidRDefault="00B1179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i/>
                <w:szCs w:val="18"/>
                <w:lang w:eastAsia="ar-SA"/>
              </w:rPr>
              <w:t>Revision of S1-231246.</w:t>
            </w:r>
          </w:p>
          <w:p w14:paraId="25B5D83F" w14:textId="006DD9A6" w:rsidR="00B11798" w:rsidRPr="00B11798" w:rsidRDefault="00B1179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1798">
              <w:rPr>
                <w:rFonts w:eastAsia="Arial Unicode MS" w:cs="Arial"/>
                <w:szCs w:val="18"/>
                <w:lang w:eastAsia="ar-SA"/>
              </w:rPr>
              <w:t>Revision of S1-231441.</w:t>
            </w:r>
          </w:p>
        </w:tc>
      </w:tr>
      <w:tr w:rsidR="00A61F0C" w:rsidRPr="00B209E2" w14:paraId="48DA4532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B75D0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0059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3AA12" w14:textId="77777777" w:rsidR="00A61F0C" w:rsidRPr="0080059B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68" w:history="1">
              <w:r w:rsidR="00A61F0C" w:rsidRPr="0080059B">
                <w:rPr>
                  <w:rStyle w:val="Hyperlink"/>
                  <w:rFonts w:cs="Arial"/>
                  <w:color w:val="auto"/>
                </w:rPr>
                <w:t>S1-231248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0319B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0059B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BE292" w14:textId="77777777" w:rsidR="00A61F0C" w:rsidRPr="0080059B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0059B">
              <w:t>Resolving the timer FFS in the use case 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FDE04" w14:textId="6E2D0D63" w:rsidR="00A61F0C" w:rsidRPr="0080059B" w:rsidRDefault="0080059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059B">
              <w:rPr>
                <w:rFonts w:eastAsia="Times New Roman" w:cs="Arial"/>
                <w:szCs w:val="18"/>
                <w:lang w:eastAsia="ar-SA"/>
              </w:rPr>
              <w:t>Revised to S1-231442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53DA2" w14:textId="77777777" w:rsidR="00A61F0C" w:rsidRPr="0080059B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059B" w:rsidRPr="00B209E2" w14:paraId="72A9FDD4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BD80BC" w14:textId="425228ED" w:rsidR="0080059B" w:rsidRPr="00080F28" w:rsidRDefault="0080059B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0F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074FB" w14:textId="2AC4663F" w:rsidR="0080059B" w:rsidRPr="00080F28" w:rsidRDefault="00B11798" w:rsidP="006830C0">
            <w:pPr>
              <w:snapToGrid w:val="0"/>
              <w:spacing w:after="0" w:line="240" w:lineRule="auto"/>
            </w:pPr>
            <w:hyperlink r:id="rId69" w:history="1">
              <w:r w:rsidR="0080059B" w:rsidRPr="00080F28">
                <w:rPr>
                  <w:rStyle w:val="Hyperlink"/>
                  <w:rFonts w:cs="Arial"/>
                  <w:color w:val="auto"/>
                </w:rPr>
                <w:t>S1-2314</w:t>
              </w:r>
              <w:r w:rsidR="0080059B" w:rsidRPr="00080F28">
                <w:rPr>
                  <w:rStyle w:val="Hyperlink"/>
                  <w:rFonts w:cs="Arial"/>
                  <w:color w:val="auto"/>
                </w:rPr>
                <w:t>4</w:t>
              </w:r>
              <w:r w:rsidR="0080059B" w:rsidRPr="00080F28">
                <w:rPr>
                  <w:rStyle w:val="Hyperlink"/>
                  <w:rFonts w:cs="Arial"/>
                  <w:color w:val="auto"/>
                </w:rPr>
                <w:t>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47C00" w14:textId="69DA4BE2" w:rsidR="0080059B" w:rsidRPr="00080F28" w:rsidRDefault="0080059B" w:rsidP="006830C0">
            <w:pPr>
              <w:snapToGrid w:val="0"/>
              <w:spacing w:after="0" w:line="240" w:lineRule="auto"/>
            </w:pPr>
            <w:r w:rsidRPr="00080F28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5FC64" w14:textId="769E18CE" w:rsidR="0080059B" w:rsidRPr="00080F28" w:rsidRDefault="0080059B" w:rsidP="006830C0">
            <w:pPr>
              <w:snapToGrid w:val="0"/>
              <w:spacing w:after="0" w:line="240" w:lineRule="auto"/>
            </w:pPr>
            <w:r w:rsidRPr="00080F28">
              <w:t>Resolving the timer FFS in the use case 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073DA" w14:textId="6E35C0DC" w:rsidR="0080059B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0F28">
              <w:rPr>
                <w:rFonts w:eastAsia="Times New Roman" w:cs="Arial"/>
                <w:szCs w:val="18"/>
                <w:lang w:eastAsia="ar-SA"/>
              </w:rPr>
              <w:t>Revised to S1-231463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93EC6" w14:textId="7E7BAE4A" w:rsidR="0080059B" w:rsidRPr="00080F28" w:rsidRDefault="0080059B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szCs w:val="18"/>
                <w:lang w:eastAsia="ar-SA"/>
              </w:rPr>
              <w:t>Revision of S1-231248.</w:t>
            </w:r>
          </w:p>
        </w:tc>
      </w:tr>
      <w:tr w:rsidR="00080F28" w:rsidRPr="00B209E2" w14:paraId="4B2C4014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C19E" w14:textId="0A27D599" w:rsidR="00080F28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0F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8F41" w14:textId="7E53DCCE" w:rsidR="00080F28" w:rsidRPr="00080F28" w:rsidRDefault="00080F28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70" w:history="1">
              <w:r w:rsidRPr="00080F28">
                <w:rPr>
                  <w:rStyle w:val="Hyperlink"/>
                  <w:rFonts w:cs="Arial"/>
                  <w:color w:val="auto"/>
                </w:rPr>
                <w:t>S1-231463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AE0B" w14:textId="3CE9DCC1" w:rsidR="00080F28" w:rsidRPr="00080F28" w:rsidRDefault="00080F28" w:rsidP="006830C0">
            <w:pPr>
              <w:snapToGrid w:val="0"/>
              <w:spacing w:after="0" w:line="240" w:lineRule="auto"/>
            </w:pPr>
            <w:r w:rsidRPr="00080F28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B889" w14:textId="72C6AFDA" w:rsidR="00080F28" w:rsidRPr="00080F28" w:rsidRDefault="00080F28" w:rsidP="006830C0">
            <w:pPr>
              <w:snapToGrid w:val="0"/>
              <w:spacing w:after="0" w:line="240" w:lineRule="auto"/>
            </w:pPr>
            <w:r w:rsidRPr="00080F28">
              <w:t>Resolving the timer FFS in the use case 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1FC2" w14:textId="77777777" w:rsidR="00080F28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DEC8" w14:textId="22F85F13" w:rsidR="00080F28" w:rsidRDefault="00080F2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i/>
                <w:szCs w:val="18"/>
                <w:lang w:eastAsia="ar-SA"/>
              </w:rPr>
              <w:t>Revision of S1-231248.</w:t>
            </w:r>
          </w:p>
          <w:p w14:paraId="584E33F6" w14:textId="3539F6AB" w:rsidR="00080F28" w:rsidRPr="00080F28" w:rsidRDefault="00080F2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szCs w:val="18"/>
                <w:lang w:eastAsia="ar-SA"/>
              </w:rPr>
              <w:t>Revision of S1-231442.</w:t>
            </w:r>
          </w:p>
        </w:tc>
      </w:tr>
      <w:tr w:rsidR="00A61F0C" w:rsidRPr="00B209E2" w14:paraId="510A27E8" w14:textId="77777777" w:rsidTr="00BD14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64BB" w14:textId="77777777" w:rsidR="00A61F0C" w:rsidRPr="00B209E2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F2FD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4468" w14:textId="77777777" w:rsidR="00A61F0C" w:rsidRPr="00B209E2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1" w:history="1">
              <w:r w:rsidR="00A61F0C" w:rsidRPr="00755FE5">
                <w:rPr>
                  <w:rStyle w:val="Hyperlink"/>
                  <w:rFonts w:cs="Arial"/>
                </w:rPr>
                <w:t>S1-231250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27F8" w14:textId="77777777" w:rsidR="00A61F0C" w:rsidRPr="00B209E2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C1087A">
              <w:t>InterDigital</w:t>
            </w:r>
            <w:proofErr w:type="spellEnd"/>
            <w:r w:rsidRPr="00C1087A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14F0" w14:textId="77777777" w:rsidR="00A61F0C" w:rsidRPr="00C6275F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1087A">
              <w:t>Update to the Traffic Scenario on Flower Auction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E560" w14:textId="77777777" w:rsidR="00A61F0C" w:rsidRPr="00C6275F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5178" w14:textId="77777777" w:rsidR="00A61F0C" w:rsidRPr="00C6275F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1F0C" w:rsidRPr="00B209E2" w14:paraId="5D1AC2BB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9DBC8" w14:textId="77777777" w:rsidR="00A61F0C" w:rsidRPr="00BD14AE" w:rsidRDefault="00A61F0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D14A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13BBB" w14:textId="77777777" w:rsidR="00A61F0C" w:rsidRPr="00BD14AE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2" w:history="1">
              <w:r w:rsidR="00A61F0C" w:rsidRPr="00BD14AE">
                <w:rPr>
                  <w:rStyle w:val="Hyperlink"/>
                  <w:rFonts w:cs="Arial"/>
                  <w:color w:val="auto"/>
                </w:rPr>
                <w:t>S1-231269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D57FD" w14:textId="77777777" w:rsidR="00A61F0C" w:rsidRPr="00BD14AE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BD14AE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563B2" w14:textId="77777777" w:rsidR="00A61F0C" w:rsidRPr="00BD14AE" w:rsidRDefault="00A61F0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14AE">
              <w:t>pCR</w:t>
            </w:r>
            <w:proofErr w:type="spellEnd"/>
            <w:r w:rsidRPr="00BD14AE">
              <w:t xml:space="preserve"> on KPIs for Ambient IoT traffic scenario on Electronic Shelf Label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E74E3" w14:textId="5F2873F3" w:rsidR="00A61F0C" w:rsidRPr="00BD14AE" w:rsidRDefault="00BD14AE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14AE">
              <w:rPr>
                <w:rFonts w:eastAsia="Times New Roman" w:cs="Arial"/>
                <w:szCs w:val="18"/>
                <w:lang w:eastAsia="ar-SA"/>
              </w:rPr>
              <w:t>Revised to S1-231443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6FE69" w14:textId="77777777" w:rsidR="00A61F0C" w:rsidRPr="00BD14AE" w:rsidRDefault="00A61F0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14AE" w:rsidRPr="00B209E2" w14:paraId="02838E80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6C186" w14:textId="133031DE" w:rsidR="00BD14AE" w:rsidRPr="00080F28" w:rsidRDefault="00BD14AE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0F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ADB56" w14:textId="79684F9A" w:rsidR="00BD14AE" w:rsidRPr="00080F28" w:rsidRDefault="00080F28" w:rsidP="006830C0">
            <w:pPr>
              <w:snapToGrid w:val="0"/>
              <w:spacing w:after="0" w:line="240" w:lineRule="auto"/>
            </w:pPr>
            <w:hyperlink r:id="rId73" w:history="1">
              <w:r w:rsidR="00BD14AE" w:rsidRPr="00080F28">
                <w:rPr>
                  <w:rStyle w:val="Hyperlink"/>
                  <w:rFonts w:cs="Arial"/>
                  <w:color w:val="auto"/>
                </w:rPr>
                <w:t>S1-231</w:t>
              </w:r>
              <w:r w:rsidR="00BD14AE" w:rsidRPr="00080F28">
                <w:rPr>
                  <w:rStyle w:val="Hyperlink"/>
                  <w:rFonts w:cs="Arial"/>
                  <w:color w:val="auto"/>
                </w:rPr>
                <w:t>4</w:t>
              </w:r>
              <w:r w:rsidR="00BD14AE" w:rsidRPr="00080F28">
                <w:rPr>
                  <w:rStyle w:val="Hyperlink"/>
                  <w:rFonts w:cs="Arial"/>
                  <w:color w:val="auto"/>
                </w:rPr>
                <w:t>4</w:t>
              </w:r>
              <w:r w:rsidR="00BD14AE" w:rsidRPr="00080F28">
                <w:rPr>
                  <w:rStyle w:val="Hyperlink"/>
                  <w:rFonts w:cs="Arial"/>
                  <w:color w:val="auto"/>
                </w:rPr>
                <w:t>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D7226" w14:textId="3A8D17AC" w:rsidR="00BD14AE" w:rsidRPr="00080F28" w:rsidRDefault="00BD14AE" w:rsidP="006830C0">
            <w:pPr>
              <w:snapToGrid w:val="0"/>
              <w:spacing w:after="0" w:line="240" w:lineRule="auto"/>
            </w:pPr>
            <w:r w:rsidRPr="00080F28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0D1AE" w14:textId="51D1E236" w:rsidR="00BD14AE" w:rsidRPr="00080F28" w:rsidRDefault="00BD14AE" w:rsidP="006830C0">
            <w:pPr>
              <w:snapToGrid w:val="0"/>
              <w:spacing w:after="0" w:line="240" w:lineRule="auto"/>
            </w:pPr>
            <w:proofErr w:type="spellStart"/>
            <w:r w:rsidRPr="00080F28">
              <w:t>pCR</w:t>
            </w:r>
            <w:proofErr w:type="spellEnd"/>
            <w:r w:rsidRPr="00080F28">
              <w:t xml:space="preserve"> on KPIs for Ambient IoT traffic scenario on Electronic Shelf Label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8CAB1" w14:textId="2B57A066" w:rsidR="00BD14AE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0F28">
              <w:rPr>
                <w:rFonts w:eastAsia="Times New Roman" w:cs="Arial"/>
                <w:szCs w:val="18"/>
                <w:lang w:eastAsia="ar-SA"/>
              </w:rPr>
              <w:t>Revised to S1-231464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4B0E8" w14:textId="0BFE6C4A" w:rsidR="00BD14AE" w:rsidRPr="00080F28" w:rsidRDefault="00BD14AE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szCs w:val="18"/>
                <w:lang w:eastAsia="ar-SA"/>
              </w:rPr>
              <w:t>Revision of S1-231269.</w:t>
            </w:r>
          </w:p>
        </w:tc>
      </w:tr>
      <w:tr w:rsidR="00080F28" w:rsidRPr="00B209E2" w14:paraId="43A6B84D" w14:textId="77777777" w:rsidTr="00080F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2401" w14:textId="5B67E8CF" w:rsidR="00080F28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0F2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83180" w14:textId="671C58FC" w:rsidR="00080F28" w:rsidRPr="00080F28" w:rsidRDefault="00080F28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74" w:history="1">
              <w:r w:rsidRPr="00080F28">
                <w:rPr>
                  <w:rStyle w:val="Hyperlink"/>
                  <w:rFonts w:cs="Arial"/>
                  <w:color w:val="auto"/>
                </w:rPr>
                <w:t>S1-231464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CE25" w14:textId="0EA07EEB" w:rsidR="00080F28" w:rsidRPr="00080F28" w:rsidRDefault="00080F28" w:rsidP="006830C0">
            <w:pPr>
              <w:snapToGrid w:val="0"/>
              <w:spacing w:after="0" w:line="240" w:lineRule="auto"/>
            </w:pPr>
            <w:r w:rsidRPr="00080F28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48B1" w14:textId="3E31AE00" w:rsidR="00080F28" w:rsidRPr="00080F28" w:rsidRDefault="00080F28" w:rsidP="006830C0">
            <w:pPr>
              <w:snapToGrid w:val="0"/>
              <w:spacing w:after="0" w:line="240" w:lineRule="auto"/>
            </w:pPr>
            <w:proofErr w:type="spellStart"/>
            <w:r w:rsidRPr="00080F28">
              <w:t>pCR</w:t>
            </w:r>
            <w:proofErr w:type="spellEnd"/>
            <w:r w:rsidRPr="00080F28">
              <w:t xml:space="preserve"> on KPIs for Ambient IoT traffic scenario on Electronic Shelf Label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93AD" w14:textId="77777777" w:rsidR="00080F28" w:rsidRPr="00080F28" w:rsidRDefault="00080F28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679E" w14:textId="6F64EF3C" w:rsidR="00080F28" w:rsidRDefault="00080F2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i/>
                <w:szCs w:val="18"/>
                <w:lang w:eastAsia="ar-SA"/>
              </w:rPr>
              <w:t>Revision of S1-231269.</w:t>
            </w:r>
          </w:p>
          <w:p w14:paraId="16BF4AD6" w14:textId="3C5B3307" w:rsidR="00080F28" w:rsidRPr="00080F28" w:rsidRDefault="00080F28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0F28">
              <w:rPr>
                <w:rFonts w:eastAsia="Arial Unicode MS" w:cs="Arial"/>
                <w:szCs w:val="18"/>
                <w:lang w:eastAsia="ar-SA"/>
              </w:rPr>
              <w:t>Revision of S1-231443.</w:t>
            </w:r>
          </w:p>
        </w:tc>
      </w:tr>
      <w:tr w:rsidR="007B3B9C" w:rsidRPr="00B04844" w14:paraId="33340AFA" w14:textId="77777777" w:rsidTr="006830C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EAC4DDD" w14:textId="77777777" w:rsidR="007B3B9C" w:rsidRPr="006E6FF4" w:rsidRDefault="007B3B9C" w:rsidP="006830C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7B3B9C" w:rsidRPr="00B209E2" w14:paraId="7A006E1B" w14:textId="77777777" w:rsidTr="003504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5DDAD" w14:textId="77777777" w:rsidR="007B3B9C" w:rsidRPr="00FA4D83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8" w:name="_Hlk134984290"/>
            <w:proofErr w:type="spellStart"/>
            <w:r w:rsidRPr="00FA4D8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63348" w14:textId="77777777" w:rsidR="007B3B9C" w:rsidRPr="00FA4D83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5" w:history="1">
              <w:r w:rsidR="007B3B9C" w:rsidRPr="00FA4D83">
                <w:rPr>
                  <w:rStyle w:val="Hyperlink"/>
                  <w:rFonts w:cs="Arial"/>
                  <w:color w:val="auto"/>
                </w:rPr>
                <w:t>S1-231097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A0755" w14:textId="77777777" w:rsidR="007B3B9C" w:rsidRPr="00FA4D83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4D83"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807DD" w14:textId="77777777" w:rsidR="007B3B9C" w:rsidRPr="00FA4D83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A4D83">
              <w:t xml:space="preserve">Consolidation of Ambient IoT functional CPR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2AE22" w14:textId="77777777" w:rsidR="007B3B9C" w:rsidRPr="00FA4D83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A4D8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A4D83">
              <w:rPr>
                <w:rFonts w:eastAsia="Times New Roman" w:cs="Arial"/>
                <w:szCs w:val="18"/>
                <w:lang w:val="fr-FR" w:eastAsia="ar-SA"/>
              </w:rPr>
              <w:t xml:space="preserve"> to S1-231351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F2A24" w14:textId="77777777" w:rsidR="007B3B9C" w:rsidRPr="00FA4D83" w:rsidRDefault="007B3B9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B3B9C" w:rsidRPr="00B209E2" w14:paraId="52EEB434" w14:textId="77777777" w:rsidTr="00AA0A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D0980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04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271E8" w14:textId="01EA6A73" w:rsidR="007B3B9C" w:rsidRPr="00350420" w:rsidRDefault="00AA0A45" w:rsidP="006830C0">
            <w:pPr>
              <w:snapToGrid w:val="0"/>
              <w:spacing w:after="0" w:line="240" w:lineRule="auto"/>
            </w:pPr>
            <w:hyperlink r:id="rId76" w:history="1">
              <w:r w:rsidR="007B3B9C" w:rsidRPr="00350420">
                <w:rPr>
                  <w:rStyle w:val="Hyperlink"/>
                  <w:rFonts w:cs="Arial"/>
                  <w:color w:val="auto"/>
                </w:rPr>
                <w:t>S1-231351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8953E" w14:textId="77777777" w:rsidR="007B3B9C" w:rsidRPr="00350420" w:rsidRDefault="007B3B9C" w:rsidP="006830C0">
            <w:pPr>
              <w:snapToGrid w:val="0"/>
              <w:spacing w:after="0" w:line="240" w:lineRule="auto"/>
            </w:pPr>
            <w:r w:rsidRPr="00350420"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23BB2" w14:textId="77777777" w:rsidR="007B3B9C" w:rsidRPr="00350420" w:rsidRDefault="007B3B9C" w:rsidP="006830C0">
            <w:pPr>
              <w:snapToGrid w:val="0"/>
              <w:spacing w:after="0" w:line="240" w:lineRule="auto"/>
            </w:pPr>
            <w:r w:rsidRPr="00350420">
              <w:t xml:space="preserve">Consolidation of Ambient IoT functional CPR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90323" w14:textId="6401D567" w:rsidR="007B3B9C" w:rsidRPr="00350420" w:rsidRDefault="0035042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042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50420">
              <w:rPr>
                <w:rFonts w:eastAsia="Times New Roman" w:cs="Arial"/>
                <w:szCs w:val="18"/>
                <w:lang w:val="fr-FR" w:eastAsia="ar-SA"/>
              </w:rPr>
              <w:t xml:space="preserve"> to S1-231444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A5013" w14:textId="77777777" w:rsidR="007B3B9C" w:rsidRPr="00350420" w:rsidRDefault="007B3B9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5042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50420">
              <w:rPr>
                <w:rFonts w:eastAsia="Arial Unicode MS" w:cs="Arial"/>
                <w:szCs w:val="18"/>
                <w:lang w:val="fr-FR" w:eastAsia="ar-SA"/>
              </w:rPr>
              <w:t xml:space="preserve"> of S1-231097.</w:t>
            </w:r>
          </w:p>
        </w:tc>
      </w:tr>
      <w:tr w:rsidR="00350420" w:rsidRPr="00B209E2" w14:paraId="7CB444BB" w14:textId="77777777" w:rsidTr="00AA0A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DA18C" w14:textId="7B4F009E" w:rsidR="00350420" w:rsidRPr="00AA0A45" w:rsidRDefault="0035042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B2E08" w14:textId="6A3C9166" w:rsidR="00350420" w:rsidRPr="00AA0A45" w:rsidRDefault="00AA0A45" w:rsidP="006830C0">
            <w:pPr>
              <w:snapToGrid w:val="0"/>
              <w:spacing w:after="0" w:line="240" w:lineRule="auto"/>
            </w:pPr>
            <w:hyperlink r:id="rId77" w:history="1">
              <w:r w:rsidR="00350420" w:rsidRPr="00AA0A45">
                <w:rPr>
                  <w:rStyle w:val="Hyperlink"/>
                  <w:rFonts w:cs="Arial"/>
                  <w:color w:val="auto"/>
                </w:rPr>
                <w:t>S1-231444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1CF42" w14:textId="4B418665" w:rsidR="00350420" w:rsidRPr="00AA0A45" w:rsidRDefault="00350420" w:rsidP="006830C0">
            <w:pPr>
              <w:snapToGrid w:val="0"/>
              <w:spacing w:after="0" w:line="240" w:lineRule="auto"/>
            </w:pPr>
            <w:r w:rsidRPr="00AA0A45"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8F59C" w14:textId="2BCDB6BF" w:rsidR="00350420" w:rsidRPr="00AA0A45" w:rsidRDefault="00350420" w:rsidP="006830C0">
            <w:pPr>
              <w:snapToGrid w:val="0"/>
              <w:spacing w:after="0" w:line="240" w:lineRule="auto"/>
            </w:pPr>
            <w:r w:rsidRPr="00AA0A45">
              <w:t xml:space="preserve">Consolidation of Ambient IoT functional CPR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A34B51" w14:textId="66799F5B" w:rsidR="00350420" w:rsidRPr="00AA0A45" w:rsidRDefault="00AA0A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A0A45">
              <w:rPr>
                <w:rFonts w:eastAsia="Times New Roman" w:cs="Arial"/>
                <w:szCs w:val="18"/>
                <w:lang w:val="fr-FR" w:eastAsia="ar-SA"/>
              </w:rPr>
              <w:t xml:space="preserve"> to S1-231456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46475" w14:textId="732CDE4A" w:rsidR="00350420" w:rsidRPr="00AA0A45" w:rsidRDefault="00350420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S1-231097.</w:t>
            </w:r>
          </w:p>
          <w:p w14:paraId="658D66F9" w14:textId="20D797B9" w:rsidR="00350420" w:rsidRPr="00AA0A45" w:rsidRDefault="00350420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Arial Unicode MS" w:cs="Arial"/>
                <w:szCs w:val="18"/>
                <w:lang w:val="fr-FR" w:eastAsia="ar-SA"/>
              </w:rPr>
              <w:lastRenderedPageBreak/>
              <w:t>Revision</w:t>
            </w:r>
            <w:proofErr w:type="spellEnd"/>
            <w:r w:rsidRPr="00AA0A45">
              <w:rPr>
                <w:rFonts w:eastAsia="Arial Unicode MS" w:cs="Arial"/>
                <w:szCs w:val="18"/>
                <w:lang w:val="fr-FR" w:eastAsia="ar-SA"/>
              </w:rPr>
              <w:t xml:space="preserve"> of S1-231351.</w:t>
            </w:r>
          </w:p>
        </w:tc>
      </w:tr>
      <w:tr w:rsidR="00AA0A45" w:rsidRPr="00B209E2" w14:paraId="4782B9CA" w14:textId="77777777" w:rsidTr="00AA0A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0915" w14:textId="443E733D" w:rsidR="00AA0A45" w:rsidRPr="00AA0A45" w:rsidRDefault="00AA0A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14AB" w14:textId="39BE552F" w:rsidR="00AA0A45" w:rsidRPr="00AA0A45" w:rsidRDefault="00AA0A45" w:rsidP="006830C0">
            <w:pPr>
              <w:snapToGrid w:val="0"/>
              <w:spacing w:after="0" w:line="240" w:lineRule="auto"/>
            </w:pPr>
            <w:hyperlink r:id="rId78" w:history="1">
              <w:r w:rsidRPr="00AA0A45">
                <w:rPr>
                  <w:rStyle w:val="Hyperlink"/>
                  <w:rFonts w:cs="Arial"/>
                  <w:color w:val="auto"/>
                </w:rPr>
                <w:t>S1-231456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93C7" w14:textId="0FBFDE50" w:rsidR="00AA0A45" w:rsidRPr="00AA0A45" w:rsidRDefault="00AA0A45" w:rsidP="006830C0">
            <w:pPr>
              <w:snapToGrid w:val="0"/>
              <w:spacing w:after="0" w:line="240" w:lineRule="auto"/>
            </w:pPr>
            <w:r w:rsidRPr="00AA0A45"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00D9" w14:textId="4EC06107" w:rsidR="00AA0A45" w:rsidRPr="00AA0A45" w:rsidRDefault="00AA0A45" w:rsidP="006830C0">
            <w:pPr>
              <w:snapToGrid w:val="0"/>
              <w:spacing w:after="0" w:line="240" w:lineRule="auto"/>
            </w:pPr>
            <w:r w:rsidRPr="00AA0A45">
              <w:t xml:space="preserve">Consolidation of Ambient IoT functional CPR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7095" w14:textId="77777777" w:rsidR="00AA0A45" w:rsidRPr="00AA0A45" w:rsidRDefault="00AA0A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4D48" w14:textId="77777777" w:rsidR="00AA0A45" w:rsidRPr="00AA0A45" w:rsidRDefault="00AA0A45" w:rsidP="00AA0A4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S1-231097.</w:t>
            </w:r>
          </w:p>
          <w:p w14:paraId="3342DBF3" w14:textId="329D7669" w:rsidR="00AA0A45" w:rsidRDefault="00AA0A45" w:rsidP="00AA0A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AA0A4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S1-231351.</w:t>
            </w:r>
          </w:p>
          <w:p w14:paraId="1831BF40" w14:textId="2AD7C8E6" w:rsidR="00AA0A45" w:rsidRPr="00AA0A45" w:rsidRDefault="00AA0A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A0A45">
              <w:rPr>
                <w:rFonts w:eastAsia="Arial Unicode MS" w:cs="Arial"/>
                <w:szCs w:val="18"/>
                <w:lang w:val="fr-FR" w:eastAsia="ar-SA"/>
              </w:rPr>
              <w:t xml:space="preserve"> of S1-231444.</w:t>
            </w:r>
          </w:p>
        </w:tc>
      </w:tr>
      <w:tr w:rsidR="007B3B9C" w:rsidRPr="00B209E2" w14:paraId="40BDBDE9" w14:textId="77777777" w:rsidTr="003504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41DC9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04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77B44" w14:textId="77777777" w:rsidR="007B3B9C" w:rsidRPr="00350420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79" w:history="1">
              <w:r w:rsidR="007B3B9C" w:rsidRPr="00350420">
                <w:rPr>
                  <w:rStyle w:val="Hyperlink"/>
                  <w:rFonts w:cs="Arial"/>
                  <w:color w:val="auto"/>
                </w:rPr>
                <w:t>S1-231312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0B1F9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50420">
              <w:t>Sharp, 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8883A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50420">
              <w:t>Pseudo-CR on New CPR for Management of Ambient IoT device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F130E" w14:textId="4407B932" w:rsidR="007B3B9C" w:rsidRPr="00350420" w:rsidRDefault="0035042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350420">
              <w:rPr>
                <w:rFonts w:eastAsia="Times New Roman" w:cs="Arial"/>
                <w:szCs w:val="18"/>
                <w:lang w:val="fr-FR" w:eastAsia="ar-SA"/>
              </w:rPr>
              <w:t>S1-231444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ACED7" w14:textId="77777777" w:rsidR="007B3B9C" w:rsidRPr="00350420" w:rsidRDefault="007B3B9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B3B9C" w:rsidRPr="00B209E2" w14:paraId="050A409A" w14:textId="77777777" w:rsidTr="00AA0A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B6923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504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D4737" w14:textId="77777777" w:rsidR="007B3B9C" w:rsidRPr="00350420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0" w:history="1">
              <w:r w:rsidR="007B3B9C" w:rsidRPr="00350420">
                <w:rPr>
                  <w:rStyle w:val="Hyperlink"/>
                  <w:rFonts w:cs="Arial"/>
                  <w:color w:val="auto"/>
                </w:rPr>
                <w:t>S1-231314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21193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50420">
              <w:t>Sharp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91357" w14:textId="77777777" w:rsidR="007B3B9C" w:rsidRPr="00350420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50420">
              <w:t>Pseudo-CR on Revised CPR for Management of Ambient IoT device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7A967" w14:textId="1C466C96" w:rsidR="007B3B9C" w:rsidRPr="00350420" w:rsidRDefault="00350420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Pr="00350420">
              <w:rPr>
                <w:rFonts w:eastAsia="Times New Roman" w:cs="Arial"/>
                <w:szCs w:val="18"/>
                <w:lang w:val="fr-FR" w:eastAsia="ar-SA"/>
              </w:rPr>
              <w:t>S1-231444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AA21E" w14:textId="77777777" w:rsidR="007B3B9C" w:rsidRPr="00350420" w:rsidRDefault="007B3B9C" w:rsidP="006830C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8"/>
      <w:tr w:rsidR="007B3B9C" w:rsidRPr="00B209E2" w14:paraId="35112334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D1667" w14:textId="77777777" w:rsidR="007B3B9C" w:rsidRPr="00AA0A45" w:rsidRDefault="007B3B9C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1720B" w14:textId="77777777" w:rsidR="007B3B9C" w:rsidRPr="00AA0A45" w:rsidRDefault="00AA0A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1" w:history="1">
              <w:r w:rsidR="007B3B9C" w:rsidRPr="00AA0A45">
                <w:rPr>
                  <w:rStyle w:val="Hyperlink"/>
                  <w:rFonts w:cs="Arial"/>
                  <w:color w:val="auto"/>
                </w:rPr>
                <w:t>S1-231251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0D6F3" w14:textId="77777777" w:rsidR="007B3B9C" w:rsidRPr="00AA0A45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A0A45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32902" w14:textId="77777777" w:rsidR="007B3B9C" w:rsidRPr="00AA0A45" w:rsidRDefault="007B3B9C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A0A45">
              <w:t>Consolidation on KPI for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8E79A" w14:textId="36170E66" w:rsidR="007B3B9C" w:rsidRPr="00AA0A45" w:rsidRDefault="00AA0A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0A4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A0A45">
              <w:rPr>
                <w:rFonts w:eastAsia="Times New Roman" w:cs="Arial"/>
                <w:szCs w:val="18"/>
                <w:lang w:val="fr-FR" w:eastAsia="ar-SA"/>
              </w:rPr>
              <w:t xml:space="preserve"> to S1-231678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9C96C" w14:textId="77777777" w:rsidR="007B3B9C" w:rsidRPr="00AA0A45" w:rsidRDefault="007B3B9C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0A45" w:rsidRPr="00B209E2" w14:paraId="1198F42C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40C5B" w14:textId="6C5E51B0" w:rsidR="00AA0A45" w:rsidRPr="006D6BE9" w:rsidRDefault="00AA0A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AAE43" w14:textId="400A9304" w:rsidR="00AA0A45" w:rsidRPr="006D6BE9" w:rsidRDefault="00AA0A45" w:rsidP="006830C0">
            <w:pPr>
              <w:snapToGrid w:val="0"/>
              <w:spacing w:after="0" w:line="240" w:lineRule="auto"/>
            </w:pPr>
            <w:hyperlink r:id="rId82" w:history="1">
              <w:r w:rsidRPr="006D6BE9">
                <w:rPr>
                  <w:rStyle w:val="Hyperlink"/>
                  <w:rFonts w:cs="Arial"/>
                  <w:color w:val="auto"/>
                </w:rPr>
                <w:t>S1-231</w:t>
              </w:r>
              <w:r w:rsidRPr="006D6BE9">
                <w:rPr>
                  <w:rStyle w:val="Hyperlink"/>
                  <w:rFonts w:cs="Arial"/>
                  <w:color w:val="auto"/>
                </w:rPr>
                <w:t>6</w:t>
              </w:r>
              <w:r w:rsidRPr="006D6BE9">
                <w:rPr>
                  <w:rStyle w:val="Hyperlink"/>
                  <w:rFonts w:cs="Arial"/>
                  <w:color w:val="auto"/>
                </w:rPr>
                <w:t>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AC2AD1" w14:textId="19CB9908" w:rsidR="00AA0A45" w:rsidRPr="006D6BE9" w:rsidRDefault="00AA0A45" w:rsidP="006830C0">
            <w:pPr>
              <w:snapToGrid w:val="0"/>
              <w:spacing w:after="0" w:line="240" w:lineRule="auto"/>
            </w:pPr>
            <w:r w:rsidRPr="006D6BE9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34BAC" w14:textId="32BA7A1C" w:rsidR="00AA0A45" w:rsidRPr="006D6BE9" w:rsidRDefault="00AA0A45" w:rsidP="006830C0">
            <w:pPr>
              <w:snapToGrid w:val="0"/>
              <w:spacing w:after="0" w:line="240" w:lineRule="auto"/>
            </w:pPr>
            <w:r w:rsidRPr="006D6BE9">
              <w:t>Consolidation on KPI for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AE4B7" w14:textId="5F854BED" w:rsidR="00AA0A45" w:rsidRPr="006D6BE9" w:rsidRDefault="006D6BE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D6BE9">
              <w:rPr>
                <w:rFonts w:eastAsia="Times New Roman" w:cs="Arial"/>
                <w:szCs w:val="18"/>
                <w:lang w:val="fr-FR" w:eastAsia="ar-SA"/>
              </w:rPr>
              <w:t xml:space="preserve"> to S1-231713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53B83" w14:textId="33DBFED2" w:rsidR="00AA0A45" w:rsidRPr="006D6BE9" w:rsidRDefault="00AA0A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szCs w:val="18"/>
                <w:lang w:val="fr-FR" w:eastAsia="ar-SA"/>
              </w:rPr>
              <w:t xml:space="preserve"> of S1-231251.</w:t>
            </w:r>
          </w:p>
        </w:tc>
      </w:tr>
      <w:tr w:rsidR="006D6BE9" w:rsidRPr="00B209E2" w14:paraId="2D7193FB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E85A" w14:textId="6ED81975" w:rsidR="006D6BE9" w:rsidRPr="006D6BE9" w:rsidRDefault="006D6BE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80CA" w14:textId="604D5A12" w:rsidR="006D6BE9" w:rsidRPr="006D6BE9" w:rsidRDefault="006D6BE9" w:rsidP="006830C0">
            <w:pPr>
              <w:snapToGrid w:val="0"/>
              <w:spacing w:after="0" w:line="240" w:lineRule="auto"/>
              <w:rPr>
                <w:rFonts w:cs="Arial"/>
              </w:rPr>
            </w:pPr>
            <w:hyperlink r:id="rId83" w:history="1">
              <w:r w:rsidRPr="006D6BE9">
                <w:rPr>
                  <w:rStyle w:val="Hyperlink"/>
                  <w:rFonts w:cs="Arial"/>
                  <w:color w:val="auto"/>
                </w:rPr>
                <w:t>S1-231713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92C9" w14:textId="2D984B2C" w:rsidR="006D6BE9" w:rsidRPr="006D6BE9" w:rsidRDefault="006D6BE9" w:rsidP="006830C0">
            <w:pPr>
              <w:snapToGrid w:val="0"/>
              <w:spacing w:after="0" w:line="240" w:lineRule="auto"/>
            </w:pPr>
            <w:r w:rsidRPr="006D6BE9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F4D9" w14:textId="4688B2EC" w:rsidR="006D6BE9" w:rsidRPr="006D6BE9" w:rsidRDefault="006D6BE9" w:rsidP="006830C0">
            <w:pPr>
              <w:snapToGrid w:val="0"/>
              <w:spacing w:after="0" w:line="240" w:lineRule="auto"/>
            </w:pPr>
            <w:r w:rsidRPr="006D6BE9">
              <w:t>Consolidation on KPI for Ambient IoT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FBC7" w14:textId="77777777" w:rsidR="006D6BE9" w:rsidRPr="006D6BE9" w:rsidRDefault="006D6BE9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ADB7" w14:textId="467AF19A" w:rsidR="006D6BE9" w:rsidRDefault="006D6BE9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S1-231251.</w:t>
            </w:r>
          </w:p>
          <w:p w14:paraId="27B6DE0E" w14:textId="73558008" w:rsidR="006D6BE9" w:rsidRPr="006D6BE9" w:rsidRDefault="006D6BE9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szCs w:val="18"/>
                <w:lang w:val="fr-FR" w:eastAsia="ar-SA"/>
              </w:rPr>
              <w:t xml:space="preserve"> of S1-231678.</w:t>
            </w:r>
          </w:p>
        </w:tc>
      </w:tr>
      <w:bookmarkEnd w:id="7"/>
      <w:tr w:rsidR="00401471" w:rsidRPr="00745D37" w14:paraId="09ABAFC7" w14:textId="77777777" w:rsidTr="00AA4F0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36B65" w14:textId="0ADF8A5C" w:rsidR="00401471" w:rsidRPr="00745D37" w:rsidRDefault="00C2627D" w:rsidP="00C2627D">
            <w:pPr>
              <w:pStyle w:val="Heading2"/>
              <w:rPr>
                <w:lang w:val="en-US"/>
              </w:rPr>
            </w:pPr>
            <w:r>
              <w:rPr>
                <w:lang w:eastAsia="zh-CN"/>
              </w:rPr>
              <w:t xml:space="preserve">WID and related </w:t>
            </w:r>
            <w:proofErr w:type="spellStart"/>
            <w:r>
              <w:rPr>
                <w:lang w:eastAsia="zh-CN"/>
              </w:rPr>
              <w:t>tdocs</w:t>
            </w:r>
            <w:proofErr w:type="spellEnd"/>
          </w:p>
        </w:tc>
      </w:tr>
      <w:tr w:rsidR="000B5445" w:rsidRPr="00B209E2" w14:paraId="3E4FA271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6FE76" w14:textId="52B45042" w:rsidR="000B5445" w:rsidRPr="00AA4F0D" w:rsidRDefault="000B5445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A4F0D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CB395" w14:textId="13FADA19" w:rsidR="000B5445" w:rsidRPr="00AA4F0D" w:rsidRDefault="00AA0A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4" w:history="1">
              <w:r w:rsidR="000B5445" w:rsidRPr="00AA4F0D">
                <w:rPr>
                  <w:rStyle w:val="Hyperlink"/>
                  <w:rFonts w:cs="Arial"/>
                  <w:color w:val="auto"/>
                </w:rPr>
                <w:t>S1-231254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2363F" w14:textId="694D2E54" w:rsidR="000B5445" w:rsidRPr="00AA4F0D" w:rsidRDefault="000B54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A4F0D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7BD92" w14:textId="35C9343F" w:rsidR="000B5445" w:rsidRPr="00AA4F0D" w:rsidRDefault="000B54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A4F0D"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043BD" w14:textId="701D56B2" w:rsidR="000B5445" w:rsidRPr="00AA4F0D" w:rsidRDefault="00AA4F0D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4F0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A4F0D">
              <w:rPr>
                <w:rFonts w:eastAsia="Times New Roman" w:cs="Arial"/>
                <w:szCs w:val="18"/>
                <w:lang w:val="fr-FR" w:eastAsia="ar-SA"/>
              </w:rPr>
              <w:t xml:space="preserve"> to S1-231420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357E3" w14:textId="6E1A67DB" w:rsidR="000B5445" w:rsidRPr="00AA4F0D" w:rsidRDefault="000B5445" w:rsidP="000B54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4F0D" w:rsidRPr="00B209E2" w14:paraId="05CBA26C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0246F" w14:textId="06F2EB71" w:rsidR="00AA4F0D" w:rsidRPr="006D6BE9" w:rsidRDefault="00AA4F0D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E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2B8C6" w14:textId="071621F5" w:rsidR="00AA4F0D" w:rsidRPr="006D6BE9" w:rsidRDefault="000546AC" w:rsidP="000B5445">
            <w:pPr>
              <w:snapToGrid w:val="0"/>
              <w:spacing w:after="0" w:line="240" w:lineRule="auto"/>
            </w:pPr>
            <w:hyperlink r:id="rId85" w:history="1">
              <w:r w:rsidR="00AA4F0D" w:rsidRPr="006D6BE9">
                <w:rPr>
                  <w:rStyle w:val="Hyperlink"/>
                  <w:rFonts w:cs="Arial"/>
                  <w:color w:val="auto"/>
                </w:rPr>
                <w:t>S1-23</w:t>
              </w:r>
              <w:r w:rsidR="00AA4F0D" w:rsidRPr="006D6BE9">
                <w:rPr>
                  <w:rStyle w:val="Hyperlink"/>
                  <w:rFonts w:cs="Arial"/>
                  <w:color w:val="auto"/>
                </w:rPr>
                <w:t>1</w:t>
              </w:r>
              <w:r w:rsidR="00AA4F0D" w:rsidRPr="006D6BE9">
                <w:rPr>
                  <w:rStyle w:val="Hyperlink"/>
                  <w:rFonts w:cs="Arial"/>
                  <w:color w:val="auto"/>
                </w:rPr>
                <w:t>4</w:t>
              </w:r>
              <w:r w:rsidR="00AA4F0D" w:rsidRPr="006D6BE9">
                <w:rPr>
                  <w:rStyle w:val="Hyperlink"/>
                  <w:rFonts w:cs="Arial"/>
                  <w:color w:val="auto"/>
                </w:rPr>
                <w:t>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766EA" w14:textId="7FB42387" w:rsidR="00AA4F0D" w:rsidRPr="006D6BE9" w:rsidRDefault="00AA4F0D" w:rsidP="000B5445">
            <w:pPr>
              <w:snapToGrid w:val="0"/>
              <w:spacing w:after="0" w:line="240" w:lineRule="auto"/>
            </w:pPr>
            <w:r w:rsidRPr="006D6BE9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33D075" w14:textId="3CC3E98E" w:rsidR="00AA4F0D" w:rsidRPr="006D6BE9" w:rsidRDefault="00AA4F0D" w:rsidP="000B5445">
            <w:pPr>
              <w:snapToGrid w:val="0"/>
              <w:spacing w:after="0" w:line="240" w:lineRule="auto"/>
            </w:pPr>
            <w:r w:rsidRPr="006D6BE9"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11436" w14:textId="35338A31" w:rsidR="00AA4F0D" w:rsidRPr="006D6BE9" w:rsidRDefault="006D6BE9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D6BE9">
              <w:rPr>
                <w:rFonts w:eastAsia="Times New Roman" w:cs="Arial"/>
                <w:szCs w:val="18"/>
                <w:lang w:val="fr-FR" w:eastAsia="ar-SA"/>
              </w:rPr>
              <w:t xml:space="preserve"> to S1-231457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13142" w14:textId="7022BCDB" w:rsidR="00AA4F0D" w:rsidRPr="006D6BE9" w:rsidRDefault="00AA4F0D" w:rsidP="000B54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szCs w:val="18"/>
                <w:lang w:val="fr-FR" w:eastAsia="ar-SA"/>
              </w:rPr>
              <w:t xml:space="preserve"> of S1-231254.</w:t>
            </w:r>
          </w:p>
        </w:tc>
      </w:tr>
      <w:tr w:rsidR="006D6BE9" w:rsidRPr="00B209E2" w14:paraId="610D8C36" w14:textId="77777777" w:rsidTr="006D6B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848F" w14:textId="40863DCB" w:rsidR="006D6BE9" w:rsidRPr="006D6BE9" w:rsidRDefault="006D6BE9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BE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D40" w14:textId="6FBC9690" w:rsidR="006D6BE9" w:rsidRPr="006D6BE9" w:rsidRDefault="006D6BE9" w:rsidP="000B5445">
            <w:pPr>
              <w:snapToGrid w:val="0"/>
              <w:spacing w:after="0" w:line="240" w:lineRule="auto"/>
              <w:rPr>
                <w:rFonts w:cs="Arial"/>
              </w:rPr>
            </w:pPr>
            <w:hyperlink r:id="rId86" w:history="1">
              <w:r w:rsidRPr="006D6BE9">
                <w:rPr>
                  <w:rStyle w:val="Hyperlink"/>
                  <w:rFonts w:cs="Arial"/>
                  <w:color w:val="auto"/>
                </w:rPr>
                <w:t>S1-231457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47EC" w14:textId="38B7CE0F" w:rsidR="006D6BE9" w:rsidRPr="006D6BE9" w:rsidRDefault="006D6BE9" w:rsidP="000B5445">
            <w:pPr>
              <w:snapToGrid w:val="0"/>
              <w:spacing w:after="0" w:line="240" w:lineRule="auto"/>
            </w:pPr>
            <w:r w:rsidRPr="006D6BE9"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0100" w14:textId="7E68F55B" w:rsidR="006D6BE9" w:rsidRPr="006D6BE9" w:rsidRDefault="006D6BE9" w:rsidP="000B5445">
            <w:pPr>
              <w:snapToGrid w:val="0"/>
              <w:spacing w:after="0" w:line="240" w:lineRule="auto"/>
            </w:pPr>
            <w:r w:rsidRPr="006D6BE9">
              <w:t>New WID on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35CA" w14:textId="77777777" w:rsidR="006D6BE9" w:rsidRPr="006D6BE9" w:rsidRDefault="006D6BE9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2D6B" w14:textId="403B32C3" w:rsidR="006D6BE9" w:rsidRDefault="006D6BE9" w:rsidP="000B54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S1-231254.</w:t>
            </w:r>
          </w:p>
          <w:p w14:paraId="10066997" w14:textId="78FD6810" w:rsidR="006D6BE9" w:rsidRPr="006D6BE9" w:rsidRDefault="006D6BE9" w:rsidP="000B54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D6BE9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D6BE9">
              <w:rPr>
                <w:rFonts w:eastAsia="Arial Unicode MS" w:cs="Arial"/>
                <w:szCs w:val="18"/>
                <w:lang w:val="fr-FR" w:eastAsia="ar-SA"/>
              </w:rPr>
              <w:t xml:space="preserve"> of S1-231420.</w:t>
            </w:r>
          </w:p>
        </w:tc>
      </w:tr>
      <w:tr w:rsidR="000B5445" w:rsidRPr="00B209E2" w14:paraId="1DCE59DE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9003" w14:textId="535C2A16" w:rsidR="000B5445" w:rsidRPr="00B209E2" w:rsidRDefault="000B5445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832B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7716" w14:textId="556AC33F" w:rsidR="000B5445" w:rsidRPr="00B209E2" w:rsidRDefault="00AA0A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87" w:history="1">
              <w:r w:rsidR="000B5445" w:rsidRPr="009A7FC7">
                <w:rPr>
                  <w:rStyle w:val="Hyperlink"/>
                  <w:rFonts w:cs="Arial"/>
                </w:rPr>
                <w:t>S1-231047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8971" w14:textId="30ED40BB" w:rsidR="000B5445" w:rsidRPr="00B209E2" w:rsidRDefault="000B54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832B3">
              <w:t xml:space="preserve">SHARP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9708" w14:textId="59A26342" w:rsidR="000B5445" w:rsidRPr="00B209E2" w:rsidRDefault="000B5445" w:rsidP="000B544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832B3">
              <w:t>Support of a new TS for Ambient power-enabled Internet of Things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E5B8" w14:textId="77777777" w:rsidR="000B5445" w:rsidRPr="00B209E2" w:rsidRDefault="000B5445" w:rsidP="000B544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BF8C" w14:textId="77777777" w:rsidR="000B5445" w:rsidRPr="00B209E2" w:rsidRDefault="000B5445" w:rsidP="000B544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6830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6830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6830C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0C92C18C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0BA62D68" w14:textId="3C911D52" w:rsidR="000B5445" w:rsidRDefault="000B544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885224">
              <w:rPr>
                <w:rFonts w:eastAsia="Arial Unicode MS" w:cs="Arial"/>
                <w:i/>
                <w:szCs w:val="18"/>
                <w:lang w:eastAsia="ko-KR"/>
              </w:rPr>
              <w:t>All documents discussed</w:t>
            </w:r>
          </w:p>
          <w:p w14:paraId="0128A0C3" w14:textId="71025CCB" w:rsidR="000B5445" w:rsidRDefault="00885224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14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agreed.</w:t>
            </w:r>
          </w:p>
          <w:p w14:paraId="02AEDC73" w14:textId="628E7CE1" w:rsidR="00885224" w:rsidRPr="00894FB0" w:rsidRDefault="00885224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18 still opened.</w:t>
            </w:r>
          </w:p>
          <w:p w14:paraId="6FE21AAB" w14:textId="4B46ED29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080F28" w:rsidRDefault="00080F28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080F28" w:rsidRDefault="00080F28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080F28" w:rsidRDefault="00080F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080F28" w:rsidRDefault="00080F28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080F28" w:rsidRDefault="00080F28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080F28" w:rsidRDefault="00080F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52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38D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6AC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0F28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811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420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F3D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2FA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98A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0C0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BE9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3B9C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59B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0BBB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224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D6C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89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6EB9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8BD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2642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4EF"/>
    <w:rsid w:val="00A56E38"/>
    <w:rsid w:val="00A57206"/>
    <w:rsid w:val="00A57DF7"/>
    <w:rsid w:val="00A57F93"/>
    <w:rsid w:val="00A60811"/>
    <w:rsid w:val="00A6166C"/>
    <w:rsid w:val="00A619C5"/>
    <w:rsid w:val="00A61F0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A45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4F0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79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4E70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4A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587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1CD9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D56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92"/>
    <w:rsid w:val="00FA67BC"/>
    <w:rsid w:val="00FA6A15"/>
    <w:rsid w:val="00FA7396"/>
    <w:rsid w:val="00FA745D"/>
    <w:rsid w:val="00FA7CF0"/>
    <w:rsid w:val="00FB0692"/>
    <w:rsid w:val="00FB09BA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2225"/>
    <o:shapelayout v:ext="edit">
      <o:idmap v:ext="edit" data="1"/>
    </o:shapelayout>
  </w:shapeDefaults>
  <w:decimalSymbol w:val=","/>
  <w:listSeparator w:val=";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2_Berlin\docs\S1-231154.zip" TargetMode="External"/><Relationship Id="rId18" Type="http://schemas.openxmlformats.org/officeDocument/2006/relationships/hyperlink" Target="file:///E:\TSGS1_102_Berlin\docs\S1-231292.zip" TargetMode="External"/><Relationship Id="rId26" Type="http://schemas.openxmlformats.org/officeDocument/2006/relationships/hyperlink" Target="file:///E:\TSGS1_102_Berlin\docs\S1-231150.zip" TargetMode="External"/><Relationship Id="rId39" Type="http://schemas.openxmlformats.org/officeDocument/2006/relationships/hyperlink" Target="file:///E:\TSGS1_102_Berlin\docs\S1-231284.zip" TargetMode="External"/><Relationship Id="rId21" Type="http://schemas.openxmlformats.org/officeDocument/2006/relationships/hyperlink" Target="file:///E:\TSGS1_102_Berlin\_draftingSessions\docs\S1-231403.zip" TargetMode="External"/><Relationship Id="rId34" Type="http://schemas.openxmlformats.org/officeDocument/2006/relationships/hyperlink" Target="file:///E:\TSGS1_102_Berlin\docs\S1-231244.zip" TargetMode="External"/><Relationship Id="rId42" Type="http://schemas.openxmlformats.org/officeDocument/2006/relationships/hyperlink" Target="file:///E:\TSGS1_102_Berlin\docs\S1-231271.zip" TargetMode="External"/><Relationship Id="rId47" Type="http://schemas.openxmlformats.org/officeDocument/2006/relationships/hyperlink" Target="file:///E:\TSGS1_102_Berlin\docs\S1-231460.zip" TargetMode="External"/><Relationship Id="rId50" Type="http://schemas.openxmlformats.org/officeDocument/2006/relationships/hyperlink" Target="file:///E:\TSGS1_102_Berlin\docs\S1-231300.zip" TargetMode="External"/><Relationship Id="rId55" Type="http://schemas.openxmlformats.org/officeDocument/2006/relationships/hyperlink" Target="file:///E:\TSGS1_102_Berlin\docs\S1-231227.zip" TargetMode="External"/><Relationship Id="rId63" Type="http://schemas.openxmlformats.org/officeDocument/2006/relationships/hyperlink" Target="file:///E:\TSGS1_102_Berlin\docs\S1-231417.zip" TargetMode="External"/><Relationship Id="rId68" Type="http://schemas.openxmlformats.org/officeDocument/2006/relationships/hyperlink" Target="file:///E:\TSGS1_102_Berlin\docs\S1-231248.zip" TargetMode="External"/><Relationship Id="rId76" Type="http://schemas.openxmlformats.org/officeDocument/2006/relationships/hyperlink" Target="file:///E:\TSGS1_102_Berlin\_draftingSessions\docs\S1-231351.zip" TargetMode="External"/><Relationship Id="rId84" Type="http://schemas.openxmlformats.org/officeDocument/2006/relationships/hyperlink" Target="file:///C:\Users\almodovarchicojl\AppData\Roaming\Microsoft\Word\docs\S1-231254.zip" TargetMode="External"/><Relationship Id="rId89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E:\TSGS1_102_Berlin\docs\S1-23125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2_Berlin\docs\S1-231297.zip" TargetMode="External"/><Relationship Id="rId29" Type="http://schemas.openxmlformats.org/officeDocument/2006/relationships/hyperlink" Target="file:///E:\TSGS1_102_Berlin\docs\S1-231151.zip" TargetMode="External"/><Relationship Id="rId11" Type="http://schemas.openxmlformats.org/officeDocument/2006/relationships/hyperlink" Target="https://www.3gpp.org/ftp/tsg_sa/TSG_SA/TSGS_95E_Electronic_2022_03/Docs/SP-220085.zip" TargetMode="External"/><Relationship Id="rId24" Type="http://schemas.openxmlformats.org/officeDocument/2006/relationships/hyperlink" Target="file:///E:\TSGS1_102_Berlin\docs\S1-231458.zip" TargetMode="External"/><Relationship Id="rId32" Type="http://schemas.openxmlformats.org/officeDocument/2006/relationships/hyperlink" Target="file:///E:\TSGS1_102_Berlin\docs\S1-231295.zip" TargetMode="External"/><Relationship Id="rId37" Type="http://schemas.openxmlformats.org/officeDocument/2006/relationships/hyperlink" Target="file:///E:\TSGS1_102_Berlin\docs\S1-231408.zip" TargetMode="External"/><Relationship Id="rId40" Type="http://schemas.openxmlformats.org/officeDocument/2006/relationships/hyperlink" Target="file:///E:\TSGS1_102_Berlin\_draftingSessions\docs\S1-231409.zip" TargetMode="External"/><Relationship Id="rId45" Type="http://schemas.openxmlformats.org/officeDocument/2006/relationships/hyperlink" Target="file:///E:\TSGS1_102_Berlin\docs\S1-231410.zip" TargetMode="External"/><Relationship Id="rId53" Type="http://schemas.openxmlformats.org/officeDocument/2006/relationships/hyperlink" Target="file:///E:\TSGS1_102_Berlin\docs\S1-231079.zip" TargetMode="External"/><Relationship Id="rId58" Type="http://schemas.openxmlformats.org/officeDocument/2006/relationships/hyperlink" Target="file:///E:\TSGS1_102_Berlin\docs\S1-231287.zip" TargetMode="External"/><Relationship Id="rId66" Type="http://schemas.openxmlformats.org/officeDocument/2006/relationships/hyperlink" Target="file:///E:\TSGS1_102_Berlin\docs\S1-231441.zip" TargetMode="External"/><Relationship Id="rId74" Type="http://schemas.openxmlformats.org/officeDocument/2006/relationships/hyperlink" Target="file:///E:\TSGS1_102_Berlin\docs\S1-231464.zip" TargetMode="External"/><Relationship Id="rId79" Type="http://schemas.openxmlformats.org/officeDocument/2006/relationships/hyperlink" Target="file:///E:\TSGS1_102_Berlin\docs\S1-231312.zip" TargetMode="External"/><Relationship Id="rId87" Type="http://schemas.openxmlformats.org/officeDocument/2006/relationships/hyperlink" Target="file:///C:\Users\almodovarchicojl\AppData\Roaming\Microsoft\Word\docs\S1-231047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2_Berlin\_draftingSessions\docs\S1-231416.zip" TargetMode="External"/><Relationship Id="rId82" Type="http://schemas.openxmlformats.org/officeDocument/2006/relationships/hyperlink" Target="file:///E:\TSGS1_102_Berlin\docs\S1-231678.zip" TargetMode="External"/><Relationship Id="rId19" Type="http://schemas.openxmlformats.org/officeDocument/2006/relationships/hyperlink" Target="file:///E:\TSGS1_102_Berlin\docs\S1-23129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E:\TSGS1_102_Berlin\_draftingSessions\docs\S1-231400.zip" TargetMode="External"/><Relationship Id="rId22" Type="http://schemas.openxmlformats.org/officeDocument/2006/relationships/hyperlink" Target="file:///E:\TSGS1_102_Berlin\docs\S1-231253.zip" TargetMode="External"/><Relationship Id="rId27" Type="http://schemas.openxmlformats.org/officeDocument/2006/relationships/hyperlink" Target="file:///E:\TSGS1_102_Berlin\docs\S1-231364.zip" TargetMode="External"/><Relationship Id="rId30" Type="http://schemas.openxmlformats.org/officeDocument/2006/relationships/hyperlink" Target="file:///E:\TSGS1_102_Berlin\docs\S1-231365.zip" TargetMode="External"/><Relationship Id="rId35" Type="http://schemas.openxmlformats.org/officeDocument/2006/relationships/hyperlink" Target="file:///E:\TSGS1_102_Berlin\docs\S1-231407.zip" TargetMode="External"/><Relationship Id="rId43" Type="http://schemas.openxmlformats.org/officeDocument/2006/relationships/hyperlink" Target="file:///E:\TSGS1_102_Berlin\_draftingSessions\docs\S1-231402.zip" TargetMode="External"/><Relationship Id="rId48" Type="http://schemas.openxmlformats.org/officeDocument/2006/relationships/hyperlink" Target="file:///E:\TSGS1_102_Berlin\docs\S1-231291.zip" TargetMode="External"/><Relationship Id="rId56" Type="http://schemas.openxmlformats.org/officeDocument/2006/relationships/hyperlink" Target="file:///E:\TSGS1_102_Berlin\docs\S1-231286.zip" TargetMode="External"/><Relationship Id="rId64" Type="http://schemas.openxmlformats.org/officeDocument/2006/relationships/hyperlink" Target="file:///E:\TSGS1_102_Berlin\docs\S1-231461.zip" TargetMode="External"/><Relationship Id="rId69" Type="http://schemas.openxmlformats.org/officeDocument/2006/relationships/hyperlink" Target="file:///E:\TSGS1_102_Berlin\docs\S1-231442.zip" TargetMode="External"/><Relationship Id="rId77" Type="http://schemas.openxmlformats.org/officeDocument/2006/relationships/hyperlink" Target="file:///E:\TSGS1_102_Berlin\_draftingSessions\docs\S1-23144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E:\TSGS1_102_Berlin\docs\S1-231241.zip" TargetMode="External"/><Relationship Id="rId72" Type="http://schemas.openxmlformats.org/officeDocument/2006/relationships/hyperlink" Target="file:///E:\TSGS1_102_Berlin\docs\S1-231269.zip" TargetMode="External"/><Relationship Id="rId80" Type="http://schemas.openxmlformats.org/officeDocument/2006/relationships/hyperlink" Target="file:///E:\TSGS1_102_Berlin\docs\S1-231314.zip" TargetMode="External"/><Relationship Id="rId85" Type="http://schemas.openxmlformats.org/officeDocument/2006/relationships/hyperlink" Target="file:///E:\TSGS1_102_Berlin\docs\S1-23142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40/22840-110.zip" TargetMode="External"/><Relationship Id="rId17" Type="http://schemas.openxmlformats.org/officeDocument/2006/relationships/hyperlink" Target="file:///E:\TSGS1_102_Berlin\_draftingSessions\docs\S1-231401.zip" TargetMode="External"/><Relationship Id="rId25" Type="http://schemas.openxmlformats.org/officeDocument/2006/relationships/hyperlink" Target="file:///E:\TSGS1_102_Berlin\docs\S1-231249.zip" TargetMode="External"/><Relationship Id="rId33" Type="http://schemas.openxmlformats.org/officeDocument/2006/relationships/hyperlink" Target="file:///E:\TSGS1_102_Berlin\docs\S1-231682.zip" TargetMode="External"/><Relationship Id="rId38" Type="http://schemas.openxmlformats.org/officeDocument/2006/relationships/hyperlink" Target="file:///E:\TSGS1_102_Berlin\docs\S1-231459.zip" TargetMode="External"/><Relationship Id="rId46" Type="http://schemas.openxmlformats.org/officeDocument/2006/relationships/hyperlink" Target="file:///E:\TSGS1_102_Berlin\docs\S1-231245.zip" TargetMode="External"/><Relationship Id="rId59" Type="http://schemas.openxmlformats.org/officeDocument/2006/relationships/hyperlink" Target="file:///E:\TSGS1_102_Berlin\_draftingSessions\docs\S1-231415.zip" TargetMode="External"/><Relationship Id="rId67" Type="http://schemas.openxmlformats.org/officeDocument/2006/relationships/hyperlink" Target="file:///E:\TSGS1_102_Berlin\docs\S1-231462.zip" TargetMode="External"/><Relationship Id="rId20" Type="http://schemas.openxmlformats.org/officeDocument/2006/relationships/hyperlink" Target="file:///E:\TSGS1_102_Berlin\docs\S1-231290.zip" TargetMode="External"/><Relationship Id="rId41" Type="http://schemas.openxmlformats.org/officeDocument/2006/relationships/hyperlink" Target="file:///E:\TSGS1_102_Berlin\docs\S1-231299.zip" TargetMode="External"/><Relationship Id="rId54" Type="http://schemas.openxmlformats.org/officeDocument/2006/relationships/hyperlink" Target="file:///E:\TSGS1_102_Berlin\docs\S1-231413.zip" TargetMode="External"/><Relationship Id="rId62" Type="http://schemas.openxmlformats.org/officeDocument/2006/relationships/hyperlink" Target="file:///E:\TSGS1_102_Berlin\docs\S1-231296.zip" TargetMode="External"/><Relationship Id="rId70" Type="http://schemas.openxmlformats.org/officeDocument/2006/relationships/hyperlink" Target="file:///E:\TSGS1_102_Berlin\docs\S1-231463.zip" TargetMode="External"/><Relationship Id="rId75" Type="http://schemas.openxmlformats.org/officeDocument/2006/relationships/hyperlink" Target="file:///E:\TSGS1_102_Berlin\docs\S1-231097.zip" TargetMode="External"/><Relationship Id="rId83" Type="http://schemas.openxmlformats.org/officeDocument/2006/relationships/hyperlink" Target="file:///E:\TSGS1_102_Berlin\docs\S1-231713.zip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2_Berlin\docs\S1-231293.zip" TargetMode="External"/><Relationship Id="rId23" Type="http://schemas.openxmlformats.org/officeDocument/2006/relationships/hyperlink" Target="file:///E:\TSGS1_102_Berlin\docs\S1-231404.zip" TargetMode="External"/><Relationship Id="rId28" Type="http://schemas.openxmlformats.org/officeDocument/2006/relationships/hyperlink" Target="file:///E:\TSGS1_102_Berlin\docs\S1-231405.zip" TargetMode="External"/><Relationship Id="rId36" Type="http://schemas.openxmlformats.org/officeDocument/2006/relationships/hyperlink" Target="file:///E:\TSGS1_102_Berlin\docs\S1-231238.zip" TargetMode="External"/><Relationship Id="rId49" Type="http://schemas.openxmlformats.org/officeDocument/2006/relationships/hyperlink" Target="file:///E:\TSGS1_102_Berlin\_draftingSessions\docs\S1-231411.zip" TargetMode="External"/><Relationship Id="rId57" Type="http://schemas.openxmlformats.org/officeDocument/2006/relationships/hyperlink" Target="file:///E:\TSGS1_102_Berlin\_draftingSessions\docs\S1-231414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2_Berlin\docs\S1-231406.zip" TargetMode="External"/><Relationship Id="rId44" Type="http://schemas.openxmlformats.org/officeDocument/2006/relationships/hyperlink" Target="file:///E:\TSGS1_102_Berlin\docs\S1-231078.zip" TargetMode="External"/><Relationship Id="rId52" Type="http://schemas.openxmlformats.org/officeDocument/2006/relationships/hyperlink" Target="file:///E:\TSGS1_102_Berlin\docs\S1-231412.zip" TargetMode="External"/><Relationship Id="rId60" Type="http://schemas.openxmlformats.org/officeDocument/2006/relationships/hyperlink" Target="file:///E:\TSGS1_102_Berlin\docs\S1-231288.zip" TargetMode="External"/><Relationship Id="rId65" Type="http://schemas.openxmlformats.org/officeDocument/2006/relationships/hyperlink" Target="file:///E:\TSGS1_102_Berlin\docs\S1-231246.zip" TargetMode="External"/><Relationship Id="rId73" Type="http://schemas.openxmlformats.org/officeDocument/2006/relationships/hyperlink" Target="file:///E:\TSGS1_102_Berlin\docs\S1-231443.zip" TargetMode="External"/><Relationship Id="rId78" Type="http://schemas.openxmlformats.org/officeDocument/2006/relationships/hyperlink" Target="file:///E:\TSGS1_102_Berlin\docs\S1-231456.zip" TargetMode="External"/><Relationship Id="rId81" Type="http://schemas.openxmlformats.org/officeDocument/2006/relationships/hyperlink" Target="file:///E:\TSGS1_102_Berlin\docs\S1-231251.zip" TargetMode="External"/><Relationship Id="rId86" Type="http://schemas.openxmlformats.org/officeDocument/2006/relationships/hyperlink" Target="file:///E:\TSGS1_102_Berlin\docs\S1-23145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5</Pages>
  <Words>2213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14361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Almodovar Chico, J.L. (José)</cp:lastModifiedBy>
  <cp:revision>2</cp:revision>
  <dcterms:created xsi:type="dcterms:W3CDTF">2023-05-24T21:05:00Z</dcterms:created>
  <dcterms:modified xsi:type="dcterms:W3CDTF">2023-05-24T21:05:00Z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