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2595C4E9" w:rsidR="0033027D" w:rsidRPr="006C2E80" w:rsidRDefault="0033027D" w:rsidP="006C2E80">
      <w:pPr>
        <w:pStyle w:val="a4"/>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w:t>
      </w:r>
      <w:r w:rsidR="009470AF">
        <w:rPr>
          <w:sz w:val="24"/>
          <w:szCs w:val="24"/>
        </w:rPr>
        <w:t>195</w:t>
      </w:r>
    </w:p>
    <w:p w14:paraId="55CF78DE" w14:textId="05BB77FD" w:rsidR="006A45BA" w:rsidRDefault="00A91E45" w:rsidP="006C2E80">
      <w:pPr>
        <w:pStyle w:val="a4"/>
        <w:pBdr>
          <w:bottom w:val="single" w:sz="4" w:space="1" w:color="auto"/>
        </w:pBdr>
        <w:tabs>
          <w:tab w:val="right" w:pos="9638"/>
        </w:tabs>
        <w:rPr>
          <w:rFonts w:eastAsia="바탕"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바탕" w:cs="Arial"/>
          <w:sz w:val="20"/>
          <w:lang w:eastAsia="zh-CN"/>
        </w:rPr>
        <w:t xml:space="preserve">(revision of </w:t>
      </w:r>
      <w:r w:rsidR="009470AF">
        <w:rPr>
          <w:rFonts w:eastAsia="바탕" w:cs="Arial"/>
          <w:sz w:val="20"/>
          <w:lang w:eastAsia="zh-CN"/>
        </w:rPr>
        <w:t xml:space="preserve">S2-220086, </w:t>
      </w:r>
      <w:r w:rsidR="00BE1455">
        <w:rPr>
          <w:rFonts w:eastAsia="바탕" w:cs="Arial"/>
          <w:sz w:val="20"/>
          <w:lang w:eastAsia="zh-CN"/>
        </w:rPr>
        <w:t>S1-214</w:t>
      </w:r>
      <w:r w:rsidR="00E22E68">
        <w:rPr>
          <w:rFonts w:eastAsia="바탕" w:cs="Arial"/>
          <w:sz w:val="20"/>
          <w:lang w:eastAsia="zh-CN"/>
        </w:rPr>
        <w:t>247</w:t>
      </w:r>
      <w:r w:rsidR="0033027D" w:rsidRPr="006C2E80">
        <w:rPr>
          <w:rFonts w:eastAsia="바탕" w:cs="Arial"/>
          <w:sz w:val="20"/>
          <w:lang w:eastAsia="zh-CN"/>
        </w:rPr>
        <w:t>)</w:t>
      </w:r>
    </w:p>
    <w:p w14:paraId="5FD9276E" w14:textId="77777777" w:rsidR="006C2E80" w:rsidRPr="006C2E80" w:rsidRDefault="006C2E80" w:rsidP="006C2E80">
      <w:pPr>
        <w:pStyle w:val="a4"/>
        <w:tabs>
          <w:tab w:val="right" w:pos="9638"/>
        </w:tabs>
        <w:rPr>
          <w:sz w:val="20"/>
        </w:rPr>
      </w:pPr>
    </w:p>
    <w:p w14:paraId="0821AFA6" w14:textId="2B460B46" w:rsidR="00AE25BF" w:rsidRPr="00332FB9" w:rsidRDefault="00AE25BF" w:rsidP="00267D74">
      <w:pPr>
        <w:ind w:left="1418" w:hanging="1418"/>
        <w:rPr>
          <w:lang w:val="en-US" w:eastAsia="zh-CN"/>
        </w:rPr>
      </w:pPr>
      <w:r w:rsidRPr="00332FB9">
        <w:rPr>
          <w:b/>
          <w:lang w:val="en-US" w:eastAsia="zh-CN"/>
        </w:rPr>
        <w:t>Source:</w:t>
      </w:r>
      <w:r w:rsidRPr="00332FB9">
        <w:rPr>
          <w:lang w:val="en-US" w:eastAsia="zh-CN"/>
        </w:rPr>
        <w:tab/>
      </w:r>
      <w:r w:rsidR="00A81A6B">
        <w:rPr>
          <w:lang w:val="en-US" w:eastAsia="zh-CN"/>
        </w:rPr>
        <w:tab/>
      </w:r>
      <w:r w:rsidR="00744157" w:rsidRPr="00332FB9">
        <w:rPr>
          <w:lang w:val="en-US" w:eastAsia="zh-CN"/>
        </w:rPr>
        <w:t>Samsung</w:t>
      </w:r>
      <w:r w:rsidR="000B7868" w:rsidRPr="00332FB9">
        <w:rPr>
          <w:lang w:val="en-US" w:eastAsia="zh-CN"/>
        </w:rPr>
        <w:t>, LG</w:t>
      </w:r>
      <w:r w:rsidR="003477BC" w:rsidRPr="00332FB9">
        <w:rPr>
          <w:lang w:val="en-US" w:eastAsia="zh-CN"/>
        </w:rPr>
        <w:t xml:space="preserve"> </w:t>
      </w:r>
      <w:r w:rsidR="000B7868" w:rsidRPr="00332FB9">
        <w:rPr>
          <w:lang w:val="en-US" w:eastAsia="zh-CN"/>
        </w:rPr>
        <w:t>Uplus, Tencent</w:t>
      </w:r>
      <w:r w:rsidR="00CB451A" w:rsidRPr="00332FB9">
        <w:rPr>
          <w:lang w:val="en-US" w:eastAsia="zh-CN"/>
        </w:rPr>
        <w:t>, KDDI</w:t>
      </w:r>
      <w:r w:rsidR="00234670" w:rsidRPr="00332FB9">
        <w:rPr>
          <w:lang w:val="en-US" w:eastAsia="zh-CN"/>
        </w:rPr>
        <w:t>, Orange</w:t>
      </w:r>
      <w:r w:rsidR="00E22E68" w:rsidRPr="00332FB9">
        <w:rPr>
          <w:lang w:val="en-US" w:eastAsia="zh-CN"/>
        </w:rPr>
        <w:t>, Dish Network</w:t>
      </w:r>
      <w:r w:rsidR="008370D4" w:rsidRPr="00332FB9">
        <w:rPr>
          <w:lang w:val="en-US" w:eastAsia="zh-CN"/>
        </w:rPr>
        <w:t>, KT Corp</w:t>
      </w:r>
      <w:r w:rsidR="00542EFA">
        <w:rPr>
          <w:lang w:val="en-US" w:eastAsia="zh-CN"/>
        </w:rPr>
        <w:t>, FirstNet, Charter Communications</w:t>
      </w:r>
      <w:r w:rsidR="00BC181B">
        <w:rPr>
          <w:lang w:val="en-US" w:eastAsia="zh-CN"/>
        </w:rPr>
        <w:t xml:space="preserve">, </w:t>
      </w:r>
      <w:r w:rsidR="005376C9">
        <w:rPr>
          <w:lang w:val="en-US" w:eastAsia="zh-CN"/>
        </w:rPr>
        <w:t>AT&amp;T</w:t>
      </w:r>
      <w:r w:rsidR="006640FD">
        <w:rPr>
          <w:lang w:val="en-US" w:eastAsia="zh-CN"/>
        </w:rPr>
        <w:t>, SK Telecom, Verizon UK Ltd.</w:t>
      </w:r>
      <w:r w:rsidR="0039012C">
        <w:rPr>
          <w:lang w:val="en-US" w:eastAsia="zh-CN"/>
        </w:rPr>
        <w:t>, Motorola Mobility</w:t>
      </w:r>
      <w:r w:rsidR="00DB3514">
        <w:rPr>
          <w:lang w:val="en-US" w:eastAsia="zh-CN"/>
        </w:rPr>
        <w:t>, Lenovo</w:t>
      </w:r>
      <w:r w:rsidR="005B0A4E">
        <w:rPr>
          <w:lang w:val="en-US" w:eastAsia="zh-CN"/>
        </w:rPr>
        <w:t>, Hansung University</w:t>
      </w:r>
      <w:r w:rsidR="00AF0F7F">
        <w:rPr>
          <w:lang w:val="en-US" w:eastAsia="zh-CN"/>
        </w:rPr>
        <w:t>, TNO</w:t>
      </w:r>
      <w:r w:rsidR="00E35EF1">
        <w:rPr>
          <w:lang w:val="en-US" w:eastAsia="zh-CN"/>
        </w:rPr>
        <w:t>, Futurewei</w:t>
      </w:r>
      <w:r w:rsidR="000E2EEB">
        <w:rPr>
          <w:lang w:val="en-US" w:eastAsia="zh-CN"/>
        </w:rPr>
        <w:t>, Inter</w:t>
      </w:r>
      <w:r w:rsidR="009470AF">
        <w:rPr>
          <w:rFonts w:hint="eastAsia"/>
          <w:lang w:val="en-US" w:eastAsia="ko-KR"/>
        </w:rPr>
        <w:t>D</w:t>
      </w:r>
      <w:r w:rsidR="000E2EEB">
        <w:rPr>
          <w:lang w:val="en-US" w:eastAsia="zh-CN"/>
        </w:rPr>
        <w:t>igital</w:t>
      </w:r>
      <w:r w:rsidR="004B3744">
        <w:rPr>
          <w:lang w:val="en-US" w:eastAsia="zh-CN"/>
        </w:rPr>
        <w:t>, KPN, Ericsson</w:t>
      </w:r>
      <w:r w:rsidR="00E737DA">
        <w:rPr>
          <w:lang w:val="en-US" w:eastAsia="zh-CN"/>
        </w:rPr>
        <w:t>, Intel, China Mobile</w:t>
      </w:r>
      <w:r w:rsidR="002E715E">
        <w:rPr>
          <w:lang w:val="en-US" w:eastAsia="zh-CN"/>
        </w:rPr>
        <w:t>, OPPO</w:t>
      </w:r>
      <w:r w:rsidR="00B700D2">
        <w:rPr>
          <w:lang w:val="en-US" w:eastAsia="zh-CN"/>
        </w:rPr>
        <w:t xml:space="preserve">, Convida Wireless, </w:t>
      </w:r>
      <w:r w:rsidR="00BC181B">
        <w:rPr>
          <w:lang w:val="en-US" w:eastAsia="zh-CN"/>
        </w:rPr>
        <w:t>v</w:t>
      </w:r>
      <w:r w:rsidR="00B700D2">
        <w:rPr>
          <w:lang w:val="en-US" w:eastAsia="zh-CN"/>
        </w:rPr>
        <w:t>ivo, ZTE</w:t>
      </w:r>
      <w:r w:rsidR="00BC181B">
        <w:rPr>
          <w:lang w:val="en-US" w:eastAsia="zh-CN"/>
        </w:rPr>
        <w:t>, China Telecom, China Unicom, Huawei, Qualcomm, Sony</w:t>
      </w:r>
      <w:r w:rsidR="009470AF">
        <w:rPr>
          <w:lang w:val="en-US" w:eastAsia="zh-CN"/>
        </w:rPr>
        <w:t>, ETRI</w:t>
      </w:r>
    </w:p>
    <w:p w14:paraId="77734250" w14:textId="40DFAB52" w:rsidR="006C2E80" w:rsidRPr="00610685" w:rsidRDefault="00AE25BF" w:rsidP="00267D74">
      <w:pPr>
        <w:rPr>
          <w:lang w:eastAsia="zh-CN"/>
        </w:rPr>
      </w:pPr>
      <w:r w:rsidRPr="00610685">
        <w:rPr>
          <w:b/>
          <w:lang w:eastAsia="zh-CN"/>
        </w:rPr>
        <w:t>Title:</w:t>
      </w:r>
      <w:r w:rsidRPr="00610685">
        <w:rPr>
          <w:lang w:eastAsia="zh-CN"/>
        </w:rPr>
        <w:tab/>
      </w:r>
      <w:r w:rsidR="00A81A6B">
        <w:rPr>
          <w:lang w:eastAsia="zh-CN"/>
        </w:rPr>
        <w:tab/>
      </w:r>
      <w:r w:rsidRPr="00610685">
        <w:rPr>
          <w:lang w:eastAsia="zh-CN"/>
        </w:rPr>
        <w:t>New</w:t>
      </w:r>
      <w:r w:rsidR="00D31CC8" w:rsidRPr="00610685">
        <w:rPr>
          <w:lang w:eastAsia="zh-CN"/>
        </w:rPr>
        <w:t xml:space="preserve"> WID on</w:t>
      </w:r>
      <w:r w:rsidRPr="00610685">
        <w:rPr>
          <w:lang w:eastAsia="zh-CN"/>
        </w:rPr>
        <w:t xml:space="preserve"> </w:t>
      </w:r>
      <w:r w:rsidR="00744157" w:rsidRPr="00610685">
        <w:rPr>
          <w:lang w:eastAsia="zh-CN"/>
        </w:rPr>
        <w:t xml:space="preserve">Feasibility Study on </w:t>
      </w:r>
      <w:r w:rsidR="00A26736">
        <w:rPr>
          <w:lang w:eastAsia="zh-CN"/>
        </w:rPr>
        <w:t xml:space="preserve">Localized </w:t>
      </w:r>
      <w:r w:rsidR="00744157" w:rsidRPr="00610685">
        <w:rPr>
          <w:lang w:eastAsia="zh-CN"/>
        </w:rPr>
        <w:t xml:space="preserve">Mobile </w:t>
      </w:r>
      <w:r w:rsidR="00E22E68" w:rsidRPr="00610685">
        <w:rPr>
          <w:lang w:eastAsia="zh-CN"/>
        </w:rPr>
        <w:t>Metaverse</w:t>
      </w:r>
      <w:r w:rsidR="00744157" w:rsidRPr="00610685">
        <w:rPr>
          <w:lang w:eastAsia="zh-CN"/>
        </w:rPr>
        <w:t xml:space="preserve"> Services</w:t>
      </w:r>
      <w:r w:rsidR="00D31CC8" w:rsidRPr="00610685">
        <w:rPr>
          <w:lang w:eastAsia="zh-CN"/>
        </w:rPr>
        <w:t xml:space="preserve"> </w:t>
      </w:r>
    </w:p>
    <w:p w14:paraId="5F56A0A9" w14:textId="77777777" w:rsidR="00AE25BF" w:rsidRPr="00610685" w:rsidRDefault="00AE25BF" w:rsidP="00267D74">
      <w:pPr>
        <w:rPr>
          <w:lang w:val="en-US" w:eastAsia="zh-CN"/>
        </w:rPr>
      </w:pPr>
      <w:r w:rsidRPr="00267D74">
        <w:rPr>
          <w:b/>
          <w:lang w:val="en-US" w:eastAsia="zh-CN"/>
        </w:rPr>
        <w:t>Document for:</w:t>
      </w:r>
      <w:r w:rsidRPr="00610685">
        <w:rPr>
          <w:lang w:val="en-US" w:eastAsia="zh-CN"/>
        </w:rPr>
        <w:tab/>
        <w:t>Approval</w:t>
      </w:r>
    </w:p>
    <w:p w14:paraId="195E59E6" w14:textId="03C3E3F4" w:rsidR="00AE25BF" w:rsidRPr="00DD5FE1" w:rsidRDefault="00AE25BF" w:rsidP="00267D74">
      <w:pPr>
        <w:rPr>
          <w:lang w:val="en-US" w:eastAsia="zh-CN"/>
        </w:rPr>
      </w:pPr>
      <w:r w:rsidRPr="00610685">
        <w:rPr>
          <w:b/>
          <w:lang w:val="en-US" w:eastAsia="zh-CN"/>
        </w:rPr>
        <w:t>Agenda Item:</w:t>
      </w:r>
      <w:r w:rsidRPr="00DD5FE1">
        <w:rPr>
          <w:lang w:val="en-US" w:eastAsia="zh-CN"/>
        </w:rPr>
        <w:tab/>
      </w:r>
      <w:r w:rsidR="00BF58D2" w:rsidRPr="00DD5FE1">
        <w:rPr>
          <w:lang w:val="en-US" w:eastAsia="zh-CN"/>
        </w:rPr>
        <w:t>4 (New and Updated WIDs)</w:t>
      </w:r>
    </w:p>
    <w:p w14:paraId="028C079C" w14:textId="77777777" w:rsidR="006C2E80" w:rsidRPr="006C2E80" w:rsidRDefault="006C2E80" w:rsidP="00C64A43">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C64A4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BB14299" w:rsidR="006C2E80" w:rsidRPr="006C2E80" w:rsidRDefault="008A76FD" w:rsidP="006C2E80">
      <w:pPr>
        <w:pStyle w:val="8"/>
      </w:pPr>
      <w:r w:rsidRPr="006C2E80">
        <w:t>Title</w:t>
      </w:r>
      <w:r w:rsidR="00985B73" w:rsidRPr="006C2E80">
        <w:t>:</w:t>
      </w:r>
      <w:r w:rsidR="00744157">
        <w:tab/>
        <w:t xml:space="preserve">Study on </w:t>
      </w:r>
      <w:r w:rsidR="00BC181B">
        <w:t xml:space="preserve">Localized </w:t>
      </w:r>
      <w:r w:rsidR="00744157">
        <w:t>Mobile Metaverse Services</w:t>
      </w:r>
    </w:p>
    <w:p w14:paraId="2730900B" w14:textId="6982A7FE" w:rsidR="003F268E" w:rsidRPr="00BA3A53" w:rsidRDefault="003F268E" w:rsidP="00C64A43">
      <w:pPr>
        <w:pStyle w:val="Guidance"/>
      </w:pPr>
    </w:p>
    <w:p w14:paraId="289CB42C" w14:textId="6CE66901" w:rsidR="006C2E80" w:rsidRDefault="00E13CB2" w:rsidP="006C2E80">
      <w:pPr>
        <w:pStyle w:val="8"/>
      </w:pPr>
      <w:r>
        <w:t>A</w:t>
      </w:r>
      <w:r w:rsidR="00B078D6">
        <w:t>cronym:</w:t>
      </w:r>
      <w:r w:rsidR="006C2E80">
        <w:tab/>
      </w:r>
      <w:r w:rsidR="00744157">
        <w:t>FS_M</w:t>
      </w:r>
      <w:r w:rsidR="0016090F">
        <w:t>etaverse</w:t>
      </w:r>
      <w:r w:rsidR="003A3258">
        <w:t xml:space="preserve"> </w:t>
      </w:r>
    </w:p>
    <w:p w14:paraId="0D12AE1F" w14:textId="033F36C9" w:rsidR="00B078D6" w:rsidRDefault="003A3258" w:rsidP="00C64A43">
      <w:pPr>
        <w:pStyle w:val="Guidance"/>
      </w:pPr>
      <w:r>
        <w:t xml:space="preserve"> </w:t>
      </w:r>
    </w:p>
    <w:p w14:paraId="679E2B2D" w14:textId="538AD0E7" w:rsidR="006C2E80" w:rsidRDefault="00B078D6" w:rsidP="003A3258">
      <w:pPr>
        <w:pStyle w:val="8"/>
        <w:ind w:left="0" w:firstLine="0"/>
      </w:pPr>
      <w:r>
        <w:t>Unique identifier</w:t>
      </w:r>
      <w:r w:rsidR="00F41A27">
        <w:t>:</w:t>
      </w:r>
      <w:r w:rsidR="006C2E80">
        <w:tab/>
      </w:r>
      <w:r w:rsidR="003A3258" w:rsidRPr="003A3258">
        <w:rPr>
          <w:color w:val="FF0000"/>
        </w:rPr>
        <w:t>TBD</w:t>
      </w:r>
    </w:p>
    <w:p w14:paraId="20AE909D" w14:textId="12FB3838" w:rsidR="00B078D6" w:rsidRDefault="00D31CC8" w:rsidP="00C64A43">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8"/>
      </w:pPr>
      <w:r w:rsidRPr="003F7142">
        <w:t>Potential target Release:</w:t>
      </w:r>
      <w:r w:rsidR="006C2E80">
        <w:tab/>
      </w:r>
      <w:r w:rsidR="00744157">
        <w:rPr>
          <w:i/>
          <w:iCs/>
        </w:rPr>
        <w:t>Rel-19</w:t>
      </w:r>
    </w:p>
    <w:p w14:paraId="53277F89" w14:textId="0F7D0CB5" w:rsidR="003F7142" w:rsidRPr="006C2E80" w:rsidRDefault="003F7142" w:rsidP="00C64A43">
      <w:pPr>
        <w:pStyle w:val="Guidance"/>
      </w:pPr>
    </w:p>
    <w:p w14:paraId="4473B22A" w14:textId="535B28CC" w:rsidR="006C2E80" w:rsidRDefault="004260A5" w:rsidP="006C2E80">
      <w:pPr>
        <w:pStyle w:val="1"/>
      </w:pPr>
      <w:r>
        <w:t>1</w:t>
      </w:r>
      <w:r>
        <w:tab/>
        <w:t>Impacts</w:t>
      </w:r>
    </w:p>
    <w:p w14:paraId="2D54825D" w14:textId="3D681EEA" w:rsidR="004260A5" w:rsidRDefault="00455DE4" w:rsidP="00C64A43">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4A4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4A4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4A43">
            <w:pPr>
              <w:pStyle w:val="TAH"/>
            </w:pPr>
            <w:r>
              <w:t>ME</w:t>
            </w:r>
          </w:p>
        </w:tc>
        <w:tc>
          <w:tcPr>
            <w:tcW w:w="850" w:type="dxa"/>
            <w:tcBorders>
              <w:bottom w:val="single" w:sz="12" w:space="0" w:color="auto"/>
            </w:tcBorders>
            <w:shd w:val="clear" w:color="auto" w:fill="E0E0E0"/>
          </w:tcPr>
          <w:p w14:paraId="5E5618FC" w14:textId="77777777" w:rsidR="004260A5" w:rsidRDefault="004260A5" w:rsidP="00C64A43">
            <w:pPr>
              <w:pStyle w:val="TAH"/>
            </w:pPr>
            <w:r>
              <w:t>AN</w:t>
            </w:r>
          </w:p>
        </w:tc>
        <w:tc>
          <w:tcPr>
            <w:tcW w:w="851" w:type="dxa"/>
            <w:tcBorders>
              <w:bottom w:val="single" w:sz="12" w:space="0" w:color="auto"/>
            </w:tcBorders>
            <w:shd w:val="clear" w:color="auto" w:fill="E0E0E0"/>
          </w:tcPr>
          <w:p w14:paraId="2809724F" w14:textId="77777777" w:rsidR="004260A5" w:rsidRDefault="004260A5" w:rsidP="00C64A43">
            <w:pPr>
              <w:pStyle w:val="TAH"/>
            </w:pPr>
            <w:r>
              <w:t>CN</w:t>
            </w:r>
          </w:p>
        </w:tc>
        <w:tc>
          <w:tcPr>
            <w:tcW w:w="1752" w:type="dxa"/>
            <w:tcBorders>
              <w:bottom w:val="single" w:sz="12" w:space="0" w:color="auto"/>
            </w:tcBorders>
            <w:shd w:val="clear" w:color="auto" w:fill="E0E0E0"/>
          </w:tcPr>
          <w:p w14:paraId="0D7316B8" w14:textId="77777777" w:rsidR="004260A5" w:rsidRDefault="004260A5" w:rsidP="00C64A4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4A43">
            <w:pPr>
              <w:pStyle w:val="TAH"/>
            </w:pPr>
            <w:r>
              <w:t>Yes</w:t>
            </w:r>
          </w:p>
        </w:tc>
        <w:tc>
          <w:tcPr>
            <w:tcW w:w="1275" w:type="dxa"/>
            <w:tcBorders>
              <w:top w:val="nil"/>
              <w:left w:val="nil"/>
            </w:tcBorders>
          </w:tcPr>
          <w:p w14:paraId="35B295F5" w14:textId="77777777" w:rsidR="004260A5" w:rsidRPr="003A3258" w:rsidRDefault="004260A5" w:rsidP="00C64A43">
            <w:pPr>
              <w:pStyle w:val="TAC"/>
            </w:pPr>
          </w:p>
        </w:tc>
        <w:tc>
          <w:tcPr>
            <w:tcW w:w="1037" w:type="dxa"/>
            <w:tcBorders>
              <w:top w:val="nil"/>
            </w:tcBorders>
          </w:tcPr>
          <w:p w14:paraId="1F2F978C" w14:textId="20167973" w:rsidR="004260A5" w:rsidRPr="003A3258" w:rsidRDefault="00744157" w:rsidP="00C64A43">
            <w:pPr>
              <w:pStyle w:val="TAC"/>
            </w:pPr>
            <w:r w:rsidRPr="003A3258">
              <w:t>x</w:t>
            </w:r>
          </w:p>
        </w:tc>
        <w:tc>
          <w:tcPr>
            <w:tcW w:w="850" w:type="dxa"/>
            <w:tcBorders>
              <w:top w:val="nil"/>
            </w:tcBorders>
          </w:tcPr>
          <w:p w14:paraId="7FD58A88" w14:textId="04D11667" w:rsidR="004260A5" w:rsidRPr="003A3258" w:rsidRDefault="00BC181B" w:rsidP="00C64A43">
            <w:pPr>
              <w:pStyle w:val="TAC"/>
            </w:pPr>
            <w:r>
              <w:t>x</w:t>
            </w:r>
          </w:p>
        </w:tc>
        <w:tc>
          <w:tcPr>
            <w:tcW w:w="851" w:type="dxa"/>
            <w:tcBorders>
              <w:top w:val="nil"/>
            </w:tcBorders>
          </w:tcPr>
          <w:p w14:paraId="3E3077D8" w14:textId="785E8CC8" w:rsidR="004260A5" w:rsidRPr="003A3258" w:rsidRDefault="00744157" w:rsidP="00C64A43">
            <w:pPr>
              <w:pStyle w:val="TAC"/>
            </w:pPr>
            <w:r w:rsidRPr="003A3258">
              <w:t>x</w:t>
            </w:r>
          </w:p>
        </w:tc>
        <w:tc>
          <w:tcPr>
            <w:tcW w:w="1752" w:type="dxa"/>
            <w:tcBorders>
              <w:top w:val="nil"/>
            </w:tcBorders>
          </w:tcPr>
          <w:p w14:paraId="64727DCC" w14:textId="4D3E1599" w:rsidR="004260A5" w:rsidRPr="003A3258" w:rsidRDefault="005B0A4E" w:rsidP="00C64A43">
            <w:pPr>
              <w:pStyle w:val="TAC"/>
            </w:pPr>
            <w:r>
              <w:t xml:space="preserve">Application </w:t>
            </w:r>
            <w:r w:rsidR="00A112CB">
              <w:t xml:space="preserve">Service Enabler </w:t>
            </w:r>
            <w:r>
              <w:t>Aspects</w:t>
            </w: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4A43">
            <w:pPr>
              <w:pStyle w:val="TAH"/>
            </w:pPr>
            <w:r>
              <w:t>No</w:t>
            </w:r>
          </w:p>
        </w:tc>
        <w:tc>
          <w:tcPr>
            <w:tcW w:w="1275" w:type="dxa"/>
            <w:tcBorders>
              <w:left w:val="nil"/>
            </w:tcBorders>
          </w:tcPr>
          <w:p w14:paraId="42581088" w14:textId="0896E687" w:rsidR="004260A5" w:rsidRPr="003A3258" w:rsidRDefault="00744157" w:rsidP="00C64A43">
            <w:pPr>
              <w:pStyle w:val="TAC"/>
            </w:pPr>
            <w:r w:rsidRPr="003A3258">
              <w:t>x</w:t>
            </w:r>
          </w:p>
        </w:tc>
        <w:tc>
          <w:tcPr>
            <w:tcW w:w="1037" w:type="dxa"/>
          </w:tcPr>
          <w:p w14:paraId="477F02DA" w14:textId="77777777" w:rsidR="004260A5" w:rsidRPr="003A3258" w:rsidRDefault="004260A5" w:rsidP="00C64A43">
            <w:pPr>
              <w:pStyle w:val="TAC"/>
            </w:pPr>
          </w:p>
        </w:tc>
        <w:tc>
          <w:tcPr>
            <w:tcW w:w="850" w:type="dxa"/>
          </w:tcPr>
          <w:p w14:paraId="6E9D500A" w14:textId="77777777" w:rsidR="004260A5" w:rsidRPr="003A3258" w:rsidRDefault="004260A5" w:rsidP="00C64A43">
            <w:pPr>
              <w:pStyle w:val="TAC"/>
            </w:pPr>
          </w:p>
        </w:tc>
        <w:tc>
          <w:tcPr>
            <w:tcW w:w="851" w:type="dxa"/>
          </w:tcPr>
          <w:p w14:paraId="24149096" w14:textId="77777777" w:rsidR="004260A5" w:rsidRPr="003A3258" w:rsidRDefault="004260A5" w:rsidP="00C64A43">
            <w:pPr>
              <w:pStyle w:val="TAC"/>
            </w:pPr>
          </w:p>
        </w:tc>
        <w:tc>
          <w:tcPr>
            <w:tcW w:w="1752" w:type="dxa"/>
          </w:tcPr>
          <w:p w14:paraId="43FB9532" w14:textId="77777777" w:rsidR="004260A5" w:rsidRPr="003A3258" w:rsidRDefault="004260A5" w:rsidP="00C64A43">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4A43">
            <w:pPr>
              <w:pStyle w:val="TAH"/>
            </w:pPr>
            <w:r>
              <w:t>Don't know</w:t>
            </w:r>
          </w:p>
        </w:tc>
        <w:tc>
          <w:tcPr>
            <w:tcW w:w="1275" w:type="dxa"/>
            <w:tcBorders>
              <w:left w:val="nil"/>
            </w:tcBorders>
          </w:tcPr>
          <w:p w14:paraId="1651904E" w14:textId="77777777" w:rsidR="004260A5" w:rsidRPr="003A3258" w:rsidRDefault="004260A5" w:rsidP="00C64A43">
            <w:pPr>
              <w:pStyle w:val="TAC"/>
            </w:pPr>
          </w:p>
        </w:tc>
        <w:tc>
          <w:tcPr>
            <w:tcW w:w="1037" w:type="dxa"/>
          </w:tcPr>
          <w:p w14:paraId="5219BA8E" w14:textId="77777777" w:rsidR="004260A5" w:rsidRPr="003A3258" w:rsidRDefault="004260A5" w:rsidP="00C64A43">
            <w:pPr>
              <w:pStyle w:val="TAC"/>
            </w:pPr>
          </w:p>
        </w:tc>
        <w:tc>
          <w:tcPr>
            <w:tcW w:w="850" w:type="dxa"/>
          </w:tcPr>
          <w:p w14:paraId="4016B898" w14:textId="2F51F495" w:rsidR="004260A5" w:rsidRPr="003A3258" w:rsidRDefault="004260A5" w:rsidP="00C64A43">
            <w:pPr>
              <w:pStyle w:val="TAC"/>
            </w:pPr>
          </w:p>
        </w:tc>
        <w:tc>
          <w:tcPr>
            <w:tcW w:w="851" w:type="dxa"/>
          </w:tcPr>
          <w:p w14:paraId="42B48559" w14:textId="77777777" w:rsidR="004260A5" w:rsidRPr="003A3258" w:rsidRDefault="004260A5" w:rsidP="00C64A43">
            <w:pPr>
              <w:pStyle w:val="TAC"/>
            </w:pPr>
          </w:p>
        </w:tc>
        <w:tc>
          <w:tcPr>
            <w:tcW w:w="1752" w:type="dxa"/>
          </w:tcPr>
          <w:p w14:paraId="226C70EA" w14:textId="0628F39C" w:rsidR="004260A5" w:rsidRPr="003A3258" w:rsidRDefault="004260A5" w:rsidP="00C64A43">
            <w:pPr>
              <w:pStyle w:val="TAC"/>
            </w:pPr>
          </w:p>
        </w:tc>
      </w:tr>
    </w:tbl>
    <w:p w14:paraId="3A87B226" w14:textId="77777777" w:rsidR="008A76FD" w:rsidRPr="006C2E80" w:rsidRDefault="008A76FD" w:rsidP="00C64A43"/>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4A43">
            <w:pPr>
              <w:pStyle w:val="TAC"/>
            </w:pPr>
          </w:p>
        </w:tc>
        <w:tc>
          <w:tcPr>
            <w:tcW w:w="2917" w:type="dxa"/>
            <w:shd w:val="clear" w:color="auto" w:fill="E0E0E0"/>
          </w:tcPr>
          <w:p w14:paraId="2DDC3E00" w14:textId="77777777" w:rsidR="004876B9" w:rsidRPr="006C2E80" w:rsidRDefault="004876B9" w:rsidP="00C64A4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4A43">
            <w:pPr>
              <w:pStyle w:val="TAC"/>
            </w:pPr>
          </w:p>
        </w:tc>
        <w:tc>
          <w:tcPr>
            <w:tcW w:w="2917" w:type="dxa"/>
            <w:shd w:val="clear" w:color="auto" w:fill="E0E0E0"/>
            <w:tcMar>
              <w:left w:w="227" w:type="dxa"/>
            </w:tcMar>
          </w:tcPr>
          <w:p w14:paraId="583CDDD5" w14:textId="77777777" w:rsidR="004876B9" w:rsidRPr="00662741" w:rsidRDefault="004876B9" w:rsidP="00C64A4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4A43">
            <w:pPr>
              <w:pStyle w:val="TAC"/>
            </w:pPr>
          </w:p>
        </w:tc>
        <w:tc>
          <w:tcPr>
            <w:tcW w:w="2917" w:type="dxa"/>
            <w:shd w:val="clear" w:color="auto" w:fill="E0E0E0"/>
            <w:tcMar>
              <w:left w:w="397" w:type="dxa"/>
            </w:tcMar>
          </w:tcPr>
          <w:p w14:paraId="2FF03094" w14:textId="77777777" w:rsidR="004876B9" w:rsidRPr="00662741" w:rsidRDefault="004876B9" w:rsidP="00C64A43">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64A43">
            <w:pPr>
              <w:pStyle w:val="TAC"/>
            </w:pPr>
            <w:r>
              <w:t>x</w:t>
            </w:r>
          </w:p>
        </w:tc>
        <w:tc>
          <w:tcPr>
            <w:tcW w:w="2917" w:type="dxa"/>
            <w:shd w:val="clear" w:color="auto" w:fill="E0E0E0"/>
          </w:tcPr>
          <w:p w14:paraId="14C97034" w14:textId="77777777" w:rsidR="00BF7C9D" w:rsidRPr="006C2E80" w:rsidRDefault="00BF7C9D" w:rsidP="00C64A43">
            <w:pPr>
              <w:pStyle w:val="TAH"/>
            </w:pPr>
            <w:r w:rsidRPr="006C2E80">
              <w:t>Study Item</w:t>
            </w:r>
          </w:p>
        </w:tc>
      </w:tr>
    </w:tbl>
    <w:p w14:paraId="406F61A6" w14:textId="1480902C" w:rsidR="004876B9" w:rsidRPr="00610685" w:rsidRDefault="004876B9" w:rsidP="006C2E80">
      <w:pPr>
        <w:pStyle w:val="2"/>
        <w:rPr>
          <w:lang w:val="en-US"/>
        </w:rPr>
      </w:pPr>
      <w:r>
        <w:t>2</w:t>
      </w:r>
      <w:r w:rsidR="00A36378">
        <w:t>.</w:t>
      </w:r>
      <w:r w:rsidR="00765028">
        <w:t>2</w:t>
      </w:r>
      <w:r>
        <w:tab/>
      </w:r>
      <w:r w:rsidR="004260A5">
        <w:t>Parent Work Item</w:t>
      </w:r>
    </w:p>
    <w:p w14:paraId="2311EFBA" w14:textId="77777777" w:rsidR="002944FD" w:rsidRPr="009A6092" w:rsidRDefault="002944FD" w:rsidP="00C64A4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4A4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4A43">
            <w:pPr>
              <w:pStyle w:val="TAH"/>
            </w:pPr>
            <w:r>
              <w:t>Acronym</w:t>
            </w:r>
          </w:p>
        </w:tc>
        <w:tc>
          <w:tcPr>
            <w:tcW w:w="1101" w:type="dxa"/>
            <w:shd w:val="clear" w:color="auto" w:fill="E0E0E0"/>
          </w:tcPr>
          <w:p w14:paraId="71E7FFF8" w14:textId="77777777" w:rsidR="008835FC" w:rsidDel="00C02DF6" w:rsidRDefault="008835FC" w:rsidP="00C64A43">
            <w:pPr>
              <w:pStyle w:val="TAH"/>
            </w:pPr>
            <w:r>
              <w:t>Working Group</w:t>
            </w:r>
          </w:p>
        </w:tc>
        <w:tc>
          <w:tcPr>
            <w:tcW w:w="1101" w:type="dxa"/>
            <w:shd w:val="clear" w:color="auto" w:fill="E0E0E0"/>
          </w:tcPr>
          <w:p w14:paraId="6C53D0F7" w14:textId="77777777" w:rsidR="008835FC" w:rsidRDefault="008835FC" w:rsidP="00C64A43">
            <w:pPr>
              <w:pStyle w:val="TAH"/>
            </w:pPr>
            <w:r>
              <w:t>Unique ID</w:t>
            </w:r>
          </w:p>
        </w:tc>
        <w:tc>
          <w:tcPr>
            <w:tcW w:w="6010" w:type="dxa"/>
            <w:shd w:val="clear" w:color="auto" w:fill="E0E0E0"/>
          </w:tcPr>
          <w:p w14:paraId="668487F1" w14:textId="77777777" w:rsidR="008835FC" w:rsidRDefault="008835FC" w:rsidP="00C64A4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4A43">
            <w:pPr>
              <w:pStyle w:val="TAL"/>
            </w:pPr>
          </w:p>
        </w:tc>
        <w:tc>
          <w:tcPr>
            <w:tcW w:w="1101" w:type="dxa"/>
          </w:tcPr>
          <w:p w14:paraId="6AE820B7" w14:textId="77777777" w:rsidR="008835FC" w:rsidRDefault="008835FC" w:rsidP="00C64A43">
            <w:pPr>
              <w:pStyle w:val="TAL"/>
            </w:pPr>
          </w:p>
        </w:tc>
        <w:tc>
          <w:tcPr>
            <w:tcW w:w="1101" w:type="dxa"/>
          </w:tcPr>
          <w:p w14:paraId="663BF2FB" w14:textId="77777777" w:rsidR="008835FC" w:rsidRDefault="008835FC" w:rsidP="00C64A43">
            <w:pPr>
              <w:pStyle w:val="TAL"/>
            </w:pPr>
          </w:p>
        </w:tc>
        <w:tc>
          <w:tcPr>
            <w:tcW w:w="6010" w:type="dxa"/>
          </w:tcPr>
          <w:p w14:paraId="24E5739B" w14:textId="56478651" w:rsidR="008835FC" w:rsidRPr="00251D80" w:rsidRDefault="00744157" w:rsidP="00C64A43">
            <w:pPr>
              <w:pStyle w:val="TAL"/>
            </w:pPr>
            <w:r>
              <w:t>N/A</w:t>
            </w:r>
          </w:p>
        </w:tc>
      </w:tr>
    </w:tbl>
    <w:p w14:paraId="7C3FBD77" w14:textId="77777777" w:rsidR="004876B9" w:rsidRDefault="004876B9" w:rsidP="00C64A43"/>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C64A4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4A4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4A43">
            <w:pPr>
              <w:pStyle w:val="TAH"/>
            </w:pPr>
            <w:r>
              <w:t>Unique ID</w:t>
            </w:r>
          </w:p>
        </w:tc>
        <w:tc>
          <w:tcPr>
            <w:tcW w:w="3326" w:type="dxa"/>
            <w:shd w:val="clear" w:color="auto" w:fill="E0E0E0"/>
          </w:tcPr>
          <w:p w14:paraId="3B3E770F" w14:textId="77777777" w:rsidR="008835FC" w:rsidRDefault="008835FC" w:rsidP="00C64A43">
            <w:pPr>
              <w:pStyle w:val="TAH"/>
            </w:pPr>
            <w:r>
              <w:t>Title</w:t>
            </w:r>
          </w:p>
        </w:tc>
        <w:tc>
          <w:tcPr>
            <w:tcW w:w="5099" w:type="dxa"/>
            <w:shd w:val="clear" w:color="auto" w:fill="E0E0E0"/>
          </w:tcPr>
          <w:p w14:paraId="666A5A81" w14:textId="77777777" w:rsidR="008835FC" w:rsidRDefault="008835FC" w:rsidP="00C64A43">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64A43">
            <w:pPr>
              <w:rPr>
                <w:lang w:eastAsia="ko-KR"/>
              </w:rPr>
            </w:pPr>
            <w:r>
              <w:t>900027</w:t>
            </w:r>
          </w:p>
          <w:p w14:paraId="5595B1E6" w14:textId="77777777" w:rsidR="008835FC" w:rsidRDefault="008835FC" w:rsidP="00C64A43">
            <w:pPr>
              <w:pStyle w:val="TAL"/>
            </w:pPr>
          </w:p>
        </w:tc>
        <w:tc>
          <w:tcPr>
            <w:tcW w:w="3326" w:type="dxa"/>
          </w:tcPr>
          <w:p w14:paraId="6AD6B1DF" w14:textId="7EB1B54A" w:rsidR="008835FC" w:rsidRDefault="00CB451A" w:rsidP="00C64A43">
            <w:pPr>
              <w:pStyle w:val="TAL"/>
            </w:pPr>
            <w:r w:rsidRPr="00CB451A">
              <w:t>Study on supporting tactile and multi-modality communication services</w:t>
            </w:r>
          </w:p>
        </w:tc>
        <w:tc>
          <w:tcPr>
            <w:tcW w:w="5099" w:type="dxa"/>
          </w:tcPr>
          <w:p w14:paraId="4972B8BD" w14:textId="444E1E5A" w:rsidR="008835FC" w:rsidRPr="00251D80" w:rsidRDefault="00CB451A" w:rsidP="00C64A43">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64A43">
            <w:r>
              <w:t>840015</w:t>
            </w:r>
          </w:p>
        </w:tc>
        <w:tc>
          <w:tcPr>
            <w:tcW w:w="3326" w:type="dxa"/>
          </w:tcPr>
          <w:p w14:paraId="0D8643AC" w14:textId="4382FB21" w:rsidR="00F917AB" w:rsidDel="00CB451A" w:rsidRDefault="00F917AB" w:rsidP="00C64A43">
            <w:pPr>
              <w:pStyle w:val="TAL"/>
            </w:pPr>
            <w:r w:rsidRPr="00F917AB">
              <w:t>Study on NCIS</w:t>
            </w:r>
          </w:p>
        </w:tc>
        <w:tc>
          <w:tcPr>
            <w:tcW w:w="5099" w:type="dxa"/>
          </w:tcPr>
          <w:p w14:paraId="72DECC50" w14:textId="4445E1B5" w:rsidR="00F917AB" w:rsidRDefault="00F917AB" w:rsidP="00C64A43">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C64A43">
            <w:r w:rsidRPr="00B556A4">
              <w:t>860009</w:t>
            </w:r>
          </w:p>
        </w:tc>
        <w:tc>
          <w:tcPr>
            <w:tcW w:w="3326" w:type="dxa"/>
          </w:tcPr>
          <w:p w14:paraId="13D8BB2E" w14:textId="25927C18" w:rsidR="00B556A4" w:rsidRPr="00F917AB" w:rsidRDefault="00B556A4" w:rsidP="00C64A43">
            <w:pPr>
              <w:pStyle w:val="TAL"/>
            </w:pPr>
            <w:r>
              <w:t xml:space="preserve">Study on </w:t>
            </w:r>
            <w:r w:rsidRPr="00B556A4">
              <w:t>AI/ML model transfer in 5GS</w:t>
            </w:r>
          </w:p>
        </w:tc>
        <w:tc>
          <w:tcPr>
            <w:tcW w:w="5099" w:type="dxa"/>
          </w:tcPr>
          <w:p w14:paraId="7C91A2D5" w14:textId="175F9FDE" w:rsidR="00B556A4" w:rsidRDefault="00B556A4" w:rsidP="00C64A43">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C64A43">
            <w:r w:rsidRPr="00B556A4">
              <w:t>880011</w:t>
            </w:r>
          </w:p>
        </w:tc>
        <w:tc>
          <w:tcPr>
            <w:tcW w:w="3326" w:type="dxa"/>
          </w:tcPr>
          <w:p w14:paraId="213835DF" w14:textId="146C80D3" w:rsidR="00B556A4" w:rsidRDefault="00B556A4" w:rsidP="00C64A43">
            <w:pPr>
              <w:pStyle w:val="TAL"/>
            </w:pPr>
            <w:r w:rsidRPr="00B556A4">
              <w:t>Study on 5G Glass-type AR/MR Devices</w:t>
            </w:r>
          </w:p>
        </w:tc>
        <w:tc>
          <w:tcPr>
            <w:tcW w:w="5099" w:type="dxa"/>
          </w:tcPr>
          <w:p w14:paraId="04776E07" w14:textId="6BF72AB8" w:rsidR="00B556A4" w:rsidRDefault="00B556A4" w:rsidP="00C64A43">
            <w:pPr>
              <w:pStyle w:val="Guidance"/>
            </w:pPr>
            <w:r>
              <w:t>This study considered many AR use cases and conclusions and observations will be considered as they may be relevant to this study.</w:t>
            </w:r>
          </w:p>
        </w:tc>
      </w:tr>
    </w:tbl>
    <w:p w14:paraId="6BC7072F" w14:textId="77777777" w:rsidR="006C2E80" w:rsidRDefault="006C2E80" w:rsidP="00C64A43">
      <w:pPr>
        <w:pStyle w:val="FP"/>
      </w:pPr>
    </w:p>
    <w:p w14:paraId="3E795897" w14:textId="77777777" w:rsidR="008A76FD" w:rsidRDefault="008A76FD" w:rsidP="006C2E80">
      <w:pPr>
        <w:pStyle w:val="1"/>
      </w:pPr>
      <w:r>
        <w:t>3</w:t>
      </w:r>
      <w:r>
        <w:tab/>
        <w:t>Justification</w:t>
      </w:r>
    </w:p>
    <w:p w14:paraId="0F4D05DA" w14:textId="13AF25C9" w:rsidR="00701D80" w:rsidRDefault="00D90DAD" w:rsidP="00C64A43">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C64A43">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681F59D2" w14:textId="4763FD05" w:rsidR="00AF0F7F" w:rsidRDefault="00816242" w:rsidP="00C64A43">
      <w:r>
        <w:t xml:space="preserve">The study </w:t>
      </w:r>
      <w:r w:rsidR="000E2EEB">
        <w:t xml:space="preserve">can </w:t>
      </w:r>
      <w:r>
        <w:t>investigate specific use cases associated with a user presenting himself or herself remotely by means of a representation, an avatar. Such use cases could also provide this user with immersive and interactive media representing the remote location in which the avatar is present, but the focus will be</w:t>
      </w:r>
      <w:r w:rsidR="00AF0F7F">
        <w:t xml:space="preserve"> on the local representation of a remote user, and interaction with him or her. That is, the primary focus of </w:t>
      </w:r>
      <w:r w:rsidR="00E35EF1">
        <w:t xml:space="preserve">‘remote user representation services’ (including </w:t>
      </w:r>
      <w:r w:rsidR="00AF0F7F">
        <w:t>Avatar services</w:t>
      </w:r>
      <w:r w:rsidR="00E35EF1">
        <w:t>)</w:t>
      </w:r>
      <w:r w:rsidR="00AF0F7F">
        <w:t xml:space="preserve"> are the implications for those physically present: what new functionalities are required of the 5G system to enable such use cases, if any?</w:t>
      </w:r>
      <w:r>
        <w:t xml:space="preserve"> </w:t>
      </w:r>
    </w:p>
    <w:p w14:paraId="391B6550" w14:textId="07980CF6" w:rsidR="00414EFA" w:rsidRDefault="00414EFA" w:rsidP="00C64A43">
      <w:r>
        <w:lastRenderedPageBreak/>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453FCB71" w14:textId="77777777" w:rsidR="00770D3E" w:rsidRDefault="00AF0F7F" w:rsidP="00E737DA">
      <w:r>
        <w:t>Media aspects</w:t>
      </w:r>
      <w:r w:rsidR="000E2EEB">
        <w:t xml:space="preserve"> of this study</w:t>
      </w:r>
      <w:r>
        <w:t xml:space="preserve"> </w:t>
      </w:r>
      <w:r w:rsidR="000E2EEB">
        <w:t>include</w:t>
      </w:r>
      <w:r>
        <w:t xml:space="preserve"> audio and visual aspects</w:t>
      </w:r>
      <w:r w:rsidR="000E2EEB">
        <w:t>. H</w:t>
      </w:r>
      <w:r>
        <w:t>aptic and multi-modal aspects may also be considered in use cases of this study.</w:t>
      </w:r>
      <w:r w:rsidR="000D1969">
        <w:br/>
      </w:r>
    </w:p>
    <w:p w14:paraId="42BF4A7A" w14:textId="26080D93" w:rsidR="005561D2" w:rsidRDefault="005561D2" w:rsidP="00E737DA">
      <w:pPr>
        <w:pStyle w:val="NO"/>
      </w:pPr>
      <w:r>
        <w:t xml:space="preserve">NOTE: </w:t>
      </w:r>
      <w:r w:rsidR="00770D3E">
        <w:tab/>
        <w:t>A d</w:t>
      </w:r>
      <w:r>
        <w:t>ifferen</w:t>
      </w:r>
      <w:r w:rsidR="00770D3E">
        <w:t xml:space="preserve">ce between this study item and study of </w:t>
      </w:r>
      <w:r>
        <w:t xml:space="preserve"> TACMM</w:t>
      </w:r>
      <w:r w:rsidR="00770D3E">
        <w:t xml:space="preserve"> is that</w:t>
      </w:r>
      <w:r>
        <w:t xml:space="preserve"> metaverse services would involve coordination of input data from different devices/sensors from different users and coordination of output data to different devices at different destinations to support the same task or application. </w:t>
      </w:r>
    </w:p>
    <w:p w14:paraId="1B2EEDD4" w14:textId="24CB12AF" w:rsidR="000A0C73" w:rsidRPr="006C2E80" w:rsidRDefault="000A0C73" w:rsidP="00C64A4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1"/>
      </w:pPr>
      <w:r>
        <w:t>4</w:t>
      </w:r>
      <w:r>
        <w:tab/>
        <w:t>Objective</w:t>
      </w:r>
    </w:p>
    <w:p w14:paraId="157F3CB1" w14:textId="049D7F70" w:rsidR="006C2E80" w:rsidRDefault="000A0C73" w:rsidP="00C64A43">
      <w:r>
        <w:t xml:space="preserve">This study will investigate </w:t>
      </w:r>
      <w:r w:rsidR="00D94B14">
        <w:t xml:space="preserve">specific use cases </w:t>
      </w:r>
      <w:r w:rsidR="00327E8E">
        <w:t xml:space="preserve">and service requirements </w:t>
      </w:r>
      <w:r w:rsidR="00FF0CB5">
        <w:t>for 5GS support of</w:t>
      </w:r>
      <w:r w:rsidR="00D94B14">
        <w:t xml:space="preserve"> </w:t>
      </w:r>
      <w:r w:rsidR="00332263">
        <w:t>enhanced</w:t>
      </w:r>
      <w:r w:rsidR="00D94B14">
        <w:t xml:space="preserve"> XR-based services</w:t>
      </w:r>
      <w:r w:rsidR="00267D74">
        <w:t>,</w:t>
      </w:r>
      <w:r w:rsidR="00D94B14">
        <w:t xml:space="preserve"> </w:t>
      </w:r>
      <w:r w:rsidR="001C49AD">
        <w:t>(</w:t>
      </w:r>
      <w:r w:rsidR="00267D74">
        <w:t>as XR-based services are an essential part of</w:t>
      </w:r>
      <w:r w:rsidR="005D2664">
        <w:t xml:space="preserve"> "</w:t>
      </w:r>
      <w:r w:rsidR="005F5642">
        <w:t>M</w:t>
      </w:r>
      <w:r w:rsidR="005D2664">
        <w:t xml:space="preserve">etaverse" services </w:t>
      </w:r>
      <w:r w:rsidR="00267D74">
        <w:t>considered in this study,</w:t>
      </w:r>
      <w:r w:rsidR="005D2664">
        <w:t>)</w:t>
      </w:r>
      <w:r w:rsidR="00267D74">
        <w:t xml:space="preserve"> as well as potentially other functionality, to</w:t>
      </w:r>
      <w:r w:rsidR="005D2664">
        <w:t xml:space="preserve"> </w:t>
      </w:r>
      <w:r w:rsidR="00B67774">
        <w:t>offer</w:t>
      </w:r>
      <w:r w:rsidR="00267D74">
        <w:t xml:space="preserve"> </w:t>
      </w:r>
      <w:r w:rsidR="00B67774">
        <w:t xml:space="preserve">shared </w:t>
      </w:r>
      <w:r w:rsidR="00FF0CB5">
        <w:t xml:space="preserve">and </w:t>
      </w:r>
      <w:r w:rsidR="008613C5">
        <w:t>interactive</w:t>
      </w:r>
      <w:r w:rsidR="00FF0CB5">
        <w:t xml:space="preserve"> user </w:t>
      </w:r>
      <w:r w:rsidR="00B67774">
        <w:t>experience</w:t>
      </w:r>
      <w:r w:rsidR="00FF0CB5">
        <w:t xml:space="preserve"> of</w:t>
      </w:r>
      <w:r w:rsidR="00B67774">
        <w:t xml:space="preserve"> </w:t>
      </w:r>
      <w:r w:rsidR="00FF0CB5">
        <w:t xml:space="preserve">local </w:t>
      </w:r>
      <w:r w:rsidR="00E0243D">
        <w:t>content</w:t>
      </w:r>
      <w:r w:rsidR="006264CE">
        <w:t xml:space="preserve"> </w:t>
      </w:r>
      <w:r w:rsidR="00A36469">
        <w:t>and</w:t>
      </w:r>
      <w:r w:rsidR="00E0243D">
        <w:t xml:space="preserve"> services, </w:t>
      </w:r>
      <w:r w:rsidR="006264CE">
        <w:t>accessed either by users in the proximity or remotely</w:t>
      </w:r>
      <w:r w:rsidR="00B67774">
        <w:t>.</w:t>
      </w:r>
      <w:r w:rsidR="00D1463B">
        <w:t xml:space="preserve"> In </w:t>
      </w:r>
      <w:r w:rsidR="003A3258">
        <w:t>particular,</w:t>
      </w:r>
      <w:r w:rsidR="00D1463B">
        <w:t xml:space="preserve"> the following areas will be studied:</w:t>
      </w:r>
    </w:p>
    <w:p w14:paraId="787A10AB" w14:textId="292EAB74" w:rsidR="0019244A" w:rsidRPr="009F218E" w:rsidRDefault="00C05109" w:rsidP="00E737DA">
      <w:pPr>
        <w:pStyle w:val="B1"/>
      </w:pPr>
      <w:r w:rsidRPr="009F218E">
        <w:t>-</w:t>
      </w:r>
      <w:r w:rsidRPr="009F218E">
        <w:tab/>
      </w:r>
      <w:r w:rsidR="00816242" w:rsidRPr="009F218E">
        <w:t>Support of</w:t>
      </w:r>
      <w:r w:rsidR="0019244A" w:rsidRPr="009F218E">
        <w:t xml:space="preserve"> interactive XR media </w:t>
      </w:r>
      <w:r w:rsidR="00A07132" w:rsidRPr="009F218E">
        <w:t>shared amon</w:t>
      </w:r>
      <w:r w:rsidR="00BA15A8" w:rsidRPr="009F218E">
        <w:t>g</w:t>
      </w:r>
      <w:r w:rsidR="0019244A" w:rsidRPr="009F218E">
        <w:t xml:space="preserve"> </w:t>
      </w:r>
      <w:r w:rsidR="000F21CB" w:rsidRPr="009F218E">
        <w:t xml:space="preserve">multiple </w:t>
      </w:r>
      <w:r w:rsidR="0019244A" w:rsidRPr="009F218E">
        <w:t>users in a single location</w:t>
      </w:r>
      <w:r w:rsidR="009F218E" w:rsidRPr="009F218E">
        <w:t>, including</w:t>
      </w:r>
      <w:r w:rsidRPr="009F218E">
        <w:t>:</w:t>
      </w:r>
    </w:p>
    <w:p w14:paraId="2FAB3291" w14:textId="7E744AB7" w:rsidR="0031371C" w:rsidRPr="009F218E" w:rsidRDefault="0031371C" w:rsidP="00E737DA">
      <w:pPr>
        <w:pStyle w:val="B2"/>
      </w:pPr>
      <w:r w:rsidRPr="009F218E">
        <w:t>-</w:t>
      </w:r>
      <w:r w:rsidRPr="009F218E">
        <w:tab/>
        <w:t xml:space="preserve">performance (KPI) aspects; e.g. </w:t>
      </w:r>
      <w:r w:rsidR="00B36C52" w:rsidRPr="009F218E">
        <w:t xml:space="preserve">latency, </w:t>
      </w:r>
      <w:r w:rsidRPr="009F218E">
        <w:t>throughput</w:t>
      </w:r>
      <w:r w:rsidR="000F21CB" w:rsidRPr="009F218E">
        <w:t>,</w:t>
      </w:r>
      <w:r w:rsidRPr="009F218E">
        <w:t xml:space="preserve"> connection density</w:t>
      </w:r>
    </w:p>
    <w:p w14:paraId="3177719A" w14:textId="4E635CEB" w:rsidR="008C2012" w:rsidRDefault="00C05109" w:rsidP="00E737DA">
      <w:pPr>
        <w:pStyle w:val="B2"/>
      </w:pPr>
      <w:r w:rsidRPr="009F218E">
        <w:t>-</w:t>
      </w:r>
      <w:r w:rsidRPr="009F218E">
        <w:tab/>
        <w:t>efficiency and scalability aspects</w:t>
      </w:r>
      <w:r w:rsidR="001A6E8C" w:rsidRPr="009F218E">
        <w:t xml:space="preserve">, </w:t>
      </w:r>
      <w:r w:rsidR="008C2012" w:rsidRPr="009F218E">
        <w:t>for large numbers of users in a single location.</w:t>
      </w:r>
    </w:p>
    <w:p w14:paraId="32686F7B" w14:textId="172748E4" w:rsidR="006A35AF" w:rsidRPr="009F218E" w:rsidRDefault="006A35AF" w:rsidP="002F334E">
      <w:pPr>
        <w:pStyle w:val="NO"/>
      </w:pPr>
      <w:r>
        <w:t>Note: The combination of haptics type of XR media and other non-haptics types XR media will be studied.</w:t>
      </w:r>
    </w:p>
    <w:p w14:paraId="60E97B1E" w14:textId="54F088C0" w:rsidR="00C05109" w:rsidRPr="009F218E" w:rsidRDefault="00C05109" w:rsidP="00E737DA">
      <w:pPr>
        <w:pStyle w:val="B1"/>
      </w:pPr>
      <w:r w:rsidRPr="009F218E">
        <w:t>-</w:t>
      </w:r>
      <w:r w:rsidRPr="009F218E">
        <w:tab/>
      </w:r>
      <w:r w:rsidR="00623567" w:rsidRPr="009F218E">
        <w:t>Identification</w:t>
      </w:r>
      <w:r w:rsidRPr="009F218E">
        <w:t xml:space="preserve"> of users</w:t>
      </w:r>
      <w:r w:rsidR="00C64A43" w:rsidRPr="009F218E">
        <w:t xml:space="preserve"> and </w:t>
      </w:r>
      <w:r w:rsidR="0049260B">
        <w:t xml:space="preserve">other </w:t>
      </w:r>
      <w:r w:rsidR="008C2012" w:rsidRPr="009F218E">
        <w:t>digital representations</w:t>
      </w:r>
      <w:r w:rsidRPr="009F218E">
        <w:t xml:space="preserve"> </w:t>
      </w:r>
      <w:r w:rsidR="00C64A43" w:rsidRPr="009F218E">
        <w:t>of</w:t>
      </w:r>
      <w:r w:rsidRPr="009F218E">
        <w:t xml:space="preserve"> entities interact</w:t>
      </w:r>
      <w:r w:rsidR="00BA5986" w:rsidRPr="009F218E">
        <w:t>ing</w:t>
      </w:r>
      <w:r w:rsidRPr="009F218E">
        <w:t xml:space="preserve"> within </w:t>
      </w:r>
      <w:r w:rsidR="00BA5986" w:rsidRPr="009F218E">
        <w:t>the</w:t>
      </w:r>
      <w:r w:rsidRPr="009F218E">
        <w:t xml:space="preserve"> metaverse service.</w:t>
      </w:r>
    </w:p>
    <w:p w14:paraId="2A4E8AFC" w14:textId="10922ECD" w:rsidR="00816242" w:rsidRPr="009F218E" w:rsidRDefault="00816242" w:rsidP="00E737DA">
      <w:pPr>
        <w:pStyle w:val="B1"/>
      </w:pPr>
      <w:r w:rsidRPr="009F218E">
        <w:t>-</w:t>
      </w:r>
      <w:r w:rsidRPr="009F218E">
        <w:tab/>
      </w:r>
      <w:r w:rsidR="00D020A6" w:rsidRPr="009F218E">
        <w:t>Acquisition</w:t>
      </w:r>
      <w:r w:rsidR="00B57683" w:rsidRPr="009F218E">
        <w:t>, use</w:t>
      </w:r>
      <w:r w:rsidR="00D020A6" w:rsidRPr="009F218E">
        <w:t xml:space="preserve"> and </w:t>
      </w:r>
      <w:r w:rsidR="00D57299" w:rsidRPr="009F218E">
        <w:t>exposure</w:t>
      </w:r>
      <w:r w:rsidR="00D020A6" w:rsidRPr="009F218E">
        <w:t xml:space="preserve"> of </w:t>
      </w:r>
      <w:r w:rsidRPr="009F218E">
        <w:t xml:space="preserve">local </w:t>
      </w:r>
      <w:r w:rsidR="007D58FE">
        <w:t xml:space="preserve">(physical and digital) </w:t>
      </w:r>
      <w:r w:rsidRPr="009F218E">
        <w:t>information to enable metaverse services</w:t>
      </w:r>
      <w:r w:rsidR="00D020A6" w:rsidRPr="009F218E">
        <w:t xml:space="preserve">, </w:t>
      </w:r>
      <w:r w:rsidR="00225D0A" w:rsidRPr="009F218E">
        <w:t>including</w:t>
      </w:r>
      <w:r w:rsidRPr="009F218E">
        <w:t>:</w:t>
      </w:r>
    </w:p>
    <w:p w14:paraId="4201803C" w14:textId="5ED4FCB3" w:rsidR="00DD6568" w:rsidRPr="009F218E" w:rsidRDefault="00816242" w:rsidP="00E737DA">
      <w:pPr>
        <w:pStyle w:val="B2"/>
      </w:pPr>
      <w:r w:rsidRPr="009F218E">
        <w:t>-</w:t>
      </w:r>
      <w:r w:rsidRPr="009F218E">
        <w:tab/>
      </w:r>
      <w:r w:rsidR="00B57683" w:rsidRPr="009F218E">
        <w:t xml:space="preserve">acquiring </w:t>
      </w:r>
      <w:r w:rsidR="00E20E1F">
        <w:t xml:space="preserve">local </w:t>
      </w:r>
      <w:r w:rsidRPr="009F218E">
        <w:t>spatial</w:t>
      </w:r>
      <w:r w:rsidR="006714E7" w:rsidRPr="009F218E">
        <w:t>/environment</w:t>
      </w:r>
      <w:r w:rsidR="00225D0A" w:rsidRPr="009F218E">
        <w:t>al</w:t>
      </w:r>
      <w:r w:rsidRPr="009F218E">
        <w:t xml:space="preserve"> information</w:t>
      </w:r>
      <w:r w:rsidR="003870C8" w:rsidRPr="009F218E">
        <w:t xml:space="preserve"> and </w:t>
      </w:r>
      <w:r w:rsidR="00DD6568" w:rsidRPr="009F218E">
        <w:t>user</w:t>
      </w:r>
      <w:r w:rsidR="006714E7" w:rsidRPr="009F218E">
        <w:t>/UE</w:t>
      </w:r>
      <w:r w:rsidR="00D57299" w:rsidRPr="009F218E">
        <w:t>(s)</w:t>
      </w:r>
      <w:r w:rsidR="00DD6568" w:rsidRPr="009F218E">
        <w:t xml:space="preserve"> information </w:t>
      </w:r>
      <w:r w:rsidR="006714E7" w:rsidRPr="009F218E">
        <w:t>(</w:t>
      </w:r>
      <w:r w:rsidR="00DD6568" w:rsidRPr="009F218E">
        <w:t>including viewing angle</w:t>
      </w:r>
      <w:r w:rsidR="00E75189" w:rsidRPr="009F218E">
        <w:t xml:space="preserve">, </w:t>
      </w:r>
      <w:r w:rsidR="00E7645F" w:rsidRPr="009F218E">
        <w:t>position</w:t>
      </w:r>
      <w:r w:rsidR="00DD6568" w:rsidRPr="009F218E">
        <w:t xml:space="preserve"> and direction</w:t>
      </w:r>
      <w:r w:rsidR="00E737DA">
        <w:t>);</w:t>
      </w:r>
    </w:p>
    <w:p w14:paraId="39F58948" w14:textId="4993324E" w:rsidR="00816242" w:rsidRPr="009F218E" w:rsidRDefault="00816242" w:rsidP="00E737DA">
      <w:pPr>
        <w:pStyle w:val="B2"/>
      </w:pPr>
      <w:r w:rsidRPr="009F218E">
        <w:t>-</w:t>
      </w:r>
      <w:r w:rsidRPr="009F218E">
        <w:tab/>
      </w:r>
      <w:r w:rsidR="00A926EF" w:rsidRPr="009F218E">
        <w:t>E</w:t>
      </w:r>
      <w:r w:rsidRPr="009F218E">
        <w:t xml:space="preserve">xposing </w:t>
      </w:r>
      <w:r w:rsidR="00E20E1F">
        <w:t xml:space="preserve">local </w:t>
      </w:r>
      <w:r w:rsidR="00CB6338">
        <w:t>acquired spatial, environmental and user/UE</w:t>
      </w:r>
      <w:r w:rsidR="00CB6338" w:rsidRPr="009F218E">
        <w:t xml:space="preserve"> </w:t>
      </w:r>
      <w:r w:rsidRPr="009F218E">
        <w:t>information to 3</w:t>
      </w:r>
      <w:r w:rsidRPr="00E737DA">
        <w:rPr>
          <w:vertAlign w:val="superscript"/>
        </w:rPr>
        <w:t>rd</w:t>
      </w:r>
      <w:r w:rsidRPr="009F218E">
        <w:t xml:space="preserve"> parties to enable metaverse services</w:t>
      </w:r>
      <w:r w:rsidR="001B5407">
        <w:t>.</w:t>
      </w:r>
    </w:p>
    <w:p w14:paraId="4F9D4A87" w14:textId="2ABAFE60" w:rsidR="003B4C65" w:rsidRPr="00816242" w:rsidRDefault="00582EAD" w:rsidP="00E737DA">
      <w:pPr>
        <w:pStyle w:val="B1"/>
      </w:pPr>
      <w:r w:rsidRPr="009F218E">
        <w:t>-</w:t>
      </w:r>
      <w:r w:rsidR="00DC7DD2" w:rsidRPr="009F218E">
        <w:tab/>
      </w:r>
      <w:r w:rsidR="008B22CC">
        <w:t xml:space="preserve">Other </w:t>
      </w:r>
      <w:r w:rsidR="008B22CC" w:rsidRPr="00267D74">
        <w:t>aspects</w:t>
      </w:r>
      <w:r w:rsidR="008B22CC">
        <w:t xml:space="preserve">, such as </w:t>
      </w:r>
      <w:r w:rsidR="003B4C65" w:rsidRPr="009F218E">
        <w:t>privacy</w:t>
      </w:r>
      <w:r w:rsidR="00E75189" w:rsidRPr="009F218E">
        <w:t>, charging</w:t>
      </w:r>
      <w:r w:rsidR="008B22CC">
        <w:t>, public safety</w:t>
      </w:r>
      <w:r w:rsidR="003B4C65" w:rsidRPr="009F218E">
        <w:t xml:space="preserve"> and security</w:t>
      </w:r>
      <w:r w:rsidR="00770D3E">
        <w:t xml:space="preserve"> </w:t>
      </w:r>
      <w:r w:rsidR="00436C1D">
        <w:t>requirements</w:t>
      </w:r>
      <w:r w:rsidR="003B4C65" w:rsidRPr="009F218E">
        <w:t>.</w:t>
      </w:r>
    </w:p>
    <w:p w14:paraId="0F71C152" w14:textId="24A86079" w:rsidR="00D41AFF" w:rsidRDefault="00225D0A" w:rsidP="00E737DA">
      <w:r w:rsidRPr="00267D74">
        <w:t xml:space="preserve">The study will also </w:t>
      </w:r>
      <w:r w:rsidR="00D83FF5" w:rsidRPr="00267D74">
        <w:t>investigate</w:t>
      </w:r>
      <w:r w:rsidR="00D41AFF" w:rsidRPr="00267D74">
        <w:t xml:space="preserve"> gaps between the </w:t>
      </w:r>
      <w:r w:rsidR="009D30DE" w:rsidRPr="00267D74">
        <w:t xml:space="preserve">identified new </w:t>
      </w:r>
      <w:r w:rsidR="00D41AFF" w:rsidRPr="00267D74">
        <w:t xml:space="preserve">potential requirements and the requirements already specified for the 5G system. </w:t>
      </w:r>
    </w:p>
    <w:p w14:paraId="17062D97" w14:textId="7DA0A8EA" w:rsidR="00AF0F7F" w:rsidRPr="006C2E80" w:rsidRDefault="00CB6338" w:rsidP="00CB6338">
      <w:pPr>
        <w:pStyle w:val="NO"/>
      </w:pPr>
      <w:r>
        <w:t xml:space="preserve">NOTE: </w:t>
      </w:r>
      <w:r>
        <w:tab/>
        <w:t xml:space="preserve">It is acknowledged that there are activities related to the topic Metaverse outside of 3GPP, such as the W3C </w:t>
      </w:r>
      <w:r w:rsidRPr="001B5407">
        <w:t>Open Metaverse Interoperability Group (OMI)</w:t>
      </w:r>
      <w:r>
        <w:t>. These activities may be considered in the form of use cases and related contributions to this study, but there is no specific objective for this study to consider or align with external standardization activities.</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4A4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4A4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4A4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4A4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4A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4A4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4A43">
            <w:pPr>
              <w:pStyle w:val="TAH"/>
            </w:pPr>
            <w:r w:rsidRPr="00E10367">
              <w:t>R</w:t>
            </w:r>
            <w:r w:rsidR="00011074">
              <w:t>apporteur</w:t>
            </w:r>
          </w:p>
        </w:tc>
      </w:tr>
      <w:tr w:rsidR="00FF3F0C" w:rsidRPr="00BC181B" w14:paraId="561E366B" w14:textId="77777777" w:rsidTr="006C2E80">
        <w:trPr>
          <w:cantSplit/>
          <w:jc w:val="center"/>
        </w:trPr>
        <w:tc>
          <w:tcPr>
            <w:tcW w:w="1617" w:type="dxa"/>
          </w:tcPr>
          <w:p w14:paraId="76E52879" w14:textId="40150FB1" w:rsidR="00FF3F0C" w:rsidRPr="006C2E80" w:rsidRDefault="00744157" w:rsidP="00C64A43">
            <w:pPr>
              <w:pStyle w:val="Guidance"/>
            </w:pPr>
            <w:r>
              <w:t>Internal TR</w:t>
            </w:r>
          </w:p>
        </w:tc>
        <w:tc>
          <w:tcPr>
            <w:tcW w:w="1134" w:type="dxa"/>
          </w:tcPr>
          <w:p w14:paraId="73DD2455" w14:textId="3E8E6D9A" w:rsidR="00BB5EBF" w:rsidRPr="006C2E80" w:rsidRDefault="00744157" w:rsidP="00C64A43">
            <w:pPr>
              <w:pStyle w:val="Guidance"/>
            </w:pPr>
            <w:r>
              <w:t>22.XXX</w:t>
            </w:r>
          </w:p>
        </w:tc>
        <w:tc>
          <w:tcPr>
            <w:tcW w:w="2409" w:type="dxa"/>
          </w:tcPr>
          <w:p w14:paraId="05C7C805" w14:textId="638D4D94" w:rsidR="00FF3F0C" w:rsidRPr="006C2E80" w:rsidRDefault="00744157" w:rsidP="00C64A43">
            <w:pPr>
              <w:pStyle w:val="Guidance"/>
            </w:pPr>
            <w:r>
              <w:t>Feasibility Study on Mobile Metaverse</w:t>
            </w:r>
          </w:p>
        </w:tc>
        <w:tc>
          <w:tcPr>
            <w:tcW w:w="993" w:type="dxa"/>
          </w:tcPr>
          <w:p w14:paraId="2D7CEA56" w14:textId="306A7F21" w:rsidR="00FF3F0C" w:rsidRPr="006C2E80" w:rsidRDefault="00744157" w:rsidP="00C64A43">
            <w:pPr>
              <w:pStyle w:val="Guidance"/>
            </w:pPr>
            <w:r>
              <w:t>TSG 98</w:t>
            </w:r>
          </w:p>
        </w:tc>
        <w:tc>
          <w:tcPr>
            <w:tcW w:w="1074" w:type="dxa"/>
          </w:tcPr>
          <w:p w14:paraId="47484899" w14:textId="60207BE1" w:rsidR="00FF3F0C" w:rsidRPr="006C2E80" w:rsidRDefault="00744157" w:rsidP="00C64A43">
            <w:pPr>
              <w:pStyle w:val="Guidance"/>
            </w:pPr>
            <w:r>
              <w:t>TSG 99</w:t>
            </w:r>
          </w:p>
        </w:tc>
        <w:tc>
          <w:tcPr>
            <w:tcW w:w="2186" w:type="dxa"/>
          </w:tcPr>
          <w:p w14:paraId="578CE739" w14:textId="33743C7A" w:rsidR="00FF3F0C" w:rsidRPr="00744157" w:rsidRDefault="00744157" w:rsidP="00C64A43">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C64A43">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BC181B" w14:paraId="5396E4CF" w14:textId="77777777" w:rsidTr="006C2E80">
        <w:trPr>
          <w:cantSplit/>
          <w:jc w:val="center"/>
        </w:trPr>
        <w:tc>
          <w:tcPr>
            <w:tcW w:w="1617" w:type="dxa"/>
          </w:tcPr>
          <w:p w14:paraId="5E3F77E2" w14:textId="77777777" w:rsidR="006C2E80" w:rsidRPr="00744157" w:rsidRDefault="006C2E80" w:rsidP="00C64A43">
            <w:pPr>
              <w:pStyle w:val="TAL"/>
              <w:rPr>
                <w:lang w:val="de-DE"/>
              </w:rPr>
            </w:pPr>
          </w:p>
        </w:tc>
        <w:tc>
          <w:tcPr>
            <w:tcW w:w="1134" w:type="dxa"/>
          </w:tcPr>
          <w:p w14:paraId="43E70D9D" w14:textId="77777777" w:rsidR="006C2E80" w:rsidRPr="00744157" w:rsidRDefault="006C2E80" w:rsidP="00C64A43">
            <w:pPr>
              <w:pStyle w:val="TAL"/>
              <w:rPr>
                <w:lang w:val="de-DE"/>
              </w:rPr>
            </w:pPr>
          </w:p>
        </w:tc>
        <w:tc>
          <w:tcPr>
            <w:tcW w:w="2409" w:type="dxa"/>
          </w:tcPr>
          <w:p w14:paraId="12022B30" w14:textId="77777777" w:rsidR="006C2E80" w:rsidRPr="00744157" w:rsidRDefault="006C2E80" w:rsidP="00C64A43">
            <w:pPr>
              <w:pStyle w:val="TAL"/>
              <w:rPr>
                <w:lang w:val="de-DE"/>
              </w:rPr>
            </w:pPr>
          </w:p>
        </w:tc>
        <w:tc>
          <w:tcPr>
            <w:tcW w:w="993" w:type="dxa"/>
          </w:tcPr>
          <w:p w14:paraId="783F7A2B" w14:textId="77777777" w:rsidR="006C2E80" w:rsidRPr="00744157" w:rsidRDefault="006C2E80" w:rsidP="00C64A43">
            <w:pPr>
              <w:pStyle w:val="TAL"/>
              <w:rPr>
                <w:lang w:val="de-DE"/>
              </w:rPr>
            </w:pPr>
          </w:p>
        </w:tc>
        <w:tc>
          <w:tcPr>
            <w:tcW w:w="1074" w:type="dxa"/>
          </w:tcPr>
          <w:p w14:paraId="363ECA7E" w14:textId="77777777" w:rsidR="006C2E80" w:rsidRPr="00744157" w:rsidRDefault="006C2E80" w:rsidP="00C64A43">
            <w:pPr>
              <w:pStyle w:val="TAL"/>
              <w:rPr>
                <w:lang w:val="de-DE"/>
              </w:rPr>
            </w:pPr>
          </w:p>
        </w:tc>
        <w:tc>
          <w:tcPr>
            <w:tcW w:w="2186" w:type="dxa"/>
          </w:tcPr>
          <w:p w14:paraId="21EB1BD1" w14:textId="77777777" w:rsidR="006C2E80" w:rsidRPr="00744157" w:rsidRDefault="006C2E80" w:rsidP="00C64A43">
            <w:pPr>
              <w:pStyle w:val="TAL"/>
              <w:rPr>
                <w:lang w:val="de-DE"/>
              </w:rPr>
            </w:pPr>
          </w:p>
        </w:tc>
      </w:tr>
    </w:tbl>
    <w:p w14:paraId="3D972A4A" w14:textId="77777777" w:rsidR="006C2E80" w:rsidRPr="00744157" w:rsidRDefault="006C2E80" w:rsidP="00C64A43">
      <w:pPr>
        <w:pStyle w:val="FP"/>
        <w:rPr>
          <w:lang w:val="de-DE"/>
        </w:rPr>
      </w:pPr>
    </w:p>
    <w:p w14:paraId="5B510A00" w14:textId="77777777" w:rsidR="00102222" w:rsidRPr="00DB1E5C" w:rsidRDefault="00102222" w:rsidP="00C64A43">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64A4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64A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64A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64A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64A43">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64A4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C64A43">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64A4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64A43">
            <w:pPr>
              <w:pStyle w:val="TAL"/>
            </w:pPr>
          </w:p>
        </w:tc>
      </w:tr>
    </w:tbl>
    <w:p w14:paraId="701E09C7" w14:textId="77777777" w:rsidR="00C4305E" w:rsidRDefault="00C4305E" w:rsidP="00C64A43"/>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C64A43">
      <w:pPr>
        <w:pStyle w:val="Guidance"/>
        <w:rPr>
          <w:lang w:val="de-DE"/>
        </w:rPr>
      </w:pPr>
      <w:r w:rsidRPr="003A3258">
        <w:rPr>
          <w:lang w:val="de-DE"/>
        </w:rPr>
        <w:t>Guttman, Erik, Samsung &lt;erik.guttman@samsung.com&gt;</w:t>
      </w:r>
    </w:p>
    <w:p w14:paraId="4B2B339C" w14:textId="77777777" w:rsidR="008A76FD" w:rsidRDefault="00174617" w:rsidP="006C2E80">
      <w:pPr>
        <w:pStyle w:val="1"/>
      </w:pPr>
      <w:r>
        <w:t>7</w:t>
      </w:r>
      <w:r w:rsidR="009870A7">
        <w:tab/>
      </w:r>
      <w:r w:rsidR="008A76FD">
        <w:t>Work item leadership</w:t>
      </w:r>
    </w:p>
    <w:p w14:paraId="5BA7F984" w14:textId="00D7ABCC" w:rsidR="00557B2E" w:rsidRPr="003A3258" w:rsidRDefault="00744157" w:rsidP="00C64A43">
      <w:pPr>
        <w:pStyle w:val="Guidance"/>
      </w:pPr>
      <w:r w:rsidRPr="003A3258">
        <w:t>SA1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07C7095F" w:rsidR="006C2E80" w:rsidRPr="003A3258" w:rsidRDefault="000A0C73" w:rsidP="00C64A43">
      <w:pPr>
        <w:pStyle w:val="Guidance"/>
      </w:pPr>
      <w:r w:rsidRPr="003A3258">
        <w:t>There are aspects of this study that relate to media standards.</w:t>
      </w:r>
    </w:p>
    <w:p w14:paraId="10A04A29" w14:textId="32F947D4" w:rsidR="0033027D" w:rsidRPr="006C2E80" w:rsidRDefault="00872B3B" w:rsidP="003929C6">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4A43">
            <w:pPr>
              <w:pStyle w:val="TAH"/>
            </w:pPr>
            <w:r>
              <w:t>Supporting IM name</w:t>
            </w:r>
          </w:p>
        </w:tc>
      </w:tr>
      <w:tr w:rsidR="00E737DA" w14:paraId="34328C0D" w14:textId="77777777" w:rsidTr="006C2E80">
        <w:trPr>
          <w:cantSplit/>
          <w:jc w:val="center"/>
        </w:trPr>
        <w:tc>
          <w:tcPr>
            <w:tcW w:w="5029" w:type="dxa"/>
            <w:shd w:val="clear" w:color="auto" w:fill="auto"/>
          </w:tcPr>
          <w:p w14:paraId="40A5D03D" w14:textId="1C50437C" w:rsidR="00E737DA" w:rsidRDefault="00E737DA" w:rsidP="00C64A43">
            <w:pPr>
              <w:pStyle w:val="TAL"/>
            </w:pPr>
            <w:r>
              <w:t>AT&amp;T</w:t>
            </w:r>
          </w:p>
        </w:tc>
      </w:tr>
      <w:tr w:rsidR="00E737DA" w14:paraId="3B3B4E13" w14:textId="77777777" w:rsidTr="006C2E80">
        <w:trPr>
          <w:cantSplit/>
          <w:jc w:val="center"/>
        </w:trPr>
        <w:tc>
          <w:tcPr>
            <w:tcW w:w="5029" w:type="dxa"/>
            <w:shd w:val="clear" w:color="auto" w:fill="auto"/>
          </w:tcPr>
          <w:p w14:paraId="188180EA" w14:textId="63F05660" w:rsidR="00E737DA" w:rsidRDefault="00E737DA" w:rsidP="00C64A43">
            <w:pPr>
              <w:pStyle w:val="TAL"/>
            </w:pPr>
            <w:r>
              <w:t>Charter Communications</w:t>
            </w:r>
          </w:p>
        </w:tc>
      </w:tr>
      <w:tr w:rsidR="00E737DA" w14:paraId="32AF05F6" w14:textId="77777777" w:rsidTr="006C2E80">
        <w:trPr>
          <w:cantSplit/>
          <w:jc w:val="center"/>
        </w:trPr>
        <w:tc>
          <w:tcPr>
            <w:tcW w:w="5029" w:type="dxa"/>
            <w:shd w:val="clear" w:color="auto" w:fill="auto"/>
          </w:tcPr>
          <w:p w14:paraId="6E61A2CA" w14:textId="02ED68A2" w:rsidR="00E737DA" w:rsidRDefault="00E737DA" w:rsidP="00C64A43">
            <w:pPr>
              <w:pStyle w:val="TAL"/>
            </w:pPr>
            <w:r>
              <w:t>China Mobile</w:t>
            </w:r>
          </w:p>
        </w:tc>
      </w:tr>
      <w:tr w:rsidR="00BC181B" w14:paraId="672DAFB8" w14:textId="77777777" w:rsidTr="006C2E80">
        <w:trPr>
          <w:cantSplit/>
          <w:jc w:val="center"/>
        </w:trPr>
        <w:tc>
          <w:tcPr>
            <w:tcW w:w="5029" w:type="dxa"/>
            <w:shd w:val="clear" w:color="auto" w:fill="auto"/>
          </w:tcPr>
          <w:p w14:paraId="34E242E9" w14:textId="3ED84CD5" w:rsidR="00BC181B" w:rsidRDefault="00BC181B" w:rsidP="00C64A43">
            <w:pPr>
              <w:pStyle w:val="TAL"/>
            </w:pPr>
            <w:r>
              <w:t>China Telecom</w:t>
            </w:r>
          </w:p>
        </w:tc>
      </w:tr>
      <w:tr w:rsidR="00BC181B" w14:paraId="61943244" w14:textId="77777777" w:rsidTr="006C2E80">
        <w:trPr>
          <w:cantSplit/>
          <w:jc w:val="center"/>
        </w:trPr>
        <w:tc>
          <w:tcPr>
            <w:tcW w:w="5029" w:type="dxa"/>
            <w:shd w:val="clear" w:color="auto" w:fill="auto"/>
          </w:tcPr>
          <w:p w14:paraId="02DC8984" w14:textId="0A565432" w:rsidR="00BC181B" w:rsidRDefault="00BC181B" w:rsidP="00C64A43">
            <w:pPr>
              <w:pStyle w:val="TAL"/>
            </w:pPr>
            <w:r>
              <w:t>China Unicom</w:t>
            </w:r>
          </w:p>
        </w:tc>
      </w:tr>
      <w:tr w:rsidR="006A35AF" w14:paraId="1B7D4C6C" w14:textId="77777777" w:rsidTr="006C2E80">
        <w:trPr>
          <w:cantSplit/>
          <w:jc w:val="center"/>
        </w:trPr>
        <w:tc>
          <w:tcPr>
            <w:tcW w:w="5029" w:type="dxa"/>
            <w:shd w:val="clear" w:color="auto" w:fill="auto"/>
          </w:tcPr>
          <w:p w14:paraId="2F98FF0C" w14:textId="6E2E2931" w:rsidR="006A35AF" w:rsidRDefault="006A35AF" w:rsidP="00C64A43">
            <w:pPr>
              <w:pStyle w:val="TAL"/>
            </w:pPr>
            <w:r w:rsidRPr="006A35AF">
              <w:t>Convida Wireless</w:t>
            </w:r>
          </w:p>
        </w:tc>
      </w:tr>
      <w:tr w:rsidR="00E737DA" w14:paraId="4109AAB5" w14:textId="77777777" w:rsidTr="006C2E80">
        <w:trPr>
          <w:cantSplit/>
          <w:jc w:val="center"/>
        </w:trPr>
        <w:tc>
          <w:tcPr>
            <w:tcW w:w="5029" w:type="dxa"/>
            <w:shd w:val="clear" w:color="auto" w:fill="auto"/>
          </w:tcPr>
          <w:p w14:paraId="6BFF6D1C" w14:textId="4C2C849A" w:rsidR="00E737DA" w:rsidRDefault="00E737DA" w:rsidP="00C64A43">
            <w:pPr>
              <w:pStyle w:val="TAL"/>
            </w:pPr>
            <w:r>
              <w:t>Dish Network</w:t>
            </w:r>
          </w:p>
        </w:tc>
      </w:tr>
      <w:tr w:rsidR="00E737DA" w14:paraId="54846496" w14:textId="77777777" w:rsidTr="006C2E80">
        <w:trPr>
          <w:cantSplit/>
          <w:jc w:val="center"/>
        </w:trPr>
        <w:tc>
          <w:tcPr>
            <w:tcW w:w="5029" w:type="dxa"/>
            <w:shd w:val="clear" w:color="auto" w:fill="auto"/>
          </w:tcPr>
          <w:p w14:paraId="10DEF5B2" w14:textId="2890745C" w:rsidR="00E737DA" w:rsidRDefault="00E737DA" w:rsidP="00C64A43">
            <w:pPr>
              <w:pStyle w:val="TAL"/>
            </w:pPr>
            <w:r>
              <w:t>Ericsson</w:t>
            </w:r>
          </w:p>
        </w:tc>
      </w:tr>
      <w:tr w:rsidR="009470AF" w14:paraId="633DAA94" w14:textId="77777777" w:rsidTr="006C2E80">
        <w:trPr>
          <w:cantSplit/>
          <w:jc w:val="center"/>
        </w:trPr>
        <w:tc>
          <w:tcPr>
            <w:tcW w:w="5029" w:type="dxa"/>
            <w:shd w:val="clear" w:color="auto" w:fill="auto"/>
          </w:tcPr>
          <w:p w14:paraId="62549DFC" w14:textId="2CAA1730" w:rsidR="009470AF" w:rsidRDefault="009470AF" w:rsidP="00C64A43">
            <w:pPr>
              <w:pStyle w:val="TAL"/>
              <w:rPr>
                <w:rFonts w:hint="eastAsia"/>
                <w:lang w:eastAsia="ko-KR"/>
              </w:rPr>
            </w:pPr>
            <w:r>
              <w:rPr>
                <w:rFonts w:hint="eastAsia"/>
                <w:lang w:eastAsia="ko-KR"/>
              </w:rPr>
              <w:t>ETRI</w:t>
            </w:r>
          </w:p>
        </w:tc>
      </w:tr>
      <w:tr w:rsidR="00BC4A2B" w14:paraId="49D47ED0" w14:textId="77777777" w:rsidTr="006C2E80">
        <w:trPr>
          <w:cantSplit/>
          <w:jc w:val="center"/>
        </w:trPr>
        <w:tc>
          <w:tcPr>
            <w:tcW w:w="5029" w:type="dxa"/>
            <w:shd w:val="clear" w:color="auto" w:fill="auto"/>
          </w:tcPr>
          <w:p w14:paraId="25871244" w14:textId="628E77C3" w:rsidR="00BC4A2B" w:rsidRDefault="00BC4A2B" w:rsidP="00C64A43">
            <w:pPr>
              <w:pStyle w:val="TAL"/>
            </w:pPr>
            <w:r>
              <w:t>FirstNet</w:t>
            </w:r>
          </w:p>
        </w:tc>
      </w:tr>
      <w:tr w:rsidR="00E737DA" w14:paraId="42F0489E" w14:textId="77777777" w:rsidTr="006C2E80">
        <w:trPr>
          <w:cantSplit/>
          <w:jc w:val="center"/>
        </w:trPr>
        <w:tc>
          <w:tcPr>
            <w:tcW w:w="5029" w:type="dxa"/>
            <w:shd w:val="clear" w:color="auto" w:fill="auto"/>
          </w:tcPr>
          <w:p w14:paraId="6BF8CD7E" w14:textId="21823593" w:rsidR="00E737DA" w:rsidRDefault="00E737DA" w:rsidP="00C64A43">
            <w:pPr>
              <w:pStyle w:val="TAL"/>
            </w:pPr>
            <w:r>
              <w:t>Futurewei</w:t>
            </w:r>
          </w:p>
        </w:tc>
      </w:tr>
      <w:tr w:rsidR="00E737DA" w14:paraId="78DB6395" w14:textId="77777777" w:rsidTr="006C2E80">
        <w:trPr>
          <w:cantSplit/>
          <w:jc w:val="center"/>
        </w:trPr>
        <w:tc>
          <w:tcPr>
            <w:tcW w:w="5029" w:type="dxa"/>
            <w:shd w:val="clear" w:color="auto" w:fill="auto"/>
          </w:tcPr>
          <w:p w14:paraId="1CD6D5F9" w14:textId="716FED70" w:rsidR="00E737DA" w:rsidRDefault="00E737DA" w:rsidP="00C64A43">
            <w:pPr>
              <w:pStyle w:val="TAL"/>
            </w:pPr>
            <w:r>
              <w:t>Hansung University</w:t>
            </w:r>
          </w:p>
        </w:tc>
      </w:tr>
      <w:tr w:rsidR="00BC181B" w14:paraId="56288D2E" w14:textId="77777777" w:rsidTr="006C2E80">
        <w:trPr>
          <w:cantSplit/>
          <w:jc w:val="center"/>
        </w:trPr>
        <w:tc>
          <w:tcPr>
            <w:tcW w:w="5029" w:type="dxa"/>
            <w:shd w:val="clear" w:color="auto" w:fill="auto"/>
          </w:tcPr>
          <w:p w14:paraId="07D6CAA3" w14:textId="4492015C" w:rsidR="00BC181B" w:rsidRDefault="00BC181B" w:rsidP="00C64A43">
            <w:pPr>
              <w:pStyle w:val="TAL"/>
            </w:pPr>
            <w:r>
              <w:t>Huawei</w:t>
            </w:r>
          </w:p>
        </w:tc>
      </w:tr>
      <w:tr w:rsidR="00E737DA" w14:paraId="4D2D609E" w14:textId="77777777" w:rsidTr="006C2E80">
        <w:trPr>
          <w:cantSplit/>
          <w:jc w:val="center"/>
        </w:trPr>
        <w:tc>
          <w:tcPr>
            <w:tcW w:w="5029" w:type="dxa"/>
            <w:shd w:val="clear" w:color="auto" w:fill="auto"/>
          </w:tcPr>
          <w:p w14:paraId="0A006B9F" w14:textId="6DC789A3" w:rsidR="00E737DA" w:rsidRDefault="00E737DA" w:rsidP="00C64A43">
            <w:pPr>
              <w:pStyle w:val="TAL"/>
            </w:pPr>
            <w:r>
              <w:t>Intel</w:t>
            </w:r>
          </w:p>
        </w:tc>
      </w:tr>
      <w:tr w:rsidR="00BC4A2B" w14:paraId="4D5057B6" w14:textId="77777777" w:rsidTr="006C2E80">
        <w:trPr>
          <w:cantSplit/>
          <w:jc w:val="center"/>
        </w:trPr>
        <w:tc>
          <w:tcPr>
            <w:tcW w:w="5029" w:type="dxa"/>
            <w:shd w:val="clear" w:color="auto" w:fill="auto"/>
          </w:tcPr>
          <w:p w14:paraId="34056068" w14:textId="626C63C3" w:rsidR="00BC4A2B" w:rsidRDefault="00BC4A2B" w:rsidP="009470AF">
            <w:pPr>
              <w:pStyle w:val="TAL"/>
            </w:pPr>
            <w:r>
              <w:t>Inter</w:t>
            </w:r>
            <w:r w:rsidR="009470AF">
              <w:t>D</w:t>
            </w:r>
            <w:r>
              <w:t>igital</w:t>
            </w:r>
          </w:p>
        </w:tc>
      </w:tr>
      <w:tr w:rsidR="00E737DA" w14:paraId="0A7BA4C2" w14:textId="77777777" w:rsidTr="006C2E80">
        <w:trPr>
          <w:cantSplit/>
          <w:jc w:val="center"/>
        </w:trPr>
        <w:tc>
          <w:tcPr>
            <w:tcW w:w="5029" w:type="dxa"/>
            <w:shd w:val="clear" w:color="auto" w:fill="auto"/>
          </w:tcPr>
          <w:p w14:paraId="68010722" w14:textId="40F91C31" w:rsidR="00E737DA" w:rsidRDefault="00E737DA" w:rsidP="00C64A43">
            <w:pPr>
              <w:pStyle w:val="TAL"/>
            </w:pPr>
            <w:r>
              <w:t>KDDI</w:t>
            </w:r>
          </w:p>
        </w:tc>
      </w:tr>
      <w:tr w:rsidR="00E737DA" w14:paraId="1BF07D75" w14:textId="77777777" w:rsidTr="006C2E80">
        <w:trPr>
          <w:cantSplit/>
          <w:jc w:val="center"/>
        </w:trPr>
        <w:tc>
          <w:tcPr>
            <w:tcW w:w="5029" w:type="dxa"/>
            <w:shd w:val="clear" w:color="auto" w:fill="auto"/>
          </w:tcPr>
          <w:p w14:paraId="22CFE0D1" w14:textId="7D2A321B" w:rsidR="00E737DA" w:rsidRDefault="00E737DA" w:rsidP="00C64A43">
            <w:pPr>
              <w:pStyle w:val="TAL"/>
            </w:pPr>
            <w:r>
              <w:t>KPN</w:t>
            </w:r>
          </w:p>
        </w:tc>
      </w:tr>
      <w:tr w:rsidR="00E737DA" w14:paraId="62090BA5" w14:textId="77777777" w:rsidTr="006C2E80">
        <w:trPr>
          <w:cantSplit/>
          <w:jc w:val="center"/>
        </w:trPr>
        <w:tc>
          <w:tcPr>
            <w:tcW w:w="5029" w:type="dxa"/>
            <w:shd w:val="clear" w:color="auto" w:fill="auto"/>
          </w:tcPr>
          <w:p w14:paraId="31FA151F" w14:textId="493FD618" w:rsidR="00E737DA" w:rsidRDefault="00E737DA" w:rsidP="00C64A43">
            <w:pPr>
              <w:pStyle w:val="TAL"/>
            </w:pPr>
            <w:r>
              <w:t>KT Corp</w:t>
            </w:r>
          </w:p>
        </w:tc>
      </w:tr>
      <w:tr w:rsidR="00E737DA" w14:paraId="38DA4547" w14:textId="77777777" w:rsidTr="006C2E80">
        <w:trPr>
          <w:cantSplit/>
          <w:jc w:val="center"/>
        </w:trPr>
        <w:tc>
          <w:tcPr>
            <w:tcW w:w="5029" w:type="dxa"/>
            <w:shd w:val="clear" w:color="auto" w:fill="auto"/>
          </w:tcPr>
          <w:p w14:paraId="10481856" w14:textId="52AB4E89" w:rsidR="00E737DA" w:rsidRDefault="00E737DA" w:rsidP="00C64A43">
            <w:pPr>
              <w:pStyle w:val="TAL"/>
            </w:pPr>
            <w:r>
              <w:t>Lenovo</w:t>
            </w:r>
          </w:p>
        </w:tc>
      </w:tr>
      <w:tr w:rsidR="00E737DA" w14:paraId="0555CCB3" w14:textId="77777777" w:rsidTr="006C2E80">
        <w:trPr>
          <w:cantSplit/>
          <w:jc w:val="center"/>
        </w:trPr>
        <w:tc>
          <w:tcPr>
            <w:tcW w:w="5029" w:type="dxa"/>
            <w:shd w:val="clear" w:color="auto" w:fill="auto"/>
          </w:tcPr>
          <w:p w14:paraId="57A8E493" w14:textId="1CF8C49A" w:rsidR="00E737DA" w:rsidRDefault="00E737DA" w:rsidP="00C64A43">
            <w:pPr>
              <w:pStyle w:val="TAL"/>
            </w:pPr>
            <w:r>
              <w:t>LG Uplus</w:t>
            </w:r>
          </w:p>
        </w:tc>
      </w:tr>
      <w:tr w:rsidR="00E737DA" w14:paraId="416313C1" w14:textId="77777777" w:rsidTr="006C2E80">
        <w:trPr>
          <w:cantSplit/>
          <w:jc w:val="center"/>
        </w:trPr>
        <w:tc>
          <w:tcPr>
            <w:tcW w:w="5029" w:type="dxa"/>
            <w:shd w:val="clear" w:color="auto" w:fill="auto"/>
          </w:tcPr>
          <w:p w14:paraId="33A44E78" w14:textId="59CCBD34" w:rsidR="00E737DA" w:rsidRDefault="00E737DA" w:rsidP="00C64A43">
            <w:pPr>
              <w:pStyle w:val="TAL"/>
            </w:pPr>
            <w:r>
              <w:t>Motorola Mobility</w:t>
            </w:r>
          </w:p>
        </w:tc>
      </w:tr>
      <w:tr w:rsidR="002E715E" w14:paraId="55A2AF94" w14:textId="77777777" w:rsidTr="006C2E80">
        <w:trPr>
          <w:cantSplit/>
          <w:jc w:val="center"/>
        </w:trPr>
        <w:tc>
          <w:tcPr>
            <w:tcW w:w="5029" w:type="dxa"/>
            <w:shd w:val="clear" w:color="auto" w:fill="auto"/>
          </w:tcPr>
          <w:p w14:paraId="5A504CE4" w14:textId="767475D3" w:rsidR="002E715E" w:rsidRDefault="006A35AF" w:rsidP="00C64A43">
            <w:pPr>
              <w:pStyle w:val="TAL"/>
            </w:pPr>
            <w:r>
              <w:t>OPPO</w:t>
            </w:r>
          </w:p>
        </w:tc>
      </w:tr>
      <w:tr w:rsidR="00E737DA" w14:paraId="587EA97B" w14:textId="77777777" w:rsidTr="006C2E80">
        <w:trPr>
          <w:cantSplit/>
          <w:jc w:val="center"/>
        </w:trPr>
        <w:tc>
          <w:tcPr>
            <w:tcW w:w="5029" w:type="dxa"/>
            <w:shd w:val="clear" w:color="auto" w:fill="auto"/>
          </w:tcPr>
          <w:p w14:paraId="1E19A293" w14:textId="7124553E" w:rsidR="00E737DA" w:rsidRDefault="00E737DA" w:rsidP="00C64A43">
            <w:pPr>
              <w:pStyle w:val="TAL"/>
            </w:pPr>
            <w:r>
              <w:t>Orange</w:t>
            </w:r>
          </w:p>
        </w:tc>
      </w:tr>
      <w:tr w:rsidR="00BC181B" w14:paraId="4B159CE8" w14:textId="77777777" w:rsidTr="006C2E80">
        <w:trPr>
          <w:cantSplit/>
          <w:jc w:val="center"/>
        </w:trPr>
        <w:tc>
          <w:tcPr>
            <w:tcW w:w="5029" w:type="dxa"/>
            <w:shd w:val="clear" w:color="auto" w:fill="auto"/>
          </w:tcPr>
          <w:p w14:paraId="70B42C55" w14:textId="626A0BF1" w:rsidR="00BC181B" w:rsidRDefault="00BC181B" w:rsidP="00C64A43">
            <w:pPr>
              <w:pStyle w:val="TAL"/>
            </w:pPr>
            <w:r>
              <w:t>Qualcomm</w:t>
            </w:r>
          </w:p>
        </w:tc>
      </w:tr>
      <w:tr w:rsidR="00E737DA" w14:paraId="61F2F5BB" w14:textId="77777777" w:rsidTr="006C2E80">
        <w:trPr>
          <w:cantSplit/>
          <w:jc w:val="center"/>
        </w:trPr>
        <w:tc>
          <w:tcPr>
            <w:tcW w:w="5029" w:type="dxa"/>
            <w:shd w:val="clear" w:color="auto" w:fill="auto"/>
          </w:tcPr>
          <w:p w14:paraId="1DC9CE10" w14:textId="6F13069C" w:rsidR="00E737DA" w:rsidRDefault="00E737DA" w:rsidP="00C64A43">
            <w:pPr>
              <w:pStyle w:val="TAL"/>
            </w:pPr>
            <w:r>
              <w:t>Samsung</w:t>
            </w:r>
          </w:p>
        </w:tc>
      </w:tr>
      <w:tr w:rsidR="00BC181B" w14:paraId="001DA057" w14:textId="77777777" w:rsidTr="006C2E80">
        <w:trPr>
          <w:cantSplit/>
          <w:jc w:val="center"/>
        </w:trPr>
        <w:tc>
          <w:tcPr>
            <w:tcW w:w="5029" w:type="dxa"/>
            <w:shd w:val="clear" w:color="auto" w:fill="auto"/>
          </w:tcPr>
          <w:p w14:paraId="78D78BDD" w14:textId="4A53002B" w:rsidR="00BC181B" w:rsidRDefault="00BC181B" w:rsidP="00C64A43">
            <w:pPr>
              <w:pStyle w:val="TAL"/>
            </w:pPr>
            <w:r>
              <w:t>Sony</w:t>
            </w:r>
          </w:p>
        </w:tc>
      </w:tr>
      <w:tr w:rsidR="00E737DA" w14:paraId="5128620D" w14:textId="77777777" w:rsidTr="006C2E80">
        <w:trPr>
          <w:cantSplit/>
          <w:jc w:val="center"/>
        </w:trPr>
        <w:tc>
          <w:tcPr>
            <w:tcW w:w="5029" w:type="dxa"/>
            <w:shd w:val="clear" w:color="auto" w:fill="auto"/>
          </w:tcPr>
          <w:p w14:paraId="39A6DAE5" w14:textId="08B084A8" w:rsidR="00E737DA" w:rsidRDefault="00E737DA" w:rsidP="00C64A43">
            <w:pPr>
              <w:pStyle w:val="TAL"/>
            </w:pPr>
            <w:r>
              <w:t>SK Telecom</w:t>
            </w:r>
          </w:p>
        </w:tc>
      </w:tr>
      <w:tr w:rsidR="00E737DA" w14:paraId="38814F86" w14:textId="77777777" w:rsidTr="006C2E80">
        <w:trPr>
          <w:cantSplit/>
          <w:jc w:val="center"/>
        </w:trPr>
        <w:tc>
          <w:tcPr>
            <w:tcW w:w="5029" w:type="dxa"/>
            <w:shd w:val="clear" w:color="auto" w:fill="auto"/>
          </w:tcPr>
          <w:p w14:paraId="76C32C24" w14:textId="04BD9BF2" w:rsidR="00E737DA" w:rsidRDefault="00E737DA" w:rsidP="00C64A43">
            <w:pPr>
              <w:pStyle w:val="TAL"/>
            </w:pPr>
            <w:r>
              <w:t>Tencent</w:t>
            </w:r>
          </w:p>
        </w:tc>
      </w:tr>
      <w:tr w:rsidR="00E737DA" w14:paraId="0BBB93BE" w14:textId="77777777" w:rsidTr="006C2E80">
        <w:trPr>
          <w:cantSplit/>
          <w:jc w:val="center"/>
        </w:trPr>
        <w:tc>
          <w:tcPr>
            <w:tcW w:w="5029" w:type="dxa"/>
            <w:shd w:val="clear" w:color="auto" w:fill="auto"/>
          </w:tcPr>
          <w:p w14:paraId="50F2BFF9" w14:textId="042A28E6" w:rsidR="00E737DA" w:rsidRDefault="00E737DA" w:rsidP="00C64A43">
            <w:pPr>
              <w:pStyle w:val="TAL"/>
            </w:pPr>
            <w:r>
              <w:t>TNO</w:t>
            </w:r>
          </w:p>
        </w:tc>
      </w:tr>
      <w:tr w:rsidR="00E737DA" w14:paraId="1DA35F20" w14:textId="77777777" w:rsidTr="006C2E80">
        <w:trPr>
          <w:cantSplit/>
          <w:jc w:val="center"/>
        </w:trPr>
        <w:tc>
          <w:tcPr>
            <w:tcW w:w="5029" w:type="dxa"/>
            <w:shd w:val="clear" w:color="auto" w:fill="auto"/>
          </w:tcPr>
          <w:p w14:paraId="6F57FD75" w14:textId="5186CD71" w:rsidR="00E737DA" w:rsidRDefault="00BC4A2B" w:rsidP="00C64A43">
            <w:pPr>
              <w:pStyle w:val="TAL"/>
            </w:pPr>
            <w:r>
              <w:t>Verizon UK Ltd.</w:t>
            </w:r>
          </w:p>
        </w:tc>
      </w:tr>
      <w:tr w:rsidR="006A35AF" w14:paraId="75960BD3" w14:textId="77777777" w:rsidTr="006C2E80">
        <w:trPr>
          <w:cantSplit/>
          <w:jc w:val="center"/>
        </w:trPr>
        <w:tc>
          <w:tcPr>
            <w:tcW w:w="5029" w:type="dxa"/>
            <w:shd w:val="clear" w:color="auto" w:fill="auto"/>
          </w:tcPr>
          <w:p w14:paraId="2D88D667" w14:textId="6271DC4B" w:rsidR="006A35AF" w:rsidRDefault="00BC181B" w:rsidP="00C64A43">
            <w:pPr>
              <w:pStyle w:val="TAL"/>
            </w:pPr>
            <w:r>
              <w:t>v</w:t>
            </w:r>
            <w:r w:rsidR="006A35AF">
              <w:t>ivo</w:t>
            </w:r>
          </w:p>
        </w:tc>
      </w:tr>
      <w:tr w:rsidR="006A35AF" w14:paraId="0ECCBDF9" w14:textId="77777777" w:rsidTr="006C2E80">
        <w:trPr>
          <w:cantSplit/>
          <w:jc w:val="center"/>
        </w:trPr>
        <w:tc>
          <w:tcPr>
            <w:tcW w:w="5029" w:type="dxa"/>
            <w:shd w:val="clear" w:color="auto" w:fill="auto"/>
          </w:tcPr>
          <w:p w14:paraId="42F3673F" w14:textId="24B49092" w:rsidR="006A35AF" w:rsidRDefault="006A35AF" w:rsidP="00C64A43">
            <w:pPr>
              <w:pStyle w:val="TAL"/>
            </w:pPr>
            <w:r>
              <w:t>ZTE</w:t>
            </w:r>
            <w:bookmarkStart w:id="0" w:name="_GoBack"/>
            <w:bookmarkEnd w:id="0"/>
          </w:p>
        </w:tc>
      </w:tr>
    </w:tbl>
    <w:p w14:paraId="2CBA0369" w14:textId="77777777" w:rsidR="00F41A27" w:rsidRPr="00641ED8" w:rsidRDefault="00F41A27" w:rsidP="00C64A43"/>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73BD" w16cex:dateUtc="2022-02-17T21:17:00Z"/>
  <w16cex:commentExtensible w16cex:durableId="25B873BE" w16cex:dateUtc="2022-02-17T23:10:00Z"/>
  <w16cex:commentExtensible w16cex:durableId="25B873BF" w16cex:dateUtc="2022-02-17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C082F" w16cid:durableId="25B873BD"/>
  <w16cid:commentId w16cid:paraId="7EB50F11" w16cid:durableId="25B873BE"/>
  <w16cid:commentId w16cid:paraId="7FBFA93B" w16cid:durableId="25B873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074BE" w14:textId="77777777" w:rsidR="00390146" w:rsidRDefault="00390146" w:rsidP="00C64A43">
      <w:r>
        <w:separator/>
      </w:r>
    </w:p>
  </w:endnote>
  <w:endnote w:type="continuationSeparator" w:id="0">
    <w:p w14:paraId="4C0ACF33" w14:textId="77777777" w:rsidR="00390146" w:rsidRDefault="00390146" w:rsidP="00C6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99294" w14:textId="77777777" w:rsidR="00390146" w:rsidRDefault="00390146" w:rsidP="00C64A43">
      <w:r>
        <w:separator/>
      </w:r>
    </w:p>
  </w:footnote>
  <w:footnote w:type="continuationSeparator" w:id="0">
    <w:p w14:paraId="1C44F7E8" w14:textId="77777777" w:rsidR="00390146" w:rsidRDefault="00390146" w:rsidP="00C6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69FB"/>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D1969"/>
    <w:rsid w:val="000E2EEB"/>
    <w:rsid w:val="000E55AD"/>
    <w:rsid w:val="000E630D"/>
    <w:rsid w:val="000F21CB"/>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6E8C"/>
    <w:rsid w:val="001A7910"/>
    <w:rsid w:val="001B0C97"/>
    <w:rsid w:val="001B5407"/>
    <w:rsid w:val="001B67C1"/>
    <w:rsid w:val="001B7E32"/>
    <w:rsid w:val="001C49AD"/>
    <w:rsid w:val="001C5C86"/>
    <w:rsid w:val="001C718D"/>
    <w:rsid w:val="001D0A49"/>
    <w:rsid w:val="001E14C4"/>
    <w:rsid w:val="001F7D5F"/>
    <w:rsid w:val="001F7EB4"/>
    <w:rsid w:val="002000C2"/>
    <w:rsid w:val="00205B31"/>
    <w:rsid w:val="00205F25"/>
    <w:rsid w:val="0021397A"/>
    <w:rsid w:val="00221B1E"/>
    <w:rsid w:val="00225D0A"/>
    <w:rsid w:val="00225DC5"/>
    <w:rsid w:val="00227B91"/>
    <w:rsid w:val="00234670"/>
    <w:rsid w:val="00240DCD"/>
    <w:rsid w:val="0024786B"/>
    <w:rsid w:val="00251D80"/>
    <w:rsid w:val="00254FB5"/>
    <w:rsid w:val="002640E5"/>
    <w:rsid w:val="0026436F"/>
    <w:rsid w:val="0026606E"/>
    <w:rsid w:val="00267D74"/>
    <w:rsid w:val="00276403"/>
    <w:rsid w:val="00283472"/>
    <w:rsid w:val="00286BC1"/>
    <w:rsid w:val="002944FD"/>
    <w:rsid w:val="002C1C50"/>
    <w:rsid w:val="002E6A7D"/>
    <w:rsid w:val="002E715E"/>
    <w:rsid w:val="002E7A9E"/>
    <w:rsid w:val="002F334E"/>
    <w:rsid w:val="002F3C41"/>
    <w:rsid w:val="002F6C5C"/>
    <w:rsid w:val="0030045C"/>
    <w:rsid w:val="00302FC3"/>
    <w:rsid w:val="00310853"/>
    <w:rsid w:val="0031371C"/>
    <w:rsid w:val="003205AD"/>
    <w:rsid w:val="00321FF1"/>
    <w:rsid w:val="00327E8E"/>
    <w:rsid w:val="0033027D"/>
    <w:rsid w:val="00332263"/>
    <w:rsid w:val="00332FB9"/>
    <w:rsid w:val="00335107"/>
    <w:rsid w:val="00335FB2"/>
    <w:rsid w:val="00344158"/>
    <w:rsid w:val="003477BC"/>
    <w:rsid w:val="00347B74"/>
    <w:rsid w:val="003534E6"/>
    <w:rsid w:val="00355CB6"/>
    <w:rsid w:val="00365BD8"/>
    <w:rsid w:val="00366257"/>
    <w:rsid w:val="00371C27"/>
    <w:rsid w:val="0038516D"/>
    <w:rsid w:val="003869D7"/>
    <w:rsid w:val="003870C8"/>
    <w:rsid w:val="0039012C"/>
    <w:rsid w:val="00390146"/>
    <w:rsid w:val="003929C6"/>
    <w:rsid w:val="00393B2F"/>
    <w:rsid w:val="003A08AA"/>
    <w:rsid w:val="003A191D"/>
    <w:rsid w:val="003A1EB0"/>
    <w:rsid w:val="003A3258"/>
    <w:rsid w:val="003A7F67"/>
    <w:rsid w:val="003B33E5"/>
    <w:rsid w:val="003B4C65"/>
    <w:rsid w:val="003C0F14"/>
    <w:rsid w:val="003C2DA6"/>
    <w:rsid w:val="003C5447"/>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6C1D"/>
    <w:rsid w:val="0043745F"/>
    <w:rsid w:val="00437F58"/>
    <w:rsid w:val="0044029F"/>
    <w:rsid w:val="00440BC9"/>
    <w:rsid w:val="00454609"/>
    <w:rsid w:val="00455DE4"/>
    <w:rsid w:val="00480364"/>
    <w:rsid w:val="0048267C"/>
    <w:rsid w:val="00485273"/>
    <w:rsid w:val="004876B9"/>
    <w:rsid w:val="0049260B"/>
    <w:rsid w:val="00493A79"/>
    <w:rsid w:val="00495840"/>
    <w:rsid w:val="004A40BE"/>
    <w:rsid w:val="004A6A60"/>
    <w:rsid w:val="004B3744"/>
    <w:rsid w:val="004C634D"/>
    <w:rsid w:val="004D0E60"/>
    <w:rsid w:val="004D164D"/>
    <w:rsid w:val="004D2219"/>
    <w:rsid w:val="004D24B9"/>
    <w:rsid w:val="004E2CE2"/>
    <w:rsid w:val="004E313F"/>
    <w:rsid w:val="004E5172"/>
    <w:rsid w:val="004E6F8A"/>
    <w:rsid w:val="004F09F1"/>
    <w:rsid w:val="004F671C"/>
    <w:rsid w:val="00502CD2"/>
    <w:rsid w:val="00503CEF"/>
    <w:rsid w:val="00504E33"/>
    <w:rsid w:val="00505690"/>
    <w:rsid w:val="005376C9"/>
    <w:rsid w:val="0054287C"/>
    <w:rsid w:val="00542EFA"/>
    <w:rsid w:val="00550573"/>
    <w:rsid w:val="00551EBA"/>
    <w:rsid w:val="0055216E"/>
    <w:rsid w:val="00552C2C"/>
    <w:rsid w:val="005555B7"/>
    <w:rsid w:val="005561D2"/>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1304"/>
    <w:rsid w:val="005D2664"/>
    <w:rsid w:val="005D3FEC"/>
    <w:rsid w:val="005D44BE"/>
    <w:rsid w:val="005E088B"/>
    <w:rsid w:val="005E0D08"/>
    <w:rsid w:val="005E40DC"/>
    <w:rsid w:val="005F5642"/>
    <w:rsid w:val="00604E20"/>
    <w:rsid w:val="00606538"/>
    <w:rsid w:val="00610685"/>
    <w:rsid w:val="00611EC4"/>
    <w:rsid w:val="00612542"/>
    <w:rsid w:val="006146D2"/>
    <w:rsid w:val="00620B3F"/>
    <w:rsid w:val="00623567"/>
    <w:rsid w:val="006239E7"/>
    <w:rsid w:val="006254C4"/>
    <w:rsid w:val="006264CE"/>
    <w:rsid w:val="006323BE"/>
    <w:rsid w:val="006418C6"/>
    <w:rsid w:val="00641ED8"/>
    <w:rsid w:val="00654893"/>
    <w:rsid w:val="0065554E"/>
    <w:rsid w:val="00662741"/>
    <w:rsid w:val="006633A4"/>
    <w:rsid w:val="006640FD"/>
    <w:rsid w:val="00667DD2"/>
    <w:rsid w:val="006714E7"/>
    <w:rsid w:val="00671BBB"/>
    <w:rsid w:val="00682237"/>
    <w:rsid w:val="00684371"/>
    <w:rsid w:val="006A0EF8"/>
    <w:rsid w:val="006A35AF"/>
    <w:rsid w:val="006A45BA"/>
    <w:rsid w:val="006B4280"/>
    <w:rsid w:val="006B4B1C"/>
    <w:rsid w:val="006B6988"/>
    <w:rsid w:val="006C2E80"/>
    <w:rsid w:val="006C4991"/>
    <w:rsid w:val="006E0F19"/>
    <w:rsid w:val="006E1FDA"/>
    <w:rsid w:val="006E3390"/>
    <w:rsid w:val="006E5000"/>
    <w:rsid w:val="006E5400"/>
    <w:rsid w:val="006E5E87"/>
    <w:rsid w:val="006E7517"/>
    <w:rsid w:val="006F1A44"/>
    <w:rsid w:val="00701D80"/>
    <w:rsid w:val="00706A1A"/>
    <w:rsid w:val="00707673"/>
    <w:rsid w:val="007162BE"/>
    <w:rsid w:val="00721122"/>
    <w:rsid w:val="00722267"/>
    <w:rsid w:val="00740AF9"/>
    <w:rsid w:val="00744157"/>
    <w:rsid w:val="00746F46"/>
    <w:rsid w:val="0075252A"/>
    <w:rsid w:val="007547DD"/>
    <w:rsid w:val="00764B84"/>
    <w:rsid w:val="00765028"/>
    <w:rsid w:val="00770D3E"/>
    <w:rsid w:val="0078034D"/>
    <w:rsid w:val="00790195"/>
    <w:rsid w:val="00790BCC"/>
    <w:rsid w:val="00795CEE"/>
    <w:rsid w:val="00796F94"/>
    <w:rsid w:val="007974F5"/>
    <w:rsid w:val="007A5AA5"/>
    <w:rsid w:val="007A6136"/>
    <w:rsid w:val="007B0F49"/>
    <w:rsid w:val="007B4EE8"/>
    <w:rsid w:val="007C7E14"/>
    <w:rsid w:val="007D03D2"/>
    <w:rsid w:val="007D1AB2"/>
    <w:rsid w:val="007D36CF"/>
    <w:rsid w:val="007D58FE"/>
    <w:rsid w:val="007D7130"/>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13C5"/>
    <w:rsid w:val="00863E89"/>
    <w:rsid w:val="00872B3B"/>
    <w:rsid w:val="00873BFE"/>
    <w:rsid w:val="0088222A"/>
    <w:rsid w:val="00882B83"/>
    <w:rsid w:val="008835FC"/>
    <w:rsid w:val="00885711"/>
    <w:rsid w:val="008901F6"/>
    <w:rsid w:val="0089592A"/>
    <w:rsid w:val="00896C03"/>
    <w:rsid w:val="008A495D"/>
    <w:rsid w:val="008A640B"/>
    <w:rsid w:val="008A76FD"/>
    <w:rsid w:val="008B114B"/>
    <w:rsid w:val="008B22CC"/>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470AF"/>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D30DE"/>
    <w:rsid w:val="009E3413"/>
    <w:rsid w:val="009E6C21"/>
    <w:rsid w:val="009F218E"/>
    <w:rsid w:val="009F7804"/>
    <w:rsid w:val="009F7959"/>
    <w:rsid w:val="00A01CFF"/>
    <w:rsid w:val="00A07132"/>
    <w:rsid w:val="00A10539"/>
    <w:rsid w:val="00A10EEE"/>
    <w:rsid w:val="00A112CB"/>
    <w:rsid w:val="00A15763"/>
    <w:rsid w:val="00A226C6"/>
    <w:rsid w:val="00A26736"/>
    <w:rsid w:val="00A27912"/>
    <w:rsid w:val="00A338A3"/>
    <w:rsid w:val="00A339CF"/>
    <w:rsid w:val="00A35110"/>
    <w:rsid w:val="00A36378"/>
    <w:rsid w:val="00A36469"/>
    <w:rsid w:val="00A36E89"/>
    <w:rsid w:val="00A40015"/>
    <w:rsid w:val="00A47445"/>
    <w:rsid w:val="00A60C57"/>
    <w:rsid w:val="00A6656B"/>
    <w:rsid w:val="00A70E1E"/>
    <w:rsid w:val="00A73257"/>
    <w:rsid w:val="00A81A6B"/>
    <w:rsid w:val="00A84F8C"/>
    <w:rsid w:val="00A9081F"/>
    <w:rsid w:val="00A9188C"/>
    <w:rsid w:val="00A91E45"/>
    <w:rsid w:val="00A926EF"/>
    <w:rsid w:val="00A96CDA"/>
    <w:rsid w:val="00A97002"/>
    <w:rsid w:val="00A97A52"/>
    <w:rsid w:val="00AA0D6A"/>
    <w:rsid w:val="00AA37BF"/>
    <w:rsid w:val="00AB460E"/>
    <w:rsid w:val="00AB58BF"/>
    <w:rsid w:val="00AC1970"/>
    <w:rsid w:val="00AC6AE6"/>
    <w:rsid w:val="00AD0751"/>
    <w:rsid w:val="00AD4464"/>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36C52"/>
    <w:rsid w:val="00B407E3"/>
    <w:rsid w:val="00B469DD"/>
    <w:rsid w:val="00B53537"/>
    <w:rsid w:val="00B556A4"/>
    <w:rsid w:val="00B567D1"/>
    <w:rsid w:val="00B57683"/>
    <w:rsid w:val="00B67774"/>
    <w:rsid w:val="00B700D2"/>
    <w:rsid w:val="00B73B4C"/>
    <w:rsid w:val="00B73F75"/>
    <w:rsid w:val="00B769AB"/>
    <w:rsid w:val="00B8483E"/>
    <w:rsid w:val="00B946CD"/>
    <w:rsid w:val="00B96481"/>
    <w:rsid w:val="00B97F0D"/>
    <w:rsid w:val="00BA15A8"/>
    <w:rsid w:val="00BA3A53"/>
    <w:rsid w:val="00BA3C54"/>
    <w:rsid w:val="00BA4095"/>
    <w:rsid w:val="00BA5986"/>
    <w:rsid w:val="00BA5B43"/>
    <w:rsid w:val="00BB19F4"/>
    <w:rsid w:val="00BB5EBF"/>
    <w:rsid w:val="00BC181B"/>
    <w:rsid w:val="00BC2ED7"/>
    <w:rsid w:val="00BC4A2B"/>
    <w:rsid w:val="00BC642A"/>
    <w:rsid w:val="00BD570E"/>
    <w:rsid w:val="00BE0816"/>
    <w:rsid w:val="00BE1455"/>
    <w:rsid w:val="00BF58D2"/>
    <w:rsid w:val="00BF77F7"/>
    <w:rsid w:val="00BF7C9D"/>
    <w:rsid w:val="00C01E8C"/>
    <w:rsid w:val="00C02DF6"/>
    <w:rsid w:val="00C03E01"/>
    <w:rsid w:val="00C05109"/>
    <w:rsid w:val="00C103DF"/>
    <w:rsid w:val="00C104BB"/>
    <w:rsid w:val="00C1261D"/>
    <w:rsid w:val="00C13B53"/>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64A43"/>
    <w:rsid w:val="00C66918"/>
    <w:rsid w:val="00C715CA"/>
    <w:rsid w:val="00C7495D"/>
    <w:rsid w:val="00C74F81"/>
    <w:rsid w:val="00C77CE9"/>
    <w:rsid w:val="00CA0968"/>
    <w:rsid w:val="00CA168E"/>
    <w:rsid w:val="00CB0647"/>
    <w:rsid w:val="00CB4236"/>
    <w:rsid w:val="00CB451A"/>
    <w:rsid w:val="00CB5D7D"/>
    <w:rsid w:val="00CB6338"/>
    <w:rsid w:val="00CC72A4"/>
    <w:rsid w:val="00CD3153"/>
    <w:rsid w:val="00CD67A8"/>
    <w:rsid w:val="00CD72A8"/>
    <w:rsid w:val="00CE1005"/>
    <w:rsid w:val="00CE7F55"/>
    <w:rsid w:val="00CF6810"/>
    <w:rsid w:val="00D020A6"/>
    <w:rsid w:val="00D06117"/>
    <w:rsid w:val="00D1463B"/>
    <w:rsid w:val="00D21FAC"/>
    <w:rsid w:val="00D25605"/>
    <w:rsid w:val="00D30075"/>
    <w:rsid w:val="00D31CC8"/>
    <w:rsid w:val="00D32678"/>
    <w:rsid w:val="00D41AFF"/>
    <w:rsid w:val="00D521C1"/>
    <w:rsid w:val="00D53999"/>
    <w:rsid w:val="00D563EF"/>
    <w:rsid w:val="00D56643"/>
    <w:rsid w:val="00D57299"/>
    <w:rsid w:val="00D643B9"/>
    <w:rsid w:val="00D71F40"/>
    <w:rsid w:val="00D77416"/>
    <w:rsid w:val="00D80FC6"/>
    <w:rsid w:val="00D83FF5"/>
    <w:rsid w:val="00D8750F"/>
    <w:rsid w:val="00D90DAD"/>
    <w:rsid w:val="00D94917"/>
    <w:rsid w:val="00D94B14"/>
    <w:rsid w:val="00DA6C71"/>
    <w:rsid w:val="00DA74F3"/>
    <w:rsid w:val="00DB1E5C"/>
    <w:rsid w:val="00DB3514"/>
    <w:rsid w:val="00DB69F3"/>
    <w:rsid w:val="00DC4907"/>
    <w:rsid w:val="00DC7DD2"/>
    <w:rsid w:val="00DD017C"/>
    <w:rsid w:val="00DD397A"/>
    <w:rsid w:val="00DD58B7"/>
    <w:rsid w:val="00DD5FE1"/>
    <w:rsid w:val="00DD6568"/>
    <w:rsid w:val="00DD6699"/>
    <w:rsid w:val="00DD7C01"/>
    <w:rsid w:val="00DE3168"/>
    <w:rsid w:val="00E007C5"/>
    <w:rsid w:val="00E00DBF"/>
    <w:rsid w:val="00E0213F"/>
    <w:rsid w:val="00E0243D"/>
    <w:rsid w:val="00E033E0"/>
    <w:rsid w:val="00E047AE"/>
    <w:rsid w:val="00E1026B"/>
    <w:rsid w:val="00E13CB2"/>
    <w:rsid w:val="00E148C9"/>
    <w:rsid w:val="00E20C37"/>
    <w:rsid w:val="00E20E1F"/>
    <w:rsid w:val="00E22A66"/>
    <w:rsid w:val="00E22E68"/>
    <w:rsid w:val="00E353AF"/>
    <w:rsid w:val="00E35EF1"/>
    <w:rsid w:val="00E418DE"/>
    <w:rsid w:val="00E52C57"/>
    <w:rsid w:val="00E57E7D"/>
    <w:rsid w:val="00E71440"/>
    <w:rsid w:val="00E737DA"/>
    <w:rsid w:val="00E75189"/>
    <w:rsid w:val="00E7645F"/>
    <w:rsid w:val="00E84CD8"/>
    <w:rsid w:val="00E90B85"/>
    <w:rsid w:val="00E91679"/>
    <w:rsid w:val="00E92452"/>
    <w:rsid w:val="00E94CC1"/>
    <w:rsid w:val="00E95E26"/>
    <w:rsid w:val="00E96431"/>
    <w:rsid w:val="00EC0ABC"/>
    <w:rsid w:val="00EC3039"/>
    <w:rsid w:val="00EC352D"/>
    <w:rsid w:val="00EC3CF0"/>
    <w:rsid w:val="00EC5235"/>
    <w:rsid w:val="00ED1CB1"/>
    <w:rsid w:val="00ED332B"/>
    <w:rsid w:val="00ED6B03"/>
    <w:rsid w:val="00ED7A5B"/>
    <w:rsid w:val="00F03F27"/>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0CB5"/>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C64A4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본문 Char"/>
    <w:basedOn w:val="a0"/>
    <w:link w:val="a3"/>
    <w:rsid w:val="006C2E80"/>
    <w:rPr>
      <w:i/>
      <w:color w:val="000000"/>
      <w:lang w:val="en-US" w:eastAsia="ja-JP"/>
    </w:rPr>
  </w:style>
  <w:style w:type="paragraph" w:styleId="a6">
    <w:name w:val="List Paragraph"/>
    <w:basedOn w:val="a"/>
    <w:uiPriority w:val="34"/>
    <w:qFormat/>
    <w:rsid w:val="00A60C57"/>
    <w:pPr>
      <w:ind w:left="720"/>
      <w:contextualSpacing/>
    </w:pPr>
  </w:style>
  <w:style w:type="paragraph" w:styleId="a7">
    <w:name w:val="Balloon Text"/>
    <w:basedOn w:val="a"/>
    <w:link w:val="Char0"/>
    <w:rsid w:val="00DB1E5C"/>
    <w:pPr>
      <w:spacing w:after="0"/>
    </w:pPr>
    <w:rPr>
      <w:rFonts w:ascii="Segoe UI" w:hAnsi="Segoe UI" w:cs="Segoe UI"/>
      <w:sz w:val="18"/>
      <w:szCs w:val="18"/>
    </w:rPr>
  </w:style>
  <w:style w:type="character" w:customStyle="1" w:styleId="Char0">
    <w:name w:val="풍선 도움말 텍스트 Char"/>
    <w:basedOn w:val="a0"/>
    <w:link w:val="a7"/>
    <w:rsid w:val="00DB1E5C"/>
    <w:rPr>
      <w:rFonts w:ascii="Segoe UI" w:hAnsi="Segoe UI" w:cs="Segoe UI"/>
      <w:color w:val="000000"/>
      <w:sz w:val="18"/>
      <w:szCs w:val="18"/>
      <w:lang w:eastAsia="ja-JP"/>
    </w:rPr>
  </w:style>
  <w:style w:type="character" w:styleId="a8">
    <w:name w:val="annotation reference"/>
    <w:basedOn w:val="a0"/>
    <w:rsid w:val="004D2219"/>
    <w:rPr>
      <w:sz w:val="16"/>
      <w:szCs w:val="16"/>
    </w:rPr>
  </w:style>
  <w:style w:type="paragraph" w:styleId="a9">
    <w:name w:val="annotation text"/>
    <w:basedOn w:val="a"/>
    <w:link w:val="Char1"/>
    <w:rsid w:val="004D2219"/>
  </w:style>
  <w:style w:type="character" w:customStyle="1" w:styleId="Char1">
    <w:name w:val="메모 텍스트 Char"/>
    <w:basedOn w:val="a0"/>
    <w:link w:val="a9"/>
    <w:rsid w:val="004D2219"/>
    <w:rPr>
      <w:color w:val="000000"/>
      <w:lang w:eastAsia="ja-JP"/>
    </w:rPr>
  </w:style>
  <w:style w:type="paragraph" w:styleId="aa">
    <w:name w:val="annotation subject"/>
    <w:basedOn w:val="a9"/>
    <w:next w:val="a9"/>
    <w:link w:val="Char2"/>
    <w:rsid w:val="004D2219"/>
    <w:rPr>
      <w:b/>
      <w:bCs/>
    </w:rPr>
  </w:style>
  <w:style w:type="character" w:customStyle="1" w:styleId="Char2">
    <w:name w:val="메모 주제 Char"/>
    <w:basedOn w:val="Char1"/>
    <w:link w:val="aa"/>
    <w:rsid w:val="004D2219"/>
    <w:rPr>
      <w:b/>
      <w:bCs/>
      <w:color w:val="000000"/>
      <w:lang w:eastAsia="ja-JP"/>
    </w:rPr>
  </w:style>
  <w:style w:type="paragraph" w:styleId="ab">
    <w:name w:val="Revision"/>
    <w:hidden/>
    <w:uiPriority w:val="99"/>
    <w:semiHidden/>
    <w:rsid w:val="00E7518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6048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572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A4A65-75F1-40B2-B025-76BEAF027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1436</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9603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이지철/5G/6G표준Lab(SR)/삼성전자</cp:lastModifiedBy>
  <cp:revision>5</cp:revision>
  <cp:lastPrinted>2000-02-29T11:31:00Z</cp:lastPrinted>
  <dcterms:created xsi:type="dcterms:W3CDTF">2022-02-24T13:33:00Z</dcterms:created>
  <dcterms:modified xsi:type="dcterms:W3CDTF">2022-02-24T23:13:00Z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AdHocReviewCycleID">
    <vt:i4>769162116</vt:i4>
  </property>
  <property fmtid="{D5CDD505-2E9C-101B-9397-08002B2CF9AE}" pid="17" name="_EmailSubject">
    <vt:lpwstr>Metaverse</vt:lpwstr>
  </property>
  <property fmtid="{D5CDD505-2E9C-101B-9397-08002B2CF9AE}" pid="18" name="_AuthorEmail">
    <vt:lpwstr>oawoniyi@qti.qualcomm.com</vt:lpwstr>
  </property>
  <property fmtid="{D5CDD505-2E9C-101B-9397-08002B2CF9AE}" pid="19" name="_AuthorEmailDisplayName">
    <vt:lpwstr>Lola Awoniyi-Oteri</vt:lpwstr>
  </property>
  <property fmtid="{D5CDD505-2E9C-101B-9397-08002B2CF9AE}" pid="20" name="_ReviewingToolsShownOnce">
    <vt:lpwstr/>
  </property>
</Properties>
</file>