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2F9906C" w:rsidR="00B97703" w:rsidRPr="001C5CF7" w:rsidRDefault="005A777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="004E3939"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</w:t>
      </w:r>
      <w:r w:rsidR="00BB68F0">
        <w:rPr>
          <w:rFonts w:cs="Arial"/>
          <w:noProof w:val="0"/>
          <w:sz w:val="22"/>
          <w:szCs w:val="22"/>
        </w:rPr>
        <w:t>8</w:t>
      </w:r>
      <w:r w:rsidR="0004540D">
        <w:rPr>
          <w:rFonts w:cs="Arial"/>
          <w:noProof w:val="0"/>
          <w:sz w:val="22"/>
          <w:szCs w:val="22"/>
        </w:rPr>
        <w:t>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CC2463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4162D">
        <w:rPr>
          <w:rFonts w:ascii="Arial" w:hAnsi="Arial" w:cs="Arial"/>
          <w:b/>
          <w:sz w:val="22"/>
          <w:szCs w:val="22"/>
        </w:rPr>
        <w:t xml:space="preserve">Text Proposal for ITU-R draft </w:t>
      </w:r>
      <w:r w:rsidR="0004162D" w:rsidRPr="0004162D">
        <w:rPr>
          <w:rFonts w:ascii="Arial" w:hAnsi="Arial" w:cs="Arial"/>
          <w:b/>
          <w:sz w:val="22"/>
          <w:szCs w:val="22"/>
        </w:rPr>
        <w:t>Report ITU-R M.[IMT.INDUSTRY]</w:t>
      </w:r>
    </w:p>
    <w:p w14:paraId="57C23DB4" w14:textId="27C4E378" w:rsidR="00B97703" w:rsidRPr="00304DEF" w:rsidRDefault="00B97703" w:rsidP="004E4B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636E5">
        <w:rPr>
          <w:rFonts w:ascii="Arial" w:hAnsi="Arial" w:cs="Arial"/>
          <w:b/>
          <w:bCs/>
          <w:sz w:val="22"/>
          <w:szCs w:val="22"/>
        </w:rPr>
        <w:t>(</w:t>
      </w:r>
      <w:r w:rsidR="006636E5" w:rsidRPr="004E4BBF">
        <w:rPr>
          <w:rFonts w:ascii="Arial" w:hAnsi="Arial" w:cs="Arial"/>
          <w:b/>
          <w:bCs/>
          <w:sz w:val="22"/>
          <w:szCs w:val="22"/>
        </w:rPr>
        <w:t>S1-220062</w:t>
      </w:r>
      <w:r w:rsidR="006636E5">
        <w:rPr>
          <w:rFonts w:ascii="Arial" w:hAnsi="Arial" w:cs="Arial"/>
          <w:b/>
          <w:bCs/>
          <w:sz w:val="22"/>
          <w:szCs w:val="22"/>
        </w:rPr>
        <w:t>/</w:t>
      </w:r>
      <w:r w:rsidR="006636E5" w:rsidRPr="004E4BBF">
        <w:rPr>
          <w:rFonts w:ascii="Arial" w:hAnsi="Arial" w:cs="Arial"/>
          <w:b/>
          <w:bCs/>
          <w:sz w:val="22"/>
          <w:szCs w:val="22"/>
        </w:rPr>
        <w:t>SP-211412</w:t>
      </w:r>
      <w:r w:rsidR="006636E5">
        <w:rPr>
          <w:rFonts w:ascii="Arial" w:hAnsi="Arial" w:cs="Arial"/>
          <w:b/>
          <w:bCs/>
          <w:sz w:val="22"/>
          <w:szCs w:val="22"/>
        </w:rPr>
        <w:t xml:space="preserve">)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4BBF">
        <w:rPr>
          <w:rFonts w:ascii="Arial" w:hAnsi="Arial" w:cs="Arial"/>
          <w:b/>
          <w:bCs/>
          <w:sz w:val="22"/>
          <w:szCs w:val="22"/>
        </w:rPr>
        <w:t>form ITU-</w:t>
      </w:r>
      <w:r w:rsidR="006636E5">
        <w:rPr>
          <w:rFonts w:ascii="Arial" w:hAnsi="Arial" w:cs="Arial"/>
          <w:b/>
          <w:bCs/>
          <w:sz w:val="22"/>
          <w:szCs w:val="22"/>
        </w:rPr>
        <w:t xml:space="preserve">R WP5D </w:t>
      </w:r>
      <w:r w:rsidR="004E4BB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275C" w:rsidRPr="0002275C">
        <w:rPr>
          <w:rFonts w:ascii="Arial" w:hAnsi="Arial" w:cs="Arial"/>
          <w:b/>
          <w:bCs/>
          <w:sz w:val="22"/>
          <w:szCs w:val="22"/>
        </w:rPr>
        <w:t>Development of a draft new Report ITU-R M.[IMT.INDUSTRY] -Applications of IMT for specific societal, industrial and enterprise usages</w:t>
      </w:r>
    </w:p>
    <w:p w14:paraId="51C60CDD" w14:textId="434DACE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754A45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6BDF5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37E8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708782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083C80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6664D4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5481">
        <w:rPr>
          <w:rFonts w:ascii="Arial" w:hAnsi="Arial" w:cs="Arial"/>
          <w:b/>
          <w:bCs/>
          <w:sz w:val="22"/>
          <w:szCs w:val="22"/>
        </w:rPr>
        <w:t>fpica</w:t>
      </w:r>
      <w:r w:rsidR="00152EAB">
        <w:rPr>
          <w:rFonts w:ascii="Arial" w:hAnsi="Arial" w:cs="Arial"/>
          <w:b/>
          <w:bCs/>
          <w:sz w:val="22"/>
          <w:szCs w:val="22"/>
        </w:rPr>
        <w:t>@</w:t>
      </w:r>
      <w:r w:rsidR="005F5481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B82BDB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F5481">
        <w:rPr>
          <w:rFonts w:ascii="Arial" w:hAnsi="Arial" w:cs="Arial"/>
          <w:b/>
        </w:rPr>
        <w:t>DRAFT L</w:t>
      </w:r>
      <w:r w:rsidR="005737E8">
        <w:rPr>
          <w:rFonts w:ascii="Arial" w:hAnsi="Arial" w:cs="Arial"/>
          <w:b/>
        </w:rPr>
        <w:t xml:space="preserve">S on </w:t>
      </w:r>
      <w:r w:rsidR="005F5481">
        <w:rPr>
          <w:rFonts w:ascii="Arial" w:hAnsi="Arial" w:cs="Arial"/>
          <w:b/>
          <w:sz w:val="22"/>
          <w:szCs w:val="22"/>
        </w:rPr>
        <w:t xml:space="preserve">Text Proposal for ITU-R draft </w:t>
      </w:r>
      <w:r w:rsidR="005F5481" w:rsidRPr="0004162D">
        <w:rPr>
          <w:rFonts w:ascii="Arial" w:hAnsi="Arial" w:cs="Arial"/>
          <w:b/>
          <w:sz w:val="22"/>
          <w:szCs w:val="22"/>
        </w:rPr>
        <w:t>Report ITU-R M.[IMT.INDUSTRY]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8EBDCD" w14:textId="4869B68E" w:rsidR="00E70EB9" w:rsidRPr="00203920" w:rsidRDefault="005737E8" w:rsidP="000F6242">
      <w:r>
        <w:t xml:space="preserve">SA1 asks </w:t>
      </w:r>
      <w:r w:rsidR="00E80834">
        <w:t>TSG SA</w:t>
      </w:r>
      <w:r>
        <w:t xml:space="preserve"> to review the attached LS </w:t>
      </w:r>
      <w:r w:rsidR="00597F9C">
        <w:t>and Annex (Text Proposal)</w:t>
      </w:r>
      <w:r>
        <w:t xml:space="preserve">, amend it as needed, and send it to </w:t>
      </w:r>
      <w:r w:rsidR="008C45CE">
        <w:t>ITU-R WP5D</w:t>
      </w:r>
      <w:r>
        <w:t>, with copy to SA1</w:t>
      </w:r>
      <w:r w:rsidR="00597F9C">
        <w:t xml:space="preserve"> and SA6</w:t>
      </w:r>
      <w: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7A1B5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80834">
        <w:rPr>
          <w:rFonts w:ascii="Arial" w:hAnsi="Arial" w:cs="Arial"/>
          <w:b/>
        </w:rPr>
        <w:t>TSG SA</w:t>
      </w:r>
    </w:p>
    <w:p w14:paraId="091DBA11" w14:textId="3B952A49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5737E8">
        <w:t>s</w:t>
      </w:r>
      <w:r w:rsidR="00597F9C">
        <w:t>ee</w:t>
      </w:r>
      <w:r w:rsidR="005737E8">
        <w:t xml:space="preserve"> above</w:t>
      </w:r>
      <w:r w:rsidR="00597F9C">
        <w:t>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</w:t>
      </w:r>
      <w:proofErr w:type="gramStart"/>
      <w:r>
        <w:t>Sweden</w:t>
      </w:r>
      <w:proofErr w:type="gramEnd"/>
      <w:r>
        <w:t xml:space="preserve">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2EB3" w14:textId="77777777" w:rsidR="009B37D9" w:rsidRDefault="009B37D9">
      <w:pPr>
        <w:spacing w:after="0"/>
      </w:pPr>
      <w:r>
        <w:separator/>
      </w:r>
    </w:p>
  </w:endnote>
  <w:endnote w:type="continuationSeparator" w:id="0">
    <w:p w14:paraId="3AE236FD" w14:textId="77777777" w:rsidR="009B37D9" w:rsidRDefault="009B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22EC" w14:textId="77777777" w:rsidR="009B37D9" w:rsidRDefault="009B37D9">
      <w:pPr>
        <w:spacing w:after="0"/>
      </w:pPr>
      <w:r>
        <w:separator/>
      </w:r>
    </w:p>
  </w:footnote>
  <w:footnote w:type="continuationSeparator" w:id="0">
    <w:p w14:paraId="37006E39" w14:textId="77777777" w:rsidR="009B37D9" w:rsidRDefault="009B3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75C"/>
    <w:rsid w:val="000234C4"/>
    <w:rsid w:val="000319BD"/>
    <w:rsid w:val="0004162D"/>
    <w:rsid w:val="0004540D"/>
    <w:rsid w:val="000B272C"/>
    <w:rsid w:val="000F6242"/>
    <w:rsid w:val="00152EAB"/>
    <w:rsid w:val="001B213A"/>
    <w:rsid w:val="001C5CF7"/>
    <w:rsid w:val="001D50E9"/>
    <w:rsid w:val="00203920"/>
    <w:rsid w:val="00237A38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4E4BBF"/>
    <w:rsid w:val="00520CDE"/>
    <w:rsid w:val="005641FA"/>
    <w:rsid w:val="00572763"/>
    <w:rsid w:val="005737E8"/>
    <w:rsid w:val="005741AB"/>
    <w:rsid w:val="00597F9C"/>
    <w:rsid w:val="005A777B"/>
    <w:rsid w:val="005D7F8E"/>
    <w:rsid w:val="005F5481"/>
    <w:rsid w:val="006636E5"/>
    <w:rsid w:val="00681F80"/>
    <w:rsid w:val="006D38B9"/>
    <w:rsid w:val="006F4C00"/>
    <w:rsid w:val="006F7B6D"/>
    <w:rsid w:val="007D37C1"/>
    <w:rsid w:val="007E0500"/>
    <w:rsid w:val="007F4F92"/>
    <w:rsid w:val="00835E23"/>
    <w:rsid w:val="00896C59"/>
    <w:rsid w:val="008C45CE"/>
    <w:rsid w:val="008D772F"/>
    <w:rsid w:val="00965619"/>
    <w:rsid w:val="00991E38"/>
    <w:rsid w:val="0099764C"/>
    <w:rsid w:val="009A2056"/>
    <w:rsid w:val="009A519B"/>
    <w:rsid w:val="009B37D9"/>
    <w:rsid w:val="009B38A3"/>
    <w:rsid w:val="00A136AD"/>
    <w:rsid w:val="00A32C9C"/>
    <w:rsid w:val="00A53463"/>
    <w:rsid w:val="00B97703"/>
    <w:rsid w:val="00BB68F0"/>
    <w:rsid w:val="00C31BCB"/>
    <w:rsid w:val="00C37814"/>
    <w:rsid w:val="00CF6087"/>
    <w:rsid w:val="00D24F0A"/>
    <w:rsid w:val="00D53B02"/>
    <w:rsid w:val="00D87A0D"/>
    <w:rsid w:val="00E70EB9"/>
    <w:rsid w:val="00E80834"/>
    <w:rsid w:val="00EF5C74"/>
    <w:rsid w:val="00F13A0E"/>
    <w:rsid w:val="00F2581C"/>
    <w:rsid w:val="00F72508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151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11</cp:revision>
  <cp:lastPrinted>2002-04-23T07:10:00Z</cp:lastPrinted>
  <dcterms:created xsi:type="dcterms:W3CDTF">2022-02-27T19:48:00Z</dcterms:created>
  <dcterms:modified xsi:type="dcterms:W3CDTF">2022-03-10T01:29:00Z</dcterms:modified>
</cp:coreProperties>
</file>