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B7987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2441E4">
        <w:rPr>
          <w:b/>
          <w:i/>
          <w:noProof/>
          <w:sz w:val="28"/>
        </w:rPr>
        <w:t>4258</w:t>
      </w:r>
    </w:p>
    <w:p w14:paraId="6C0AFDA5" w14:textId="7B1AA7E9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 xml:space="preserve">(revision of </w:t>
      </w:r>
      <w:r w:rsidR="00CE41AD" w:rsidRPr="00255436">
        <w:rPr>
          <w:rFonts w:ascii="Arial" w:hAnsi="Arial" w:cs="Arial"/>
          <w:i/>
        </w:rPr>
        <w:t>S1-</w:t>
      </w:r>
      <w:r w:rsidR="00710782">
        <w:rPr>
          <w:rFonts w:ascii="Arial" w:hAnsi="Arial" w:cs="Arial"/>
          <w:i/>
        </w:rPr>
        <w:t>214124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206C36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3E6EB" w:rsidR="001E41F3" w:rsidRPr="00410371" w:rsidRDefault="00206C36" w:rsidP="008D4F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A3748F">
              <w:rPr>
                <w:b/>
                <w:noProof/>
                <w:sz w:val="28"/>
              </w:rPr>
              <w:t>00</w:t>
            </w:r>
            <w:r w:rsidR="008D4F49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0BECE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2441E4">
              <w:rPr>
                <w:b/>
                <w:noProof/>
                <w:sz w:val="24"/>
                <w:szCs w:val="18"/>
              </w:rPr>
              <w:t>1</w:t>
            </w:r>
            <w:r w:rsidR="000960F0">
              <w:rPr>
                <w:b/>
                <w:noProof/>
                <w:sz w:val="24"/>
                <w:szCs w:val="18"/>
              </w:rPr>
              <w:t xml:space="preserve">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C8A6E" w:rsidR="001E41F3" w:rsidRPr="00410371" w:rsidRDefault="00206C36" w:rsidP="00180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131">
              <w:rPr>
                <w:b/>
                <w:noProof/>
                <w:sz w:val="28"/>
              </w:rPr>
              <w:t>1</w:t>
            </w:r>
            <w:r w:rsidR="0018008F">
              <w:rPr>
                <w:b/>
                <w:noProof/>
                <w:sz w:val="28"/>
              </w:rPr>
              <w:t>7</w:t>
            </w:r>
            <w:r w:rsidR="0035785B">
              <w:rPr>
                <w:b/>
                <w:noProof/>
                <w:sz w:val="28"/>
              </w:rPr>
              <w:t>.</w:t>
            </w:r>
            <w:r w:rsidR="0018008F">
              <w:rPr>
                <w:b/>
                <w:noProof/>
                <w:sz w:val="28"/>
              </w:rPr>
              <w:t>2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3B3E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DB4" w:rsidR="001E41F3" w:rsidRDefault="00855534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066F0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49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3AD59" w:rsidR="001E41F3" w:rsidRDefault="00CE4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E00C8" w:rsidR="001E41F3" w:rsidRDefault="00CE4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0BD24" w:rsidR="001E41F3" w:rsidRDefault="00CE4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62E7E" w14:textId="77777777" w:rsidR="00206C36" w:rsidRDefault="00206C36">
      <w:r>
        <w:separator/>
      </w:r>
    </w:p>
  </w:endnote>
  <w:endnote w:type="continuationSeparator" w:id="0">
    <w:p w14:paraId="5A26906D" w14:textId="77777777" w:rsidR="00206C36" w:rsidRDefault="0020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7070A" w14:textId="77777777" w:rsidR="00206C36" w:rsidRDefault="00206C36">
      <w:r>
        <w:separator/>
      </w:r>
    </w:p>
  </w:footnote>
  <w:footnote w:type="continuationSeparator" w:id="0">
    <w:p w14:paraId="3B274C2C" w14:textId="77777777" w:rsidR="00206C36" w:rsidRDefault="00206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3B47"/>
    <w:rsid w:val="00025009"/>
    <w:rsid w:val="000707DB"/>
    <w:rsid w:val="00071203"/>
    <w:rsid w:val="000960F0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8008F"/>
    <w:rsid w:val="00192C46"/>
    <w:rsid w:val="001A08B3"/>
    <w:rsid w:val="001A7B60"/>
    <w:rsid w:val="001B52F0"/>
    <w:rsid w:val="001B7A65"/>
    <w:rsid w:val="001E41F3"/>
    <w:rsid w:val="001E4726"/>
    <w:rsid w:val="00206C36"/>
    <w:rsid w:val="002441E4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A73B3"/>
    <w:rsid w:val="003E1A36"/>
    <w:rsid w:val="003E2C7D"/>
    <w:rsid w:val="003F2178"/>
    <w:rsid w:val="00402CE5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0782"/>
    <w:rsid w:val="00713DD7"/>
    <w:rsid w:val="00714CB9"/>
    <w:rsid w:val="00733C83"/>
    <w:rsid w:val="007408D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55534"/>
    <w:rsid w:val="008626E7"/>
    <w:rsid w:val="00870EE7"/>
    <w:rsid w:val="008863B9"/>
    <w:rsid w:val="00892482"/>
    <w:rsid w:val="00895662"/>
    <w:rsid w:val="008A373A"/>
    <w:rsid w:val="008A45A6"/>
    <w:rsid w:val="008D3AEF"/>
    <w:rsid w:val="008D4F49"/>
    <w:rsid w:val="008F3789"/>
    <w:rsid w:val="008F5643"/>
    <w:rsid w:val="008F686C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734F"/>
    <w:rsid w:val="00A246B6"/>
    <w:rsid w:val="00A25AB7"/>
    <w:rsid w:val="00A3748F"/>
    <w:rsid w:val="00A47E70"/>
    <w:rsid w:val="00A50CF0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C35E2"/>
    <w:rsid w:val="00BD279D"/>
    <w:rsid w:val="00BD6BB8"/>
    <w:rsid w:val="00C406EE"/>
    <w:rsid w:val="00C66BA2"/>
    <w:rsid w:val="00C86097"/>
    <w:rsid w:val="00C95985"/>
    <w:rsid w:val="00CA3545"/>
    <w:rsid w:val="00CA5B9F"/>
    <w:rsid w:val="00CC2C28"/>
    <w:rsid w:val="00CC5026"/>
    <w:rsid w:val="00CC5C2A"/>
    <w:rsid w:val="00CC68D0"/>
    <w:rsid w:val="00CD1222"/>
    <w:rsid w:val="00CE41AD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475F0-17B8-47FD-B647-886FDB90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3</cp:revision>
  <cp:lastPrinted>1900-01-01T05:00:00Z</cp:lastPrinted>
  <dcterms:created xsi:type="dcterms:W3CDTF">2021-11-19T13:55:00Z</dcterms:created>
  <dcterms:modified xsi:type="dcterms:W3CDTF">2021-11-19T13:57:00Z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