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1F46B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682620">
        <w:rPr>
          <w:b/>
          <w:i/>
          <w:noProof/>
          <w:sz w:val="28"/>
        </w:rPr>
        <w:t>4128</w:t>
      </w:r>
      <w:r w:rsidR="003E079E">
        <w:rPr>
          <w:b/>
          <w:i/>
          <w:noProof/>
          <w:sz w:val="28"/>
        </w:rPr>
        <w:t>R1</w:t>
      </w:r>
    </w:p>
    <w:p w14:paraId="6C0AFDA5" w14:textId="4CCF83E9"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3E079E">
        <w:rPr>
          <w:rFonts w:ascii="Arial" w:hAnsi="Arial" w:cs="Arial"/>
          <w:i/>
        </w:rPr>
        <w:t>4128</w:t>
      </w:r>
      <w:bookmarkStart w:id="0" w:name="_GoBack"/>
      <w:bookmarkEnd w:id="0"/>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0F694B" w:rsidP="0035785B">
            <w:pPr>
              <w:pStyle w:val="CRCoverPage"/>
              <w:spacing w:after="0"/>
              <w:jc w:val="right"/>
              <w:rPr>
                <w:b/>
                <w:noProof/>
                <w:sz w:val="28"/>
              </w:rPr>
            </w:pPr>
            <w:fldSimple w:instr=" DOCPROPERTY  Spec#  \* MERGEFORMAT ">
              <w:r w:rsidR="0035785B">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77140" w:rsidR="001E41F3" w:rsidRPr="00410371" w:rsidRDefault="000F694B" w:rsidP="00682620">
            <w:pPr>
              <w:pStyle w:val="CRCoverPage"/>
              <w:spacing w:after="0"/>
              <w:rPr>
                <w:noProof/>
              </w:rPr>
            </w:pPr>
            <w:fldSimple w:instr=" DOCPROPERTY  Cr#  \* MERGEFORMAT ">
              <w:r w:rsidR="000707DB" w:rsidRPr="00D37FCB">
                <w:rPr>
                  <w:b/>
                  <w:noProof/>
                  <w:sz w:val="28"/>
                </w:rPr>
                <w:t>00</w:t>
              </w:r>
              <w:r w:rsidR="00682620">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C2C"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D316F" w:rsidR="001E41F3" w:rsidRPr="00410371" w:rsidRDefault="000F694B" w:rsidP="0035785B">
            <w:pPr>
              <w:pStyle w:val="CRCoverPage"/>
              <w:spacing w:after="0"/>
              <w:jc w:val="center"/>
              <w:rPr>
                <w:noProof/>
                <w:sz w:val="28"/>
              </w:rPr>
            </w:pPr>
            <w:fldSimple w:instr=" DOCPROPERTY  Version  \* MERGEFORMAT ">
              <w:r w:rsidR="003E079E">
                <w:rPr>
                  <w:b/>
                  <w:noProof/>
                  <w:sz w:val="28"/>
                </w:rPr>
                <w:t>17</w:t>
              </w:r>
              <w:r w:rsidR="0035785B">
                <w:rPr>
                  <w:b/>
                  <w:noProof/>
                  <w:sz w:val="28"/>
                </w:rPr>
                <w:t>.</w:t>
              </w:r>
              <w:r w:rsidR="003E079E">
                <w:rPr>
                  <w:b/>
                  <w:noProof/>
                  <w:sz w:val="28"/>
                </w:rPr>
                <w:t>2</w:t>
              </w:r>
              <w:r w:rsidR="003578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369F9" w:rsidR="001E41F3" w:rsidRDefault="000707DB" w:rsidP="00895662">
            <w:pPr>
              <w:pStyle w:val="CRCoverPage"/>
              <w:spacing w:after="0"/>
              <w:rPr>
                <w:noProof/>
              </w:rPr>
            </w:pPr>
            <w:r>
              <w:t xml:space="preserve">MPS </w:t>
            </w:r>
            <w:r w:rsidR="009D6D84">
              <w:t>for DTS description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9C6B" w:rsidR="001E41F3" w:rsidRDefault="009D6D84" w:rsidP="003E2C7D">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3F08" w:rsidR="001E41F3" w:rsidRDefault="0035785B">
            <w:pPr>
              <w:pStyle w:val="CRCoverPage"/>
              <w:spacing w:after="0"/>
              <w:ind w:left="100"/>
              <w:rPr>
                <w:noProof/>
              </w:rPr>
            </w:pPr>
            <w:r>
              <w:t>Rel-1</w:t>
            </w:r>
            <w:r w:rsidR="008F3A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D8C6B" w14:textId="77777777" w:rsidR="0017465E" w:rsidRDefault="0017465E">
      <w:r>
        <w:separator/>
      </w:r>
    </w:p>
  </w:endnote>
  <w:endnote w:type="continuationSeparator" w:id="0">
    <w:p w14:paraId="64C424EB" w14:textId="77777777" w:rsidR="0017465E" w:rsidRDefault="0017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40FEA" w14:textId="77777777" w:rsidR="0017465E" w:rsidRDefault="0017465E">
      <w:r>
        <w:separator/>
      </w:r>
    </w:p>
  </w:footnote>
  <w:footnote w:type="continuationSeparator" w:id="0">
    <w:p w14:paraId="61C7A743" w14:textId="77777777" w:rsidR="0017465E" w:rsidRDefault="0017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7FED"/>
    <w:rsid w:val="000C038A"/>
    <w:rsid w:val="000C0A75"/>
    <w:rsid w:val="000C6598"/>
    <w:rsid w:val="000D44B3"/>
    <w:rsid w:val="000F694B"/>
    <w:rsid w:val="0012194D"/>
    <w:rsid w:val="00122C91"/>
    <w:rsid w:val="00145D43"/>
    <w:rsid w:val="00151C62"/>
    <w:rsid w:val="0017465E"/>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D6D52"/>
    <w:rsid w:val="003E079E"/>
    <w:rsid w:val="003E1A36"/>
    <w:rsid w:val="003E2C7D"/>
    <w:rsid w:val="003F2178"/>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65C47"/>
    <w:rsid w:val="006727C5"/>
    <w:rsid w:val="00682620"/>
    <w:rsid w:val="00695808"/>
    <w:rsid w:val="006B46FB"/>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B258BB"/>
    <w:rsid w:val="00B30F85"/>
    <w:rsid w:val="00B46016"/>
    <w:rsid w:val="00B67B97"/>
    <w:rsid w:val="00B82519"/>
    <w:rsid w:val="00B968C8"/>
    <w:rsid w:val="00BA3EC5"/>
    <w:rsid w:val="00BA4E2B"/>
    <w:rsid w:val="00BA51D9"/>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34898"/>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F2A4-3750-40A8-B3DA-F18C97B5F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2021-11-09T03:14:00Z</dcterms:created>
  <dcterms:modified xsi:type="dcterms:W3CDTF">2021-11-09T03:14:00Z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