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A153A2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CF47DC">
        <w:rPr>
          <w:rFonts w:cs="Arial"/>
          <w:b/>
          <w:sz w:val="24"/>
          <w:szCs w:val="24"/>
        </w:rPr>
        <w:t>55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E314AB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F47DC">
        <w:rPr>
          <w:rFonts w:cs="Arial"/>
          <w:b/>
          <w:bCs/>
        </w:rPr>
        <w:t>SA WG2 agreed CRs for MASSS (Rel-19)</w:t>
      </w:r>
    </w:p>
    <w:p w14:paraId="519C34A0" w14:textId="71931A5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CF47DC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F47DC" w:rsidRPr="00E6100C" w14:paraId="1C456B7C" w14:textId="77777777" w:rsidTr="00065ACC">
        <w:tc>
          <w:tcPr>
            <w:tcW w:w="774" w:type="dxa"/>
          </w:tcPr>
          <w:p w14:paraId="69C3E55E" w14:textId="75925861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0A55686B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5906</w:t>
            </w:r>
          </w:p>
        </w:tc>
        <w:tc>
          <w:tcPr>
            <w:tcW w:w="251" w:type="dxa"/>
          </w:tcPr>
          <w:p w14:paraId="7BF03D93" w14:textId="099388FF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7BFB53FB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73D1D0F9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Updates to the ATSSS capability handling</w:t>
            </w:r>
          </w:p>
        </w:tc>
        <w:tc>
          <w:tcPr>
            <w:tcW w:w="284" w:type="dxa"/>
          </w:tcPr>
          <w:p w14:paraId="3C4E15BA" w14:textId="534AC5FC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69A332E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DBA44FE" w14:textId="14AA555D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659988C1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S2-2501306</w:t>
            </w:r>
          </w:p>
        </w:tc>
        <w:tc>
          <w:tcPr>
            <w:tcW w:w="1134" w:type="dxa"/>
          </w:tcPr>
          <w:p w14:paraId="2EA37F8B" w14:textId="4E204840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Apple, Google, AT&amp;T, Samsung</w:t>
            </w:r>
          </w:p>
        </w:tc>
        <w:tc>
          <w:tcPr>
            <w:tcW w:w="1276" w:type="dxa"/>
          </w:tcPr>
          <w:p w14:paraId="5160B6A9" w14:textId="4780ADEB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064C4FF5" w14:textId="2E9CF513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5.32.2, 5.32.6.2.2</w:t>
            </w:r>
          </w:p>
        </w:tc>
        <w:tc>
          <w:tcPr>
            <w:tcW w:w="283" w:type="dxa"/>
          </w:tcPr>
          <w:p w14:paraId="38A42652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5672B889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0A1E496C" w:rsidR="00CF47DC" w:rsidRDefault="00CF47DC" w:rsidP="00CF47D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74A46C55" w14:textId="77777777" w:rsidTr="00065ACC">
        <w:tc>
          <w:tcPr>
            <w:tcW w:w="774" w:type="dxa"/>
          </w:tcPr>
          <w:p w14:paraId="5247B4CF" w14:textId="62DCFFB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3F03B2C" w14:textId="534C40CA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5959</w:t>
            </w:r>
          </w:p>
        </w:tc>
        <w:tc>
          <w:tcPr>
            <w:tcW w:w="251" w:type="dxa"/>
          </w:tcPr>
          <w:p w14:paraId="521AD5E2" w14:textId="2F5E6FA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A8C2334" w14:textId="54ED630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D2F7582" w14:textId="31FDFBA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Some corrections in MPQUIC steering functionalities</w:t>
            </w:r>
          </w:p>
        </w:tc>
        <w:tc>
          <w:tcPr>
            <w:tcW w:w="284" w:type="dxa"/>
          </w:tcPr>
          <w:p w14:paraId="40BBBA1E" w14:textId="77AD3C1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CDFEC15" w14:textId="4BE8390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570E401" w14:textId="26E1357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6E7D64D" w14:textId="28CBC66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S2-2501309</w:t>
            </w:r>
          </w:p>
        </w:tc>
        <w:tc>
          <w:tcPr>
            <w:tcW w:w="1134" w:type="dxa"/>
          </w:tcPr>
          <w:p w14:paraId="47151CF1" w14:textId="2C865606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100422A5" w14:textId="389EF56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09B1C64C" w14:textId="4539465C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5.32.6.2.2, 5.32.8</w:t>
            </w:r>
          </w:p>
        </w:tc>
        <w:tc>
          <w:tcPr>
            <w:tcW w:w="283" w:type="dxa"/>
          </w:tcPr>
          <w:p w14:paraId="0411077D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C58EA87" w14:textId="7777777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05A7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278B84" w14:textId="414D1E6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D203B77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8962F61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1B643F41" w14:textId="77777777" w:rsidTr="00065ACC">
        <w:tc>
          <w:tcPr>
            <w:tcW w:w="774" w:type="dxa"/>
          </w:tcPr>
          <w:p w14:paraId="1C88DD60" w14:textId="6FDB59A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9A15FE0" w14:textId="4D0A7E75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5984</w:t>
            </w:r>
          </w:p>
        </w:tc>
        <w:tc>
          <w:tcPr>
            <w:tcW w:w="251" w:type="dxa"/>
          </w:tcPr>
          <w:p w14:paraId="4EE7F076" w14:textId="26A229D8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300C1C6" w14:textId="362C070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1699C7" w14:textId="521777C8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steering functionalities description</w:t>
            </w:r>
          </w:p>
        </w:tc>
        <w:tc>
          <w:tcPr>
            <w:tcW w:w="284" w:type="dxa"/>
          </w:tcPr>
          <w:p w14:paraId="611640C1" w14:textId="695B095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2DBF27AC" w14:textId="648379E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961B91E" w14:textId="22E9289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5078040" w14:textId="65C77BE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S2-2500616</w:t>
            </w:r>
          </w:p>
        </w:tc>
        <w:tc>
          <w:tcPr>
            <w:tcW w:w="1134" w:type="dxa"/>
          </w:tcPr>
          <w:p w14:paraId="1BCFF49D" w14:textId="30EA271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1276" w:type="dxa"/>
          </w:tcPr>
          <w:p w14:paraId="13E7EAF4" w14:textId="21EA57BA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432D43CB" w14:textId="3634412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5.32.2, 5.32.6.1</w:t>
            </w:r>
          </w:p>
        </w:tc>
        <w:tc>
          <w:tcPr>
            <w:tcW w:w="283" w:type="dxa"/>
          </w:tcPr>
          <w:p w14:paraId="3A8EA294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FFEDD2" w14:textId="7777777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353E6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C68AC1" w14:textId="0DB4530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FC5CCAE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49FC62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7B8AB5D9" w14:textId="77777777" w:rsidTr="00065ACC">
        <w:tc>
          <w:tcPr>
            <w:tcW w:w="774" w:type="dxa"/>
          </w:tcPr>
          <w:p w14:paraId="419DAF02" w14:textId="136F4DF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94FC182" w14:textId="300F4B4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5992</w:t>
            </w:r>
          </w:p>
        </w:tc>
        <w:tc>
          <w:tcPr>
            <w:tcW w:w="251" w:type="dxa"/>
          </w:tcPr>
          <w:p w14:paraId="63BF73A3" w14:textId="55C8E738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2C42522" w14:textId="175B412A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9D158EC" w14:textId="22DF985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UPF Selection for ATSSS feature</w:t>
            </w:r>
          </w:p>
        </w:tc>
        <w:tc>
          <w:tcPr>
            <w:tcW w:w="284" w:type="dxa"/>
          </w:tcPr>
          <w:p w14:paraId="6F4D5230" w14:textId="76E4F2C9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456F068" w14:textId="4843026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65167BA" w14:textId="4DC00D26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C0508E9" w14:textId="5BC53B93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S2-2502424</w:t>
            </w:r>
          </w:p>
        </w:tc>
        <w:tc>
          <w:tcPr>
            <w:tcW w:w="1134" w:type="dxa"/>
          </w:tcPr>
          <w:p w14:paraId="7833B147" w14:textId="388B6F43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HiSilicon, China Telecom, Nokia, Apple, China Mobile, Samsung, ETRI</w:t>
            </w:r>
          </w:p>
        </w:tc>
        <w:tc>
          <w:tcPr>
            <w:tcW w:w="1276" w:type="dxa"/>
          </w:tcPr>
          <w:p w14:paraId="7224DA70" w14:textId="583836A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0ADCFF64" w14:textId="7F959249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6.3.3.3</w:t>
            </w:r>
          </w:p>
        </w:tc>
        <w:tc>
          <w:tcPr>
            <w:tcW w:w="283" w:type="dxa"/>
          </w:tcPr>
          <w:p w14:paraId="5B3E46D0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2F8F32" w14:textId="7777777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5781C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72DA942" w14:textId="2819F0C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DC30FB6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F3E7E93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4DFE8400" w14:textId="77777777" w:rsidTr="00065ACC">
        <w:tc>
          <w:tcPr>
            <w:tcW w:w="774" w:type="dxa"/>
          </w:tcPr>
          <w:p w14:paraId="61D95117" w14:textId="381ACF7D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908D943" w14:textId="7796BFEE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5993</w:t>
            </w:r>
          </w:p>
        </w:tc>
        <w:tc>
          <w:tcPr>
            <w:tcW w:w="251" w:type="dxa"/>
          </w:tcPr>
          <w:p w14:paraId="1383CD7D" w14:textId="6D4DFF46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26EE856" w14:textId="64471D55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3D4005D" w14:textId="173D3E4B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QoS Support</w:t>
            </w:r>
          </w:p>
        </w:tc>
        <w:tc>
          <w:tcPr>
            <w:tcW w:w="284" w:type="dxa"/>
          </w:tcPr>
          <w:p w14:paraId="671EB072" w14:textId="238B72C1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F63FC41" w14:textId="37BE0FBC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9D1003C" w14:textId="116E6CED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202E799" w14:textId="54557A77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S2-2501307</w:t>
            </w:r>
          </w:p>
        </w:tc>
        <w:tc>
          <w:tcPr>
            <w:tcW w:w="1134" w:type="dxa"/>
          </w:tcPr>
          <w:p w14:paraId="047B9E58" w14:textId="6E48142C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15764D92" w14:textId="5E3AE03B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768A84F8" w14:textId="13B92834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5.32.4</w:t>
            </w:r>
          </w:p>
        </w:tc>
        <w:tc>
          <w:tcPr>
            <w:tcW w:w="283" w:type="dxa"/>
          </w:tcPr>
          <w:p w14:paraId="3B1C215E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138F5FB" w14:textId="4148148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1416810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5420B67" w14:textId="05485D62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BC1CDF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8AC8887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223C193C" w14:textId="77777777" w:rsidTr="00065ACC">
        <w:tc>
          <w:tcPr>
            <w:tcW w:w="774" w:type="dxa"/>
          </w:tcPr>
          <w:p w14:paraId="77C2B366" w14:textId="76A0D45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36942DA" w14:textId="12FFA4CB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6061</w:t>
            </w:r>
          </w:p>
        </w:tc>
        <w:tc>
          <w:tcPr>
            <w:tcW w:w="251" w:type="dxa"/>
          </w:tcPr>
          <w:p w14:paraId="78364855" w14:textId="7461AB6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5581EC59" w14:textId="61FA70D4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454FBC1" w14:textId="5FC75526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Terminology alignment</w:t>
            </w:r>
          </w:p>
        </w:tc>
        <w:tc>
          <w:tcPr>
            <w:tcW w:w="284" w:type="dxa"/>
          </w:tcPr>
          <w:p w14:paraId="7B4B0AC1" w14:textId="7D1A6E5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8E880D5" w14:textId="7A08E4A3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AA32273" w14:textId="42382EFC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F6D8306" w14:textId="006F577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S2-2502646</w:t>
            </w:r>
          </w:p>
        </w:tc>
        <w:tc>
          <w:tcPr>
            <w:tcW w:w="1134" w:type="dxa"/>
          </w:tcPr>
          <w:p w14:paraId="67485093" w14:textId="4A7A07A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1276" w:type="dxa"/>
          </w:tcPr>
          <w:p w14:paraId="5C47F79C" w14:textId="468472B4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4FF2FE34" w14:textId="62312AF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4.2.10, 5.32.6.1, 5.32.6.2.2, 5.32.8</w:t>
            </w:r>
          </w:p>
        </w:tc>
        <w:tc>
          <w:tcPr>
            <w:tcW w:w="283" w:type="dxa"/>
          </w:tcPr>
          <w:p w14:paraId="380EE543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E7E030C" w14:textId="134971AA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347B6AE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1380A73" w14:textId="039A41E1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DF5C46E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87D83F5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6E3AAE66" w14:textId="77777777" w:rsidTr="00065ACC">
        <w:tc>
          <w:tcPr>
            <w:tcW w:w="774" w:type="dxa"/>
          </w:tcPr>
          <w:p w14:paraId="532955F9" w14:textId="5C4173F1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73D414F5" w14:textId="5609CC2D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5277</w:t>
            </w:r>
          </w:p>
        </w:tc>
        <w:tc>
          <w:tcPr>
            <w:tcW w:w="251" w:type="dxa"/>
          </w:tcPr>
          <w:p w14:paraId="2A35039A" w14:textId="50EABC34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ED7E384" w14:textId="5842F945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B401E1D" w14:textId="1C61B8DD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Editorial Correction on ATSSS feature in R19</w:t>
            </w:r>
          </w:p>
        </w:tc>
        <w:tc>
          <w:tcPr>
            <w:tcW w:w="284" w:type="dxa"/>
          </w:tcPr>
          <w:p w14:paraId="75D00C3C" w14:textId="6BFDC63B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972417F" w14:textId="01AABE5F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F478DF6" w14:textId="0E55FC96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71DF4A1" w14:textId="13C7B135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S2-2500739</w:t>
            </w:r>
          </w:p>
        </w:tc>
        <w:tc>
          <w:tcPr>
            <w:tcW w:w="1134" w:type="dxa"/>
          </w:tcPr>
          <w:p w14:paraId="133E8B4C" w14:textId="6EE5F6E6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6172AF09" w14:textId="073DBBB0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07B1D09A" w14:textId="6655F23A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4.22.2.1, 4.22.2.3.2</w:t>
            </w:r>
          </w:p>
        </w:tc>
        <w:tc>
          <w:tcPr>
            <w:tcW w:w="283" w:type="dxa"/>
          </w:tcPr>
          <w:p w14:paraId="4B9C5FBD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11AD8D" w14:textId="0A3A8A1E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63BD689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A21739" w14:textId="02D15BB9" w:rsidR="00CF47DC" w:rsidRPr="00F970E0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6183D4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90B369A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11E4F283" w14:textId="77777777" w:rsidTr="00065ACC">
        <w:tc>
          <w:tcPr>
            <w:tcW w:w="774" w:type="dxa"/>
          </w:tcPr>
          <w:p w14:paraId="50DBAEF3" w14:textId="173844EA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6D38BBA" w14:textId="64B876C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1485</w:t>
            </w:r>
          </w:p>
        </w:tc>
        <w:tc>
          <w:tcPr>
            <w:tcW w:w="251" w:type="dxa"/>
          </w:tcPr>
          <w:p w14:paraId="4CA4242E" w14:textId="13B0E1B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00CC8BC" w14:textId="03CF2EC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7DADD7" w14:textId="3E41415C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Editorial changes on provisioning PCC rule for ATSSS</w:t>
            </w:r>
          </w:p>
        </w:tc>
        <w:tc>
          <w:tcPr>
            <w:tcW w:w="284" w:type="dxa"/>
          </w:tcPr>
          <w:p w14:paraId="1182C6E8" w14:textId="68753671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611575CA" w14:textId="73B68CF3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F54B97A" w14:textId="3D4A48C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05C30CC" w14:textId="65D7CA7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S2-2500617</w:t>
            </w:r>
          </w:p>
        </w:tc>
        <w:tc>
          <w:tcPr>
            <w:tcW w:w="1134" w:type="dxa"/>
          </w:tcPr>
          <w:p w14:paraId="2BC8D3C8" w14:textId="228044C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1276" w:type="dxa"/>
          </w:tcPr>
          <w:p w14:paraId="5271790B" w14:textId="2DDC3E1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663D8F95" w14:textId="75460AF5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6.1.3.20, 6.3.1</w:t>
            </w:r>
          </w:p>
        </w:tc>
        <w:tc>
          <w:tcPr>
            <w:tcW w:w="283" w:type="dxa"/>
          </w:tcPr>
          <w:p w14:paraId="62BA393E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D32F1DE" w14:textId="7777777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58C2B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8F2224" w14:textId="1B1F51B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C1D94B8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5DF4848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  <w:tr w:rsidR="00CF47DC" w:rsidRPr="00E6100C" w14:paraId="45AC0A70" w14:textId="77777777" w:rsidTr="00065ACC">
        <w:tc>
          <w:tcPr>
            <w:tcW w:w="774" w:type="dxa"/>
          </w:tcPr>
          <w:p w14:paraId="7B9A754E" w14:textId="74194FFD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6F933B93" w14:textId="0A1E8CE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1504</w:t>
            </w:r>
          </w:p>
        </w:tc>
        <w:tc>
          <w:tcPr>
            <w:tcW w:w="251" w:type="dxa"/>
          </w:tcPr>
          <w:p w14:paraId="7E617B8C" w14:textId="51114F3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CCDA184" w14:textId="2018D92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BA484D" w14:textId="744EB34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for PCF behaviour for generating matchall PCC rules for MA PDU Session</w:t>
            </w:r>
          </w:p>
        </w:tc>
        <w:tc>
          <w:tcPr>
            <w:tcW w:w="284" w:type="dxa"/>
          </w:tcPr>
          <w:p w14:paraId="40749BD9" w14:textId="0A3FD6E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48BA0A2" w14:textId="4E23186E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B9E47AA" w14:textId="336D119F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22FEBF2" w14:textId="7A49DC8C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S2-2501308</w:t>
            </w:r>
          </w:p>
        </w:tc>
        <w:tc>
          <w:tcPr>
            <w:tcW w:w="1134" w:type="dxa"/>
          </w:tcPr>
          <w:p w14:paraId="137B7CAE" w14:textId="7E9ED440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036AE9EB" w14:textId="2E41A2F2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MASSS</w:t>
            </w:r>
          </w:p>
        </w:tc>
        <w:tc>
          <w:tcPr>
            <w:tcW w:w="1134" w:type="dxa"/>
          </w:tcPr>
          <w:p w14:paraId="379C9385" w14:textId="2714F5F5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6.1.3.20</w:t>
            </w:r>
          </w:p>
        </w:tc>
        <w:tc>
          <w:tcPr>
            <w:tcW w:w="283" w:type="dxa"/>
          </w:tcPr>
          <w:p w14:paraId="0CD4232C" w14:textId="77777777" w:rsidR="00CF47DC" w:rsidRPr="00E6100C" w:rsidRDefault="00CF47DC" w:rsidP="00CF47D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155F7E5" w14:textId="77777777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3ECC7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6F46F1" w14:textId="6A2C7BE3" w:rsidR="00CF47DC" w:rsidRPr="00B374EF" w:rsidRDefault="00CF47DC" w:rsidP="00CF47D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D014B51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5B32C02" w14:textId="77777777" w:rsidR="00CF47DC" w:rsidRDefault="00CF47DC" w:rsidP="00CF47D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CF47DC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