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FA48B" w14:textId="4A8508DA" w:rsidR="00004B27" w:rsidRPr="00865CB1" w:rsidRDefault="00004B27" w:rsidP="0000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Pr="00865CB1">
        <w:rPr>
          <w:b/>
          <w:noProof/>
          <w:sz w:val="24"/>
        </w:rPr>
        <w:t>GPP TSG-</w:t>
      </w:r>
      <w:r w:rsidR="00990AD4" w:rsidRPr="00865CB1">
        <w:rPr>
          <w:b/>
          <w:noProof/>
          <w:sz w:val="24"/>
        </w:rPr>
        <w:t>SA</w:t>
      </w:r>
      <w:r w:rsidRPr="00865CB1">
        <w:rPr>
          <w:b/>
          <w:noProof/>
          <w:sz w:val="24"/>
        </w:rPr>
        <w:t xml:space="preserve"> Meeting #10</w:t>
      </w:r>
      <w:r w:rsidR="00990AD4" w:rsidRPr="00865CB1">
        <w:rPr>
          <w:b/>
          <w:noProof/>
          <w:sz w:val="24"/>
        </w:rPr>
        <w:t>6</w:t>
      </w:r>
      <w:r w:rsidRPr="00865CB1">
        <w:rPr>
          <w:b/>
          <w:i/>
          <w:noProof/>
          <w:sz w:val="28"/>
        </w:rPr>
        <w:tab/>
      </w:r>
      <w:r w:rsidR="00990AD4" w:rsidRPr="00865CB1">
        <w:rPr>
          <w:b/>
          <w:noProof/>
          <w:sz w:val="24"/>
        </w:rPr>
        <w:t>SP</w:t>
      </w:r>
      <w:r w:rsidRPr="00865CB1">
        <w:rPr>
          <w:b/>
          <w:noProof/>
          <w:sz w:val="24"/>
        </w:rPr>
        <w:t>-24</w:t>
      </w:r>
      <w:r w:rsidR="0047396B" w:rsidRPr="00865CB1">
        <w:rPr>
          <w:b/>
          <w:noProof/>
          <w:sz w:val="24"/>
        </w:rPr>
        <w:t>1550</w:t>
      </w:r>
    </w:p>
    <w:p w14:paraId="45383F0A" w14:textId="4558CB1A" w:rsidR="00004B27" w:rsidRPr="00865CB1" w:rsidRDefault="005F4CEF" w:rsidP="00004B27">
      <w:pPr>
        <w:pStyle w:val="CRCoverPage"/>
        <w:outlineLvl w:val="0"/>
        <w:rPr>
          <w:b/>
          <w:noProof/>
          <w:sz w:val="24"/>
        </w:rPr>
      </w:pPr>
      <w:r w:rsidRPr="00865CB1">
        <w:rPr>
          <w:b/>
          <w:noProof/>
          <w:sz w:val="24"/>
        </w:rPr>
        <w:t>Madrid</w:t>
      </w:r>
      <w:r w:rsidR="00004B27" w:rsidRPr="00865CB1">
        <w:rPr>
          <w:b/>
          <w:noProof/>
          <w:sz w:val="24"/>
        </w:rPr>
        <w:t xml:space="preserve">, </w:t>
      </w:r>
      <w:r w:rsidRPr="00865CB1">
        <w:rPr>
          <w:b/>
          <w:noProof/>
          <w:sz w:val="24"/>
        </w:rPr>
        <w:t>ES,</w:t>
      </w:r>
      <w:r w:rsidR="00004B27" w:rsidRPr="00865CB1">
        <w:rPr>
          <w:b/>
          <w:noProof/>
          <w:sz w:val="24"/>
        </w:rPr>
        <w:t xml:space="preserve"> 1</w:t>
      </w:r>
      <w:r w:rsidR="00865CB1" w:rsidRPr="00865CB1">
        <w:rPr>
          <w:b/>
          <w:noProof/>
          <w:sz w:val="24"/>
        </w:rPr>
        <w:t>0</w:t>
      </w:r>
      <w:r w:rsidR="00004B27" w:rsidRPr="00865CB1">
        <w:rPr>
          <w:b/>
          <w:noProof/>
          <w:sz w:val="24"/>
        </w:rPr>
        <w:t xml:space="preserve"> </w:t>
      </w:r>
      <w:r w:rsidR="00836B41">
        <w:rPr>
          <w:b/>
          <w:noProof/>
          <w:sz w:val="24"/>
        </w:rPr>
        <w:t>-</w:t>
      </w:r>
      <w:r w:rsidR="00004B27" w:rsidRPr="00865CB1">
        <w:rPr>
          <w:b/>
          <w:noProof/>
          <w:sz w:val="24"/>
        </w:rPr>
        <w:t xml:space="preserve"> 1</w:t>
      </w:r>
      <w:r w:rsidR="00865CB1" w:rsidRPr="00865CB1">
        <w:rPr>
          <w:b/>
          <w:noProof/>
          <w:sz w:val="24"/>
        </w:rPr>
        <w:t>3</w:t>
      </w:r>
      <w:r w:rsidR="00004B27" w:rsidRPr="00865CB1">
        <w:rPr>
          <w:b/>
          <w:noProof/>
          <w:sz w:val="24"/>
        </w:rPr>
        <w:t xml:space="preserve"> </w:t>
      </w:r>
      <w:r w:rsidR="00865CB1" w:rsidRPr="00865CB1">
        <w:rPr>
          <w:b/>
          <w:noProof/>
          <w:sz w:val="24"/>
        </w:rPr>
        <w:t xml:space="preserve">December </w:t>
      </w:r>
      <w:r w:rsidR="00004B27" w:rsidRPr="00865CB1">
        <w:rPr>
          <w:b/>
          <w:noProof/>
          <w:sz w:val="24"/>
        </w:rPr>
        <w:t>2024</w:t>
      </w:r>
    </w:p>
    <w:p w14:paraId="19D7349B" w14:textId="77777777" w:rsidR="00004B27" w:rsidRPr="00865CB1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Source:</w:t>
      </w:r>
      <w:r w:rsidRPr="00865CB1">
        <w:rPr>
          <w:rFonts w:ascii="Arial" w:hAnsi="Arial" w:cs="Arial"/>
          <w:b/>
          <w:bCs/>
        </w:rPr>
        <w:tab/>
      </w:r>
      <w:r w:rsidR="006A7989" w:rsidRPr="00865CB1">
        <w:rPr>
          <w:rFonts w:ascii="Arial" w:hAnsi="Arial" w:cs="Arial"/>
          <w:b/>
          <w:bCs/>
        </w:rPr>
        <w:t>MCC</w:t>
      </w:r>
      <w:r w:rsidR="009B3FBC" w:rsidRPr="00865CB1">
        <w:rPr>
          <w:rFonts w:ascii="Arial" w:hAnsi="Arial" w:cs="Arial"/>
          <w:b/>
          <w:bCs/>
        </w:rPr>
        <w:t xml:space="preserve"> (Specifications Manager)</w:t>
      </w:r>
    </w:p>
    <w:p w14:paraId="280E0CAD" w14:textId="4D30FA62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Title:</w:t>
      </w:r>
      <w:r w:rsidRPr="00865CB1">
        <w:rPr>
          <w:rFonts w:ascii="Arial" w:hAnsi="Arial" w:cs="Arial"/>
          <w:b/>
          <w:bCs/>
        </w:rPr>
        <w:tab/>
      </w:r>
      <w:r w:rsidR="005E5BEF" w:rsidRPr="00865CB1">
        <w:rPr>
          <w:rFonts w:ascii="Arial" w:hAnsi="Arial" w:cs="Arial"/>
          <w:b/>
          <w:bCs/>
        </w:rPr>
        <w:t>Major update to 21.905 based on Release 18 specifications as of ASN.1/</w:t>
      </w:r>
      <w:proofErr w:type="spellStart"/>
      <w:r w:rsidR="005E5BEF" w:rsidRPr="00865CB1">
        <w:rPr>
          <w:rFonts w:ascii="Arial" w:hAnsi="Arial" w:cs="Arial"/>
          <w:b/>
          <w:bCs/>
        </w:rPr>
        <w:t>OpenAPI</w:t>
      </w:r>
      <w:proofErr w:type="spellEnd"/>
      <w:r w:rsidR="005E5BEF" w:rsidRPr="00865CB1">
        <w:rPr>
          <w:rFonts w:ascii="Arial" w:hAnsi="Arial" w:cs="Arial"/>
          <w:b/>
          <w:bCs/>
        </w:rPr>
        <w:t xml:space="preserve"> freeze (Jun 2024)</w:t>
      </w:r>
    </w:p>
    <w:p w14:paraId="3E0906BD" w14:textId="4ECAABD3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Agenda item:</w:t>
      </w:r>
      <w:r w:rsidRPr="00865CB1">
        <w:rPr>
          <w:rFonts w:ascii="Arial" w:hAnsi="Arial" w:cs="Arial"/>
          <w:b/>
          <w:bCs/>
        </w:rPr>
        <w:tab/>
      </w:r>
      <w:r w:rsidR="00F67AD2">
        <w:rPr>
          <w:rFonts w:ascii="Arial" w:hAnsi="Arial" w:cs="Arial"/>
          <w:b/>
          <w:bCs/>
        </w:rPr>
        <w:t>3.4</w:t>
      </w:r>
    </w:p>
    <w:p w14:paraId="7B545BD8" w14:textId="2AF7A767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Document for:</w:t>
      </w:r>
      <w:r w:rsidRPr="00865CB1">
        <w:rPr>
          <w:rFonts w:ascii="Arial" w:hAnsi="Arial" w:cs="Arial"/>
          <w:b/>
          <w:bCs/>
        </w:rPr>
        <w:tab/>
      </w:r>
      <w:r w:rsidR="005E5BEF" w:rsidRPr="00865CB1">
        <w:rPr>
          <w:rFonts w:ascii="Arial" w:hAnsi="Arial" w:cs="Arial"/>
          <w:b/>
          <w:bCs/>
        </w:rPr>
        <w:t>Information</w:t>
      </w:r>
    </w:p>
    <w:p w14:paraId="039445CB" w14:textId="502E8CED" w:rsidR="00E040DC" w:rsidRPr="00865CB1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865CB1">
        <w:rPr>
          <w:rFonts w:ascii="Arial" w:hAnsi="Arial" w:cs="Arial"/>
          <w:i/>
          <w:iCs/>
          <w:sz w:val="24"/>
          <w:szCs w:val="24"/>
        </w:rPr>
        <w:t>Abstract:</w:t>
      </w:r>
      <w:r w:rsidRPr="00865CB1">
        <w:rPr>
          <w:rFonts w:ascii="Arial" w:hAnsi="Arial" w:cs="Arial"/>
          <w:i/>
          <w:iCs/>
          <w:sz w:val="24"/>
          <w:szCs w:val="24"/>
        </w:rPr>
        <w:tab/>
      </w:r>
      <w:r w:rsidR="002B7076" w:rsidRPr="00865CB1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 w:rsidRPr="00865CB1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926086" w:rsidRPr="00865CB1">
        <w:rPr>
          <w:rFonts w:ascii="Arial" w:hAnsi="Arial" w:cs="Arial"/>
          <w:i/>
          <w:iCs/>
          <w:sz w:val="24"/>
          <w:szCs w:val="24"/>
        </w:rPr>
        <w:t xml:space="preserve">the background on updating 21.905, the contents of the updates </w:t>
      </w:r>
      <w:r w:rsidR="00D56860" w:rsidRPr="00865CB1">
        <w:rPr>
          <w:rFonts w:ascii="Arial" w:hAnsi="Arial" w:cs="Arial"/>
          <w:i/>
          <w:iCs/>
          <w:sz w:val="24"/>
          <w:szCs w:val="24"/>
        </w:rPr>
        <w:t>and the method</w:t>
      </w:r>
      <w:r w:rsidR="00F67AD2">
        <w:rPr>
          <w:rFonts w:ascii="Arial" w:hAnsi="Arial" w:cs="Arial"/>
          <w:i/>
          <w:iCs/>
          <w:sz w:val="24"/>
          <w:szCs w:val="24"/>
        </w:rPr>
        <w:t>o</w:t>
      </w:r>
      <w:r w:rsidR="00D56860" w:rsidRPr="00865CB1">
        <w:rPr>
          <w:rFonts w:ascii="Arial" w:hAnsi="Arial" w:cs="Arial"/>
          <w:i/>
          <w:iCs/>
          <w:sz w:val="24"/>
          <w:szCs w:val="24"/>
        </w:rPr>
        <w:t>logy by which the contents were collected.</w:t>
      </w:r>
    </w:p>
    <w:p w14:paraId="6A461F10" w14:textId="77777777" w:rsidR="00C022E3" w:rsidRPr="00865CB1" w:rsidRDefault="00C022E3" w:rsidP="00E040DC">
      <w:pPr>
        <w:pBdr>
          <w:top w:val="single" w:sz="4" w:space="1" w:color="auto"/>
        </w:pBdr>
      </w:pPr>
    </w:p>
    <w:p w14:paraId="1F2289FF" w14:textId="7E4C75BC" w:rsidR="00E040DC" w:rsidRPr="00865CB1" w:rsidRDefault="001C1F7C" w:rsidP="001C1F7C">
      <w:pPr>
        <w:pStyle w:val="Heading2"/>
      </w:pPr>
      <w:r w:rsidRPr="00865CB1">
        <w:t>1.</w:t>
      </w:r>
      <w:r w:rsidR="00676370" w:rsidRPr="00865CB1">
        <w:tab/>
      </w:r>
      <w:r w:rsidR="00FA0CD4" w:rsidRPr="00865CB1">
        <w:t>Background</w:t>
      </w:r>
    </w:p>
    <w:p w14:paraId="60BC928F" w14:textId="66942ED4" w:rsidR="001723B8" w:rsidRPr="00865CB1" w:rsidRDefault="00843229" w:rsidP="00D92211">
      <w:r w:rsidRPr="00865CB1">
        <w:t xml:space="preserve">3GPP TR 21.905 </w:t>
      </w:r>
      <w:r w:rsidR="00C77F07" w:rsidRPr="00865CB1">
        <w:t xml:space="preserve">(indicated TR 21.905 hereinafter) </w:t>
      </w:r>
      <w:r w:rsidRPr="00865CB1">
        <w:t xml:space="preserve">provides </w:t>
      </w:r>
      <w:r w:rsidR="00C77F07" w:rsidRPr="00865CB1">
        <w:t xml:space="preserve">a collection of terms, definitions and abbreviations related to the baseline documents defining 3GPP objectives and systems framework. All 3GPP TS/TRs, by default, refer to TR 21.905 as the baseline. </w:t>
      </w:r>
      <w:r w:rsidR="008E7110" w:rsidRPr="00865CB1">
        <w:t xml:space="preserve">However, the current state of </w:t>
      </w:r>
      <w:r w:rsidR="00C77F07" w:rsidRPr="00865CB1">
        <w:t xml:space="preserve">TR 21.905 </w:t>
      </w:r>
      <w:r w:rsidR="008E7110" w:rsidRPr="00865CB1">
        <w:t xml:space="preserve">indicates that some </w:t>
      </w:r>
      <w:r w:rsidR="006C2D0F" w:rsidRPr="00865CB1">
        <w:t xml:space="preserve">definitions and </w:t>
      </w:r>
      <w:proofErr w:type="spellStart"/>
      <w:r w:rsidR="006C2D0F" w:rsidRPr="00865CB1">
        <w:t>abberviations</w:t>
      </w:r>
      <w:proofErr w:type="spellEnd"/>
      <w:r w:rsidR="006C2D0F" w:rsidRPr="00865CB1">
        <w:t xml:space="preserve"> are not up to date (e.g., indicates that a certain concept that applies to UTRAN/E-UTRAN/NG-RAN as being applied to UTRAN only), and that symbols are not included but a few equations.</w:t>
      </w:r>
    </w:p>
    <w:p w14:paraId="4DBD8733" w14:textId="43AC8A4A" w:rsidR="001723B8" w:rsidRPr="00865CB1" w:rsidRDefault="004263B5" w:rsidP="00D92211">
      <w:r w:rsidRPr="00865CB1">
        <w:t xml:space="preserve">In this context, this </w:t>
      </w:r>
      <w:proofErr w:type="spellStart"/>
      <w:r w:rsidRPr="00865CB1">
        <w:t>TDoc</w:t>
      </w:r>
      <w:proofErr w:type="spellEnd"/>
      <w:r w:rsidRPr="00865CB1">
        <w:t xml:space="preserve"> attempts to </w:t>
      </w:r>
      <w:r w:rsidR="00D55A27" w:rsidRPr="00865CB1">
        <w:t>provide the maximum possible updates to TR 21.905</w:t>
      </w:r>
      <w:r w:rsidR="00600B75" w:rsidRPr="00865CB1">
        <w:t xml:space="preserve"> for TSG SA delegates' review</w:t>
      </w:r>
      <w:r w:rsidR="00D55A27" w:rsidRPr="00865CB1">
        <w:t xml:space="preserve">. </w:t>
      </w:r>
      <w:r w:rsidR="00497355" w:rsidRPr="00865CB1">
        <w:t xml:space="preserve">Whilst it is the </w:t>
      </w:r>
      <w:r w:rsidR="006B04F5" w:rsidRPr="00865CB1">
        <w:t xml:space="preserve">not the </w:t>
      </w:r>
      <w:r w:rsidR="00497355" w:rsidRPr="00865CB1">
        <w:t xml:space="preserve">intention of TR 21.905 to </w:t>
      </w:r>
      <w:r w:rsidR="006B04F5" w:rsidRPr="00865CB1">
        <w:t>become</w:t>
      </w:r>
      <w:r w:rsidR="00EF2BE9" w:rsidRPr="00865CB1">
        <w:t xml:space="preserve"> a list that contains unbearable amount of entries, it is easier to </w:t>
      </w:r>
      <w:r w:rsidR="00026A11" w:rsidRPr="00865CB1">
        <w:t xml:space="preserve">condense the list than to add </w:t>
      </w:r>
      <w:r w:rsidR="003451F0" w:rsidRPr="00865CB1">
        <w:t>entries later</w:t>
      </w:r>
      <w:r w:rsidRPr="00865CB1">
        <w:t xml:space="preserve">. </w:t>
      </w:r>
      <w:r w:rsidR="003451F0" w:rsidRPr="00865CB1">
        <w:t>The final list will be used to create (draft) CRs to TR 21.905 to be submitted to TSG#107.</w:t>
      </w:r>
    </w:p>
    <w:p w14:paraId="27C7167A" w14:textId="08FC8A26" w:rsidR="003451F0" w:rsidRPr="00865CB1" w:rsidRDefault="003451F0" w:rsidP="003451F0">
      <w:pPr>
        <w:pStyle w:val="NO"/>
      </w:pPr>
      <w:r w:rsidRPr="00865CB1">
        <w:t>NOTE:</w:t>
      </w:r>
      <w:r w:rsidRPr="00865CB1">
        <w:tab/>
        <w:t xml:space="preserve">Whether </w:t>
      </w:r>
      <w:r w:rsidR="0058419C" w:rsidRPr="00865CB1">
        <w:t xml:space="preserve">the TSG#107 submission will be </w:t>
      </w:r>
      <w:proofErr w:type="spellStart"/>
      <w:r w:rsidR="0058419C" w:rsidRPr="00865CB1">
        <w:t>draftCR</w:t>
      </w:r>
      <w:proofErr w:type="spellEnd"/>
      <w:r w:rsidR="0058419C" w:rsidRPr="00865CB1">
        <w:t xml:space="preserve"> or CR will depend on the amount of </w:t>
      </w:r>
      <w:r w:rsidR="009D7546" w:rsidRPr="00865CB1">
        <w:t xml:space="preserve">the </w:t>
      </w:r>
      <w:r w:rsidR="0058419C" w:rsidRPr="00865CB1">
        <w:t xml:space="preserve">feedback. </w:t>
      </w:r>
    </w:p>
    <w:p w14:paraId="199DAF83" w14:textId="7C197EC9" w:rsidR="001C1F7C" w:rsidRPr="00865CB1" w:rsidRDefault="00854D08" w:rsidP="00854D08">
      <w:pPr>
        <w:pStyle w:val="Heading2"/>
      </w:pPr>
      <w:r w:rsidRPr="00865CB1">
        <w:t>2</w:t>
      </w:r>
      <w:r w:rsidR="00CA390A" w:rsidRPr="00865CB1">
        <w:tab/>
      </w:r>
      <w:r w:rsidR="007E4D74" w:rsidRPr="00865CB1">
        <w:t>Description</w:t>
      </w:r>
    </w:p>
    <w:p w14:paraId="7C756190" w14:textId="0D6CD043" w:rsidR="0053662A" w:rsidRPr="00865CB1" w:rsidRDefault="0053662A" w:rsidP="0053662A">
      <w:pPr>
        <w:pStyle w:val="Heading3"/>
      </w:pPr>
      <w:r w:rsidRPr="00865CB1">
        <w:t>2.1</w:t>
      </w:r>
      <w:r w:rsidR="00CA390A" w:rsidRPr="00865CB1">
        <w:tab/>
      </w:r>
      <w:r w:rsidR="007E4D74" w:rsidRPr="00865CB1">
        <w:t>Contents</w:t>
      </w:r>
    </w:p>
    <w:p w14:paraId="602972CE" w14:textId="1890E614" w:rsidR="00FB2EA6" w:rsidRPr="00865CB1" w:rsidRDefault="00FB2EA6" w:rsidP="002804C1">
      <w:r w:rsidRPr="00865CB1">
        <w:t xml:space="preserve">The list can be accessed in the two accompanying attachments in this </w:t>
      </w:r>
      <w:proofErr w:type="spellStart"/>
      <w:r w:rsidRPr="00865CB1">
        <w:t>TDoc</w:t>
      </w:r>
      <w:proofErr w:type="spellEnd"/>
      <w:r w:rsidRPr="00865CB1">
        <w:t xml:space="preserve">. </w:t>
      </w:r>
    </w:p>
    <w:p w14:paraId="24DDE80A" w14:textId="3F20DD1F" w:rsidR="00FB2EA6" w:rsidRPr="00865CB1" w:rsidRDefault="00FB2EA6" w:rsidP="00FB2EA6">
      <w:pPr>
        <w:pStyle w:val="B1"/>
      </w:pPr>
      <w:r w:rsidRPr="00865CB1">
        <w:t>1.</w:t>
      </w:r>
      <w:r w:rsidRPr="00865CB1">
        <w:tab/>
      </w:r>
      <w:r w:rsidR="00C71445" w:rsidRPr="00865CB1">
        <w:t>R18Collection_Abbrev_Def.xlsx</w:t>
      </w:r>
      <w:r w:rsidR="00AF1FC4" w:rsidRPr="00865CB1">
        <w:t>:</w:t>
      </w:r>
    </w:p>
    <w:p w14:paraId="490EE00A" w14:textId="0AD36EB7" w:rsidR="00E8682C" w:rsidRPr="00865CB1" w:rsidRDefault="00AF1FC4" w:rsidP="00AF1FC4">
      <w:pPr>
        <w:pStyle w:val="B2"/>
      </w:pPr>
      <w:r w:rsidRPr="00865CB1">
        <w:t>-</w:t>
      </w:r>
      <w:r w:rsidRPr="00865CB1">
        <w:tab/>
      </w:r>
      <w:r w:rsidR="00D74E10" w:rsidRPr="00865CB1">
        <w:t xml:space="preserve">Def sheet contains the list of </w:t>
      </w:r>
      <w:r w:rsidR="0034786C" w:rsidRPr="00865CB1">
        <w:t xml:space="preserve">5,540 </w:t>
      </w:r>
      <w:r w:rsidR="00D74E10" w:rsidRPr="00865CB1">
        <w:t>terms. It also provides the specifications where the term was found</w:t>
      </w:r>
      <w:r w:rsidR="00A551E3" w:rsidRPr="00865CB1">
        <w:t xml:space="preserve"> (does not distinguish among duplicate terms)</w:t>
      </w:r>
      <w:r w:rsidR="00E8682C" w:rsidRPr="00865CB1">
        <w:t>.</w:t>
      </w:r>
    </w:p>
    <w:p w14:paraId="29293DDF" w14:textId="64E7507B" w:rsidR="00AF1FC4" w:rsidRPr="00865CB1" w:rsidRDefault="00E8682C" w:rsidP="00AF1FC4">
      <w:pPr>
        <w:pStyle w:val="B2"/>
      </w:pPr>
      <w:r w:rsidRPr="00865CB1">
        <w:t>-</w:t>
      </w:r>
      <w:r w:rsidRPr="00865CB1">
        <w:tab/>
        <w:t xml:space="preserve">Abb sheet contains the list of </w:t>
      </w:r>
      <w:r w:rsidR="008753B9" w:rsidRPr="00865CB1">
        <w:t xml:space="preserve">6,708 </w:t>
      </w:r>
      <w:r w:rsidRPr="00865CB1">
        <w:t xml:space="preserve">abbreviations. It also provides the </w:t>
      </w:r>
      <w:r w:rsidR="00A551E3" w:rsidRPr="00865CB1">
        <w:t>specifications where the abbreviation was found (does not distinguish among duplicate abbreviations).</w:t>
      </w:r>
    </w:p>
    <w:p w14:paraId="3C621C8D" w14:textId="28E88CA6" w:rsidR="00C71445" w:rsidRPr="00865CB1" w:rsidRDefault="00C71445" w:rsidP="00FB2EA6">
      <w:pPr>
        <w:pStyle w:val="B1"/>
      </w:pPr>
      <w:r w:rsidRPr="00865CB1">
        <w:t>2.</w:t>
      </w:r>
      <w:r w:rsidRPr="00865CB1">
        <w:tab/>
      </w:r>
      <w:r w:rsidR="00AF1FC4" w:rsidRPr="00865CB1">
        <w:t>R18Collection_Symbol.docx contains</w:t>
      </w:r>
      <w:r w:rsidR="008718CF" w:rsidRPr="00865CB1">
        <w:t xml:space="preserve"> the list of </w:t>
      </w:r>
      <w:r w:rsidR="008753B9" w:rsidRPr="00865CB1">
        <w:t>approximately</w:t>
      </w:r>
      <w:r w:rsidR="00571573" w:rsidRPr="00865CB1">
        <w:t xml:space="preserve"> 1,900</w:t>
      </w:r>
      <w:r w:rsidR="008753B9" w:rsidRPr="00865CB1">
        <w:t xml:space="preserve"> </w:t>
      </w:r>
      <w:r w:rsidR="008718CF" w:rsidRPr="00865CB1">
        <w:t>symbols. Note that only the list of specifications where symbols were found is provide</w:t>
      </w:r>
      <w:r w:rsidR="00C264A4" w:rsidRPr="00865CB1">
        <w:t>d</w:t>
      </w:r>
      <w:r w:rsidR="008718CF" w:rsidRPr="00865CB1">
        <w:t xml:space="preserve">. </w:t>
      </w:r>
    </w:p>
    <w:p w14:paraId="4F820387" w14:textId="24E140AF" w:rsidR="007E4D74" w:rsidRPr="00865CB1" w:rsidRDefault="007E4D74" w:rsidP="007E4D74">
      <w:pPr>
        <w:pStyle w:val="Heading3"/>
      </w:pPr>
      <w:r w:rsidRPr="00865CB1">
        <w:t>2.2</w:t>
      </w:r>
      <w:r w:rsidRPr="00865CB1">
        <w:tab/>
        <w:t>Method</w:t>
      </w:r>
      <w:r w:rsidR="00F67AD2">
        <w:t>o</w:t>
      </w:r>
      <w:r w:rsidRPr="00865CB1">
        <w:t>logy</w:t>
      </w:r>
    </w:p>
    <w:p w14:paraId="7DC71799" w14:textId="307E43A9" w:rsidR="004865FA" w:rsidRPr="00865CB1" w:rsidRDefault="00560063" w:rsidP="00EF4433">
      <w:r w:rsidRPr="00865CB1">
        <w:t xml:space="preserve">The </w:t>
      </w:r>
      <w:r w:rsidR="00C801E3" w:rsidRPr="00865CB1">
        <w:t xml:space="preserve">Release 18 versions </w:t>
      </w:r>
      <w:r w:rsidRPr="00865CB1">
        <w:t xml:space="preserve">of 1,791 specifications </w:t>
      </w:r>
      <w:r w:rsidR="00C801E3" w:rsidRPr="00865CB1">
        <w:t>as of Jun 2024 (ASN.1/</w:t>
      </w:r>
      <w:proofErr w:type="spellStart"/>
      <w:r w:rsidR="00C801E3" w:rsidRPr="00865CB1">
        <w:t>OpenAPI</w:t>
      </w:r>
      <w:proofErr w:type="spellEnd"/>
      <w:r w:rsidR="00C801E3" w:rsidRPr="00865CB1">
        <w:t xml:space="preserve"> freeze date for Release 18)</w:t>
      </w:r>
      <w:r w:rsidRPr="00865CB1">
        <w:t xml:space="preserve"> were parsed to derive the list. </w:t>
      </w:r>
      <w:r w:rsidR="004865FA" w:rsidRPr="00865CB1">
        <w:t>The parsing and processing the list was done in the following steps:</w:t>
      </w:r>
    </w:p>
    <w:p w14:paraId="6AF97AEE" w14:textId="0300C85A" w:rsidR="004865FA" w:rsidRPr="00865CB1" w:rsidRDefault="004865FA" w:rsidP="004865FA">
      <w:pPr>
        <w:pStyle w:val="B1"/>
      </w:pPr>
      <w:r w:rsidRPr="00865CB1">
        <w:t>1.</w:t>
      </w:r>
      <w:r w:rsidRPr="00865CB1">
        <w:tab/>
        <w:t xml:space="preserve">For definitions and abbreviations, script was used for 1,671 specifications and manual labour was employed for 120 specifications. For symbols, </w:t>
      </w:r>
      <w:r w:rsidR="00DD21E2" w:rsidRPr="00865CB1">
        <w:t>manual labour was employed for 340 specifications.</w:t>
      </w:r>
    </w:p>
    <w:p w14:paraId="34EF78EF" w14:textId="35460A0A" w:rsidR="00DD21E2" w:rsidRPr="00865CB1" w:rsidRDefault="00DD21E2" w:rsidP="004865FA">
      <w:pPr>
        <w:pStyle w:val="B1"/>
      </w:pPr>
      <w:r w:rsidRPr="00865CB1">
        <w:lastRenderedPageBreak/>
        <w:t>2.</w:t>
      </w:r>
      <w:r w:rsidRPr="00865CB1">
        <w:tab/>
        <w:t>Then, immediately identifiable duplicates (i.e. corresponding to the same entry and the same definitions) were removed. For example of abbreviation, if two or more entries</w:t>
      </w:r>
      <w:r w:rsidR="00935610" w:rsidRPr="00865CB1">
        <w:t xml:space="preserve"> consisted of abbreviation "DN" and "Data Network", only one entry was left. </w:t>
      </w:r>
    </w:p>
    <w:p w14:paraId="0F896707" w14:textId="45B59344" w:rsidR="00935610" w:rsidRPr="00865CB1" w:rsidRDefault="00935610" w:rsidP="004865FA">
      <w:pPr>
        <w:pStyle w:val="B1"/>
      </w:pPr>
      <w:r w:rsidRPr="00865CB1">
        <w:t>3.</w:t>
      </w:r>
      <w:r w:rsidRPr="00865CB1">
        <w:tab/>
        <w:t xml:space="preserve">Further, bad data were removed. </w:t>
      </w:r>
      <w:r w:rsidR="0038664A" w:rsidRPr="00865CB1">
        <w:t>For example, there may be instances where t</w:t>
      </w:r>
      <w:r w:rsidRPr="00865CB1">
        <w:t xml:space="preserve">he script </w:t>
      </w:r>
      <w:r w:rsidR="0038664A" w:rsidRPr="00865CB1">
        <w:t xml:space="preserve">parsed </w:t>
      </w:r>
      <w:r w:rsidRPr="00865CB1">
        <w:t>wrong</w:t>
      </w:r>
      <w:r w:rsidR="0038664A" w:rsidRPr="00865CB1">
        <w:t xml:space="preserve"> clauses. </w:t>
      </w:r>
    </w:p>
    <w:p w14:paraId="53EB74FA" w14:textId="0C3385DC" w:rsidR="0038664A" w:rsidRPr="00865CB1" w:rsidRDefault="0038664A" w:rsidP="004865FA">
      <w:pPr>
        <w:pStyle w:val="B1"/>
      </w:pPr>
      <w:r w:rsidRPr="00865CB1">
        <w:t>4.</w:t>
      </w:r>
      <w:r w:rsidRPr="00865CB1">
        <w:tab/>
        <w:t xml:space="preserve">Finally, </w:t>
      </w:r>
      <w:r w:rsidR="006279B5" w:rsidRPr="00865CB1">
        <w:t>preliminary clean-up was applied. Citation numbers such as [3] were removed and the corresponding reference was provided. In addition, duplicates not identified in step 2 (e.g., spelling mistake within the definition</w:t>
      </w:r>
      <w:r w:rsidR="0092570D" w:rsidRPr="00865CB1">
        <w:t xml:space="preserve"> and</w:t>
      </w:r>
      <w:r w:rsidR="006279B5" w:rsidRPr="00865CB1">
        <w:t xml:space="preserve"> </w:t>
      </w:r>
      <w:r w:rsidR="0092570D" w:rsidRPr="00865CB1">
        <w:t xml:space="preserve">existence/absence of period at the end of the definition </w:t>
      </w:r>
      <w:r w:rsidR="00C264A4" w:rsidRPr="00865CB1">
        <w:t>preventing the identification of the duplicates</w:t>
      </w:r>
      <w:r w:rsidR="0092570D" w:rsidRPr="00865CB1">
        <w:t>)</w:t>
      </w:r>
      <w:r w:rsidR="00571573" w:rsidRPr="00865CB1">
        <w:t>.</w:t>
      </w:r>
    </w:p>
    <w:p w14:paraId="53DD2432" w14:textId="7965A173" w:rsidR="00854D08" w:rsidRPr="00865CB1" w:rsidRDefault="00854D08" w:rsidP="00854D08">
      <w:pPr>
        <w:pStyle w:val="Heading2"/>
      </w:pPr>
      <w:r w:rsidRPr="00865CB1">
        <w:t>3</w:t>
      </w:r>
      <w:r w:rsidR="00CA390A" w:rsidRPr="00865CB1">
        <w:tab/>
      </w:r>
      <w:r w:rsidR="00FA0CD4" w:rsidRPr="00865CB1">
        <w:t>Request to TSG SA</w:t>
      </w:r>
    </w:p>
    <w:p w14:paraId="35C86EFE" w14:textId="4872076A" w:rsidR="005E7F7E" w:rsidRPr="00865CB1" w:rsidRDefault="00D7094A" w:rsidP="00990D1A">
      <w:pPr>
        <w:rPr>
          <w:lang w:val="en-US"/>
        </w:rPr>
      </w:pPr>
      <w:r w:rsidRPr="00865CB1">
        <w:rPr>
          <w:lang w:val="en-US"/>
        </w:rPr>
        <w:t xml:space="preserve">MCC kindly requests TSG SA </w:t>
      </w:r>
      <w:r w:rsidR="0059796C" w:rsidRPr="00865CB1">
        <w:rPr>
          <w:lang w:val="en-US"/>
        </w:rPr>
        <w:t>delegates to review the attachments and provide comments</w:t>
      </w:r>
      <w:r w:rsidR="00571573" w:rsidRPr="00865CB1">
        <w:rPr>
          <w:lang w:val="en-US"/>
        </w:rPr>
        <w:t xml:space="preserve"> </w:t>
      </w:r>
      <w:r w:rsidR="0059796C" w:rsidRPr="00865CB1">
        <w:rPr>
          <w:lang w:val="en-US"/>
        </w:rPr>
        <w:t xml:space="preserve">to MCC by </w:t>
      </w:r>
      <w:r w:rsidR="00895A77" w:rsidRPr="00865CB1">
        <w:rPr>
          <w:lang w:val="en-US"/>
        </w:rPr>
        <w:t>23:59 28th of February, 2025 (UTC+1)</w:t>
      </w:r>
      <w:r w:rsidR="00571573" w:rsidRPr="00865CB1">
        <w:rPr>
          <w:lang w:val="en-US"/>
        </w:rPr>
        <w:t xml:space="preserve">, with </w:t>
      </w:r>
      <w:r w:rsidR="003128F5" w:rsidRPr="00865CB1">
        <w:rPr>
          <w:lang w:val="en-US"/>
        </w:rPr>
        <w:t>focus on</w:t>
      </w:r>
      <w:r w:rsidR="00571573" w:rsidRPr="00865CB1">
        <w:rPr>
          <w:lang w:val="en-US"/>
        </w:rPr>
        <w:t xml:space="preserve"> the following:</w:t>
      </w:r>
    </w:p>
    <w:p w14:paraId="2D1B6E3F" w14:textId="31536399" w:rsidR="00571573" w:rsidRPr="00865CB1" w:rsidRDefault="00571573" w:rsidP="00571573">
      <w:pPr>
        <w:pStyle w:val="B1"/>
        <w:rPr>
          <w:lang w:val="en-US"/>
        </w:rPr>
      </w:pPr>
      <w:r w:rsidRPr="00865CB1">
        <w:rPr>
          <w:lang w:val="en-US"/>
        </w:rPr>
        <w:t>-</w:t>
      </w:r>
      <w:r w:rsidRPr="00865CB1">
        <w:rPr>
          <w:lang w:val="en-US"/>
        </w:rPr>
        <w:tab/>
        <w:t>Criteria on selection of important entries to be added to TR 21.905.</w:t>
      </w:r>
    </w:p>
    <w:p w14:paraId="29899F47" w14:textId="0D5769B6" w:rsidR="00571573" w:rsidRPr="00865CB1" w:rsidRDefault="00571573" w:rsidP="00571573">
      <w:pPr>
        <w:pStyle w:val="B1"/>
        <w:rPr>
          <w:lang w:val="en-US"/>
        </w:rPr>
      </w:pPr>
      <w:r w:rsidRPr="00865CB1">
        <w:rPr>
          <w:lang w:val="en-US"/>
        </w:rPr>
        <w:t>-</w:t>
      </w:r>
      <w:r w:rsidRPr="00865CB1">
        <w:rPr>
          <w:lang w:val="en-US"/>
        </w:rPr>
        <w:tab/>
        <w:t>Removal of non-important/irrelevant entries.</w:t>
      </w:r>
    </w:p>
    <w:p w14:paraId="6DFC897E" w14:textId="64151DE0" w:rsidR="00571573" w:rsidRPr="00990D1A" w:rsidRDefault="00571573" w:rsidP="00571573">
      <w:pPr>
        <w:pStyle w:val="B1"/>
        <w:rPr>
          <w:lang w:val="en-US"/>
        </w:rPr>
      </w:pPr>
      <w:r w:rsidRPr="00865CB1">
        <w:rPr>
          <w:lang w:val="en-US"/>
        </w:rPr>
        <w:t>-</w:t>
      </w:r>
      <w:r w:rsidRPr="00865CB1">
        <w:rPr>
          <w:lang w:val="en-US"/>
        </w:rPr>
        <w:tab/>
        <w:t>Correction of incorrect definitions.</w:t>
      </w:r>
    </w:p>
    <w:sectPr w:rsidR="00571573" w:rsidRPr="00990D1A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84E24" w14:textId="77777777" w:rsidR="00B20A32" w:rsidRDefault="00B20A32">
      <w:r>
        <w:separator/>
      </w:r>
    </w:p>
  </w:endnote>
  <w:endnote w:type="continuationSeparator" w:id="0">
    <w:p w14:paraId="63452549" w14:textId="77777777" w:rsidR="00B20A32" w:rsidRDefault="00B20A32">
      <w:r>
        <w:continuationSeparator/>
      </w:r>
    </w:p>
  </w:endnote>
  <w:endnote w:type="continuationNotice" w:id="1">
    <w:p w14:paraId="13D1A489" w14:textId="77777777" w:rsidR="00B20A32" w:rsidRDefault="00B20A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1D9C4" w14:textId="77777777" w:rsidR="00B20A32" w:rsidRDefault="00B20A32">
      <w:r>
        <w:separator/>
      </w:r>
    </w:p>
  </w:footnote>
  <w:footnote w:type="continuationSeparator" w:id="0">
    <w:p w14:paraId="22DFC9D9" w14:textId="77777777" w:rsidR="00B20A32" w:rsidRDefault="00B20A32">
      <w:r>
        <w:continuationSeparator/>
      </w:r>
    </w:p>
  </w:footnote>
  <w:footnote w:type="continuationNotice" w:id="1">
    <w:p w14:paraId="4245E1FB" w14:textId="77777777" w:rsidR="00B20A32" w:rsidRDefault="00B20A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46389"/>
    <w:rsid w:val="0004734A"/>
    <w:rsid w:val="00062610"/>
    <w:rsid w:val="00074722"/>
    <w:rsid w:val="00075F33"/>
    <w:rsid w:val="00080066"/>
    <w:rsid w:val="000819D8"/>
    <w:rsid w:val="000934A6"/>
    <w:rsid w:val="00096052"/>
    <w:rsid w:val="000A1AE4"/>
    <w:rsid w:val="000A2C6C"/>
    <w:rsid w:val="000A4660"/>
    <w:rsid w:val="000B234A"/>
    <w:rsid w:val="000B2B0D"/>
    <w:rsid w:val="000D1B5B"/>
    <w:rsid w:val="000D4DC6"/>
    <w:rsid w:val="000E441A"/>
    <w:rsid w:val="0010401F"/>
    <w:rsid w:val="00104FC5"/>
    <w:rsid w:val="00105C6D"/>
    <w:rsid w:val="00106AC1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B1652"/>
    <w:rsid w:val="001B2668"/>
    <w:rsid w:val="001C1F7C"/>
    <w:rsid w:val="001C266C"/>
    <w:rsid w:val="001C3EC8"/>
    <w:rsid w:val="001C7B4C"/>
    <w:rsid w:val="001D2BD4"/>
    <w:rsid w:val="001D4258"/>
    <w:rsid w:val="001D6911"/>
    <w:rsid w:val="001E3BAE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10449"/>
    <w:rsid w:val="00214EF8"/>
    <w:rsid w:val="00215130"/>
    <w:rsid w:val="00230002"/>
    <w:rsid w:val="00230AC1"/>
    <w:rsid w:val="00241B68"/>
    <w:rsid w:val="00244C9A"/>
    <w:rsid w:val="00247216"/>
    <w:rsid w:val="00247D26"/>
    <w:rsid w:val="00257118"/>
    <w:rsid w:val="00264F04"/>
    <w:rsid w:val="00266700"/>
    <w:rsid w:val="00274023"/>
    <w:rsid w:val="002804C1"/>
    <w:rsid w:val="002A1857"/>
    <w:rsid w:val="002B6FF1"/>
    <w:rsid w:val="002B7076"/>
    <w:rsid w:val="002C13F2"/>
    <w:rsid w:val="002C4651"/>
    <w:rsid w:val="002C7F38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28F5"/>
    <w:rsid w:val="0034510B"/>
    <w:rsid w:val="003451F0"/>
    <w:rsid w:val="0034786C"/>
    <w:rsid w:val="0035122B"/>
    <w:rsid w:val="0035259B"/>
    <w:rsid w:val="00353451"/>
    <w:rsid w:val="003612BE"/>
    <w:rsid w:val="00364178"/>
    <w:rsid w:val="00371032"/>
    <w:rsid w:val="00371344"/>
    <w:rsid w:val="00371B44"/>
    <w:rsid w:val="0038664A"/>
    <w:rsid w:val="003918D6"/>
    <w:rsid w:val="003A472D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E7714"/>
    <w:rsid w:val="003F3D68"/>
    <w:rsid w:val="003F52B2"/>
    <w:rsid w:val="003F6540"/>
    <w:rsid w:val="00401F37"/>
    <w:rsid w:val="00402A0D"/>
    <w:rsid w:val="00407AC9"/>
    <w:rsid w:val="00413946"/>
    <w:rsid w:val="0041786D"/>
    <w:rsid w:val="00420003"/>
    <w:rsid w:val="004263B5"/>
    <w:rsid w:val="004318D6"/>
    <w:rsid w:val="004363E8"/>
    <w:rsid w:val="00440414"/>
    <w:rsid w:val="004558E9"/>
    <w:rsid w:val="0045777E"/>
    <w:rsid w:val="0047396B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75E7"/>
    <w:rsid w:val="00506776"/>
    <w:rsid w:val="00507888"/>
    <w:rsid w:val="00521131"/>
    <w:rsid w:val="005214CC"/>
    <w:rsid w:val="00527C0B"/>
    <w:rsid w:val="00531CB0"/>
    <w:rsid w:val="0053662A"/>
    <w:rsid w:val="00537899"/>
    <w:rsid w:val="005410F6"/>
    <w:rsid w:val="005415E1"/>
    <w:rsid w:val="00556AB7"/>
    <w:rsid w:val="00560063"/>
    <w:rsid w:val="00560411"/>
    <w:rsid w:val="00571573"/>
    <w:rsid w:val="005729C4"/>
    <w:rsid w:val="0058419C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3CC0"/>
    <w:rsid w:val="005D561C"/>
    <w:rsid w:val="005D678C"/>
    <w:rsid w:val="005D6C58"/>
    <w:rsid w:val="005D7588"/>
    <w:rsid w:val="005E4A2B"/>
    <w:rsid w:val="005E5BEF"/>
    <w:rsid w:val="005E7F7E"/>
    <w:rsid w:val="005F4CEF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7B80"/>
    <w:rsid w:val="006716BC"/>
    <w:rsid w:val="00675B3C"/>
    <w:rsid w:val="00676370"/>
    <w:rsid w:val="006907E0"/>
    <w:rsid w:val="0069397C"/>
    <w:rsid w:val="0069495C"/>
    <w:rsid w:val="00697333"/>
    <w:rsid w:val="006A7989"/>
    <w:rsid w:val="006B04F5"/>
    <w:rsid w:val="006B1AC4"/>
    <w:rsid w:val="006B1CA2"/>
    <w:rsid w:val="006C2D0F"/>
    <w:rsid w:val="006C316D"/>
    <w:rsid w:val="006C4B43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961"/>
    <w:rsid w:val="00735463"/>
    <w:rsid w:val="00753A8D"/>
    <w:rsid w:val="00760BB0"/>
    <w:rsid w:val="0076157A"/>
    <w:rsid w:val="007620F1"/>
    <w:rsid w:val="007660D5"/>
    <w:rsid w:val="00774D87"/>
    <w:rsid w:val="00776E00"/>
    <w:rsid w:val="00777227"/>
    <w:rsid w:val="00780AFC"/>
    <w:rsid w:val="00784593"/>
    <w:rsid w:val="00786AAB"/>
    <w:rsid w:val="00796392"/>
    <w:rsid w:val="00797950"/>
    <w:rsid w:val="007A00EF"/>
    <w:rsid w:val="007A34D4"/>
    <w:rsid w:val="007A4B16"/>
    <w:rsid w:val="007B19EA"/>
    <w:rsid w:val="007C0A2D"/>
    <w:rsid w:val="007C0C3D"/>
    <w:rsid w:val="007C27B0"/>
    <w:rsid w:val="007D00ED"/>
    <w:rsid w:val="007D6A81"/>
    <w:rsid w:val="007E2203"/>
    <w:rsid w:val="007E4D74"/>
    <w:rsid w:val="007E616E"/>
    <w:rsid w:val="007E7273"/>
    <w:rsid w:val="007F0187"/>
    <w:rsid w:val="007F1A9C"/>
    <w:rsid w:val="007F300B"/>
    <w:rsid w:val="007F4932"/>
    <w:rsid w:val="007F602A"/>
    <w:rsid w:val="007F6A57"/>
    <w:rsid w:val="008014C3"/>
    <w:rsid w:val="00804BB3"/>
    <w:rsid w:val="00830167"/>
    <w:rsid w:val="00836B41"/>
    <w:rsid w:val="00843229"/>
    <w:rsid w:val="00850812"/>
    <w:rsid w:val="00854D08"/>
    <w:rsid w:val="008637C9"/>
    <w:rsid w:val="00863801"/>
    <w:rsid w:val="008650BC"/>
    <w:rsid w:val="00865CB1"/>
    <w:rsid w:val="008718CF"/>
    <w:rsid w:val="008753B9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35BE"/>
    <w:rsid w:val="008B0248"/>
    <w:rsid w:val="008B55F2"/>
    <w:rsid w:val="008B6A31"/>
    <w:rsid w:val="008B6B35"/>
    <w:rsid w:val="008C4E85"/>
    <w:rsid w:val="008D191D"/>
    <w:rsid w:val="008D3574"/>
    <w:rsid w:val="008D3DDD"/>
    <w:rsid w:val="008E7110"/>
    <w:rsid w:val="008F5F33"/>
    <w:rsid w:val="009028B6"/>
    <w:rsid w:val="00904D99"/>
    <w:rsid w:val="0091046A"/>
    <w:rsid w:val="009120CE"/>
    <w:rsid w:val="00924069"/>
    <w:rsid w:val="0092570D"/>
    <w:rsid w:val="00926086"/>
    <w:rsid w:val="00926597"/>
    <w:rsid w:val="00926ABD"/>
    <w:rsid w:val="00926D1C"/>
    <w:rsid w:val="00931240"/>
    <w:rsid w:val="00935610"/>
    <w:rsid w:val="00947F4E"/>
    <w:rsid w:val="00962483"/>
    <w:rsid w:val="00966D47"/>
    <w:rsid w:val="00967991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3FBC"/>
    <w:rsid w:val="009C0DED"/>
    <w:rsid w:val="009C2A4E"/>
    <w:rsid w:val="009C54B5"/>
    <w:rsid w:val="009D5EF0"/>
    <w:rsid w:val="009D61D2"/>
    <w:rsid w:val="009D7546"/>
    <w:rsid w:val="00A0224C"/>
    <w:rsid w:val="00A04DB1"/>
    <w:rsid w:val="00A11D7C"/>
    <w:rsid w:val="00A20ED6"/>
    <w:rsid w:val="00A22117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476D"/>
    <w:rsid w:val="00AB5FB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0A32"/>
    <w:rsid w:val="00B27E39"/>
    <w:rsid w:val="00B350D8"/>
    <w:rsid w:val="00B40976"/>
    <w:rsid w:val="00B43676"/>
    <w:rsid w:val="00B54FDE"/>
    <w:rsid w:val="00B57CE4"/>
    <w:rsid w:val="00B61261"/>
    <w:rsid w:val="00B65590"/>
    <w:rsid w:val="00B676BA"/>
    <w:rsid w:val="00B76763"/>
    <w:rsid w:val="00B7732B"/>
    <w:rsid w:val="00B879F0"/>
    <w:rsid w:val="00BC25AA"/>
    <w:rsid w:val="00BD04EE"/>
    <w:rsid w:val="00BE1978"/>
    <w:rsid w:val="00BE5259"/>
    <w:rsid w:val="00BE79BC"/>
    <w:rsid w:val="00C022E3"/>
    <w:rsid w:val="00C20FC1"/>
    <w:rsid w:val="00C22D17"/>
    <w:rsid w:val="00C24957"/>
    <w:rsid w:val="00C264A4"/>
    <w:rsid w:val="00C26BB2"/>
    <w:rsid w:val="00C344AE"/>
    <w:rsid w:val="00C4712D"/>
    <w:rsid w:val="00C555C9"/>
    <w:rsid w:val="00C709B1"/>
    <w:rsid w:val="00C71445"/>
    <w:rsid w:val="00C77F07"/>
    <w:rsid w:val="00C801E3"/>
    <w:rsid w:val="00C84F0D"/>
    <w:rsid w:val="00C94097"/>
    <w:rsid w:val="00C94F55"/>
    <w:rsid w:val="00C95DAF"/>
    <w:rsid w:val="00CA129E"/>
    <w:rsid w:val="00CA390A"/>
    <w:rsid w:val="00CA7D62"/>
    <w:rsid w:val="00CB07A8"/>
    <w:rsid w:val="00CB5819"/>
    <w:rsid w:val="00CC20BE"/>
    <w:rsid w:val="00CD4A57"/>
    <w:rsid w:val="00CD779E"/>
    <w:rsid w:val="00CE00CC"/>
    <w:rsid w:val="00D146F1"/>
    <w:rsid w:val="00D17EE6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512E"/>
    <w:rsid w:val="00D92211"/>
    <w:rsid w:val="00D93785"/>
    <w:rsid w:val="00DA1E58"/>
    <w:rsid w:val="00DA54F7"/>
    <w:rsid w:val="00DA57AA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7223"/>
    <w:rsid w:val="00E411AD"/>
    <w:rsid w:val="00E67336"/>
    <w:rsid w:val="00E815BF"/>
    <w:rsid w:val="00E84CF3"/>
    <w:rsid w:val="00E8682C"/>
    <w:rsid w:val="00E91FE1"/>
    <w:rsid w:val="00E93B4A"/>
    <w:rsid w:val="00EA23BE"/>
    <w:rsid w:val="00EA5292"/>
    <w:rsid w:val="00EA5E95"/>
    <w:rsid w:val="00EB1196"/>
    <w:rsid w:val="00EB58D9"/>
    <w:rsid w:val="00ED4954"/>
    <w:rsid w:val="00ED5A43"/>
    <w:rsid w:val="00EE0943"/>
    <w:rsid w:val="00EE33A2"/>
    <w:rsid w:val="00EE62D4"/>
    <w:rsid w:val="00EF0028"/>
    <w:rsid w:val="00EF2BE9"/>
    <w:rsid w:val="00EF355F"/>
    <w:rsid w:val="00EF4433"/>
    <w:rsid w:val="00EF5A5C"/>
    <w:rsid w:val="00F00F39"/>
    <w:rsid w:val="00F073E3"/>
    <w:rsid w:val="00F440FA"/>
    <w:rsid w:val="00F45E44"/>
    <w:rsid w:val="00F54FF1"/>
    <w:rsid w:val="00F62D14"/>
    <w:rsid w:val="00F67A1C"/>
    <w:rsid w:val="00F67AD2"/>
    <w:rsid w:val="00F80848"/>
    <w:rsid w:val="00F82A91"/>
    <w:rsid w:val="00F82C5B"/>
    <w:rsid w:val="00F8555F"/>
    <w:rsid w:val="00F868DB"/>
    <w:rsid w:val="00F95744"/>
    <w:rsid w:val="00F974C7"/>
    <w:rsid w:val="00F976FF"/>
    <w:rsid w:val="00FA026F"/>
    <w:rsid w:val="00FA0CD4"/>
    <w:rsid w:val="00FB2EA6"/>
    <w:rsid w:val="00FB3E36"/>
    <w:rsid w:val="00FD5D1B"/>
    <w:rsid w:val="00FE6F70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92</cp:revision>
  <cp:lastPrinted>1900-01-01T05:00:00Z</cp:lastPrinted>
  <dcterms:created xsi:type="dcterms:W3CDTF">2024-11-22T12:53:00Z</dcterms:created>
  <dcterms:modified xsi:type="dcterms:W3CDTF">2024-12-03T07:52:00Z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