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01FAE23E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015889">
        <w:rPr>
          <w:rFonts w:cs="Arial"/>
          <w:b/>
          <w:sz w:val="24"/>
          <w:szCs w:val="24"/>
        </w:rPr>
        <w:t>SP-241258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0D002D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015889">
        <w:rPr>
          <w:rFonts w:cs="Arial"/>
          <w:b/>
          <w:bCs/>
        </w:rPr>
        <w:t>CRs on 5WWC_Ph2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015889" w:rsidRPr="00766D2A" w14:paraId="1D908153" w14:textId="77777777" w:rsidTr="00E450E9">
        <w:tc>
          <w:tcPr>
            <w:tcW w:w="817" w:type="dxa"/>
          </w:tcPr>
          <w:p w14:paraId="1F090007" w14:textId="0D9D932C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01C44792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5535</w:t>
            </w:r>
          </w:p>
        </w:tc>
        <w:tc>
          <w:tcPr>
            <w:tcW w:w="283" w:type="dxa"/>
          </w:tcPr>
          <w:p w14:paraId="7E9A1A98" w14:textId="5A6BFC71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78FB3872" w14:textId="1C999F99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42461558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N3IWF selection</w:t>
            </w:r>
          </w:p>
        </w:tc>
        <w:tc>
          <w:tcPr>
            <w:tcW w:w="284" w:type="dxa"/>
          </w:tcPr>
          <w:p w14:paraId="267FBDE9" w14:textId="41D220A1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26BD7D7B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284D6C42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2FB88A00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S2-2408151</w:t>
            </w:r>
          </w:p>
        </w:tc>
        <w:tc>
          <w:tcPr>
            <w:tcW w:w="1984" w:type="dxa"/>
          </w:tcPr>
          <w:p w14:paraId="577EFEF7" w14:textId="02F6B73B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3E08327B" w14:textId="2494E13D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5WWC_Ph2</w:t>
            </w:r>
          </w:p>
        </w:tc>
        <w:tc>
          <w:tcPr>
            <w:tcW w:w="1843" w:type="dxa"/>
          </w:tcPr>
          <w:p w14:paraId="5B856FF9" w14:textId="32C09A39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6.3.6.1, 6.3.12.2</w:t>
            </w:r>
          </w:p>
        </w:tc>
        <w:tc>
          <w:tcPr>
            <w:tcW w:w="1134" w:type="dxa"/>
          </w:tcPr>
          <w:p w14:paraId="292594C0" w14:textId="77777777" w:rsidR="00015889" w:rsidRPr="00766D2A" w:rsidRDefault="00015889" w:rsidP="00015889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015889" w:rsidRPr="00766D2A" w:rsidRDefault="00015889" w:rsidP="00015889">
            <w:pPr>
              <w:rPr>
                <w:rFonts w:cs="Arial"/>
                <w:sz w:val="16"/>
              </w:rPr>
            </w:pPr>
          </w:p>
        </w:tc>
      </w:tr>
      <w:tr w:rsidR="00015889" w:rsidRPr="00766D2A" w14:paraId="37B0B879" w14:textId="77777777" w:rsidTr="00E450E9">
        <w:tc>
          <w:tcPr>
            <w:tcW w:w="817" w:type="dxa"/>
          </w:tcPr>
          <w:p w14:paraId="4BBE1D8D" w14:textId="0E79583E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532416D7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5536</w:t>
            </w:r>
          </w:p>
        </w:tc>
        <w:tc>
          <w:tcPr>
            <w:tcW w:w="283" w:type="dxa"/>
          </w:tcPr>
          <w:p w14:paraId="77C49214" w14:textId="02C03089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4B24F503" w14:textId="414BE10B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3FE484F0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N3IWF selection</w:t>
            </w:r>
          </w:p>
        </w:tc>
        <w:tc>
          <w:tcPr>
            <w:tcW w:w="284" w:type="dxa"/>
          </w:tcPr>
          <w:p w14:paraId="7D5D67AE" w14:textId="1855FC35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1DB19A8C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4C19EBBB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4409CBAD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S2-2408152</w:t>
            </w:r>
          </w:p>
        </w:tc>
        <w:tc>
          <w:tcPr>
            <w:tcW w:w="1984" w:type="dxa"/>
          </w:tcPr>
          <w:p w14:paraId="636C7A80" w14:textId="55DA1AFA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53A47038" w14:textId="4B7AD400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5WWC_Ph2</w:t>
            </w:r>
          </w:p>
        </w:tc>
        <w:tc>
          <w:tcPr>
            <w:tcW w:w="1843" w:type="dxa"/>
          </w:tcPr>
          <w:p w14:paraId="6671E783" w14:textId="7641646B" w:rsidR="00015889" w:rsidRPr="00766D2A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6.3.6.1, 6.3.12.2</w:t>
            </w:r>
          </w:p>
        </w:tc>
        <w:tc>
          <w:tcPr>
            <w:tcW w:w="1134" w:type="dxa"/>
          </w:tcPr>
          <w:p w14:paraId="3ACB7E42" w14:textId="77777777" w:rsidR="00015889" w:rsidRPr="00766D2A" w:rsidRDefault="00015889" w:rsidP="00015889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015889" w:rsidRPr="00766D2A" w:rsidRDefault="00015889" w:rsidP="00015889">
            <w:pPr>
              <w:rPr>
                <w:rFonts w:cs="Arial"/>
                <w:sz w:val="16"/>
              </w:rPr>
            </w:pPr>
          </w:p>
        </w:tc>
      </w:tr>
      <w:tr w:rsidR="00015889" w:rsidRPr="00766D2A" w14:paraId="08E39A97" w14:textId="77777777" w:rsidTr="00E450E9">
        <w:tc>
          <w:tcPr>
            <w:tcW w:w="817" w:type="dxa"/>
          </w:tcPr>
          <w:p w14:paraId="70D4C4CB" w14:textId="1EAE5ACA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23.316</w:t>
            </w:r>
          </w:p>
        </w:tc>
        <w:tc>
          <w:tcPr>
            <w:tcW w:w="596" w:type="dxa"/>
          </w:tcPr>
          <w:p w14:paraId="2D8E8DD1" w14:textId="21DDB93F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2134</w:t>
            </w:r>
          </w:p>
        </w:tc>
        <w:tc>
          <w:tcPr>
            <w:tcW w:w="283" w:type="dxa"/>
          </w:tcPr>
          <w:p w14:paraId="50E35E52" w14:textId="521872C3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DA64FFF" w14:textId="0EF78A9E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057CC2B" w14:textId="498D98D4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to AUN3 handling in AMF</w:t>
            </w:r>
          </w:p>
        </w:tc>
        <w:tc>
          <w:tcPr>
            <w:tcW w:w="284" w:type="dxa"/>
          </w:tcPr>
          <w:p w14:paraId="334061FE" w14:textId="582CD727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FC14FB" w14:textId="4B46E0B6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18.5.0</w:t>
            </w:r>
          </w:p>
        </w:tc>
        <w:tc>
          <w:tcPr>
            <w:tcW w:w="851" w:type="dxa"/>
          </w:tcPr>
          <w:p w14:paraId="2CBDB481" w14:textId="79279562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C2921B" w14:textId="7E9AC6AF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S2-2408984</w:t>
            </w:r>
          </w:p>
        </w:tc>
        <w:tc>
          <w:tcPr>
            <w:tcW w:w="1984" w:type="dxa"/>
          </w:tcPr>
          <w:p w14:paraId="376BD619" w14:textId="12C531F8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3F015114" w14:textId="321ABD74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5WWC_Ph2</w:t>
            </w:r>
          </w:p>
        </w:tc>
        <w:tc>
          <w:tcPr>
            <w:tcW w:w="1843" w:type="dxa"/>
          </w:tcPr>
          <w:p w14:paraId="3090377F" w14:textId="46E2D41F" w:rsidR="00015889" w:rsidRDefault="00015889" w:rsidP="00015889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4.10c, 7.2.8.1, 7.2.8.3</w:t>
            </w:r>
          </w:p>
        </w:tc>
        <w:tc>
          <w:tcPr>
            <w:tcW w:w="1134" w:type="dxa"/>
          </w:tcPr>
          <w:p w14:paraId="27ADC4B3" w14:textId="77777777" w:rsidR="00015889" w:rsidRPr="00766D2A" w:rsidRDefault="00015889" w:rsidP="00015889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05FDE65" w14:textId="77777777" w:rsidR="00015889" w:rsidRPr="00766D2A" w:rsidRDefault="00015889" w:rsidP="00015889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97E11"/>
    <w:rsid w:val="00FD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2024-09-02T09:09:00Z</dcterms:created>
  <dcterms:modified xsi:type="dcterms:W3CDTF">2024-09-02T14:31:00Z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