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AC393" w14:textId="01082F93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766D2A">
        <w:rPr>
          <w:rFonts w:cs="Arial"/>
          <w:b/>
          <w:sz w:val="24"/>
          <w:szCs w:val="24"/>
        </w:rPr>
        <w:t>5</w:t>
      </w:r>
      <w:r w:rsidRPr="004514AE">
        <w:rPr>
          <w:rFonts w:cs="Arial"/>
          <w:b/>
          <w:sz w:val="24"/>
          <w:szCs w:val="24"/>
        </w:rPr>
        <w:tab/>
      </w:r>
      <w:r w:rsidR="005E10C7">
        <w:rPr>
          <w:rFonts w:cs="Arial"/>
          <w:b/>
          <w:sz w:val="24"/>
          <w:szCs w:val="24"/>
        </w:rPr>
        <w:t>SP-24125</w:t>
      </w:r>
      <w:r w:rsidR="0080165B">
        <w:rPr>
          <w:rFonts w:cs="Arial"/>
          <w:b/>
          <w:sz w:val="24"/>
          <w:szCs w:val="24"/>
        </w:rPr>
        <w:t>2</w:t>
      </w:r>
    </w:p>
    <w:p w14:paraId="1E1DD04C" w14:textId="77777777" w:rsidR="004514AE" w:rsidRPr="004514AE" w:rsidRDefault="00766D2A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10 - 13 September 2024, Melbourne, Australia</w:t>
      </w:r>
    </w:p>
    <w:p w14:paraId="78CCAAAE" w14:textId="77777777" w:rsidR="00626633" w:rsidRPr="00626633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</w:p>
    <w:p w14:paraId="5EBCC274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0A7CD60D" w14:textId="2CEC5167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80165B">
        <w:rPr>
          <w:rFonts w:cs="Arial"/>
          <w:b/>
          <w:bCs/>
        </w:rPr>
        <w:t>CRs on UPEAS (Rel-18, Rel-19)</w:t>
      </w:r>
    </w:p>
    <w:p w14:paraId="722C7880" w14:textId="227EC0FA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DA33CF">
        <w:rPr>
          <w:rFonts w:cs="Arial"/>
          <w:b/>
          <w:bCs/>
        </w:rPr>
        <w:t>1</w:t>
      </w:r>
      <w:r w:rsidR="00C37D12">
        <w:rPr>
          <w:rFonts w:cs="Arial"/>
          <w:b/>
          <w:bCs/>
        </w:rPr>
        <w:t>8.2</w:t>
      </w:r>
    </w:p>
    <w:p w14:paraId="2F17C727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3E3FF85D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3727CF6B" w14:textId="77777777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766D2A">
        <w:rPr>
          <w:rFonts w:cs="Arial"/>
        </w:rPr>
        <w:t>5</w:t>
      </w:r>
      <w:r w:rsidR="004E535C">
        <w:rPr>
          <w:rFonts w:cs="Arial"/>
        </w:rPr>
        <w:t xml:space="preserve"> for approval:</w:t>
      </w:r>
    </w:p>
    <w:p w14:paraId="67A98273" w14:textId="77777777" w:rsidR="00B54B4C" w:rsidRDefault="00B54B4C">
      <w:pPr>
        <w:rPr>
          <w:rFonts w:cs="Arial"/>
        </w:rPr>
      </w:pP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96"/>
        <w:gridCol w:w="283"/>
        <w:gridCol w:w="567"/>
        <w:gridCol w:w="2977"/>
        <w:gridCol w:w="284"/>
        <w:gridCol w:w="708"/>
        <w:gridCol w:w="851"/>
        <w:gridCol w:w="1134"/>
        <w:gridCol w:w="1984"/>
        <w:gridCol w:w="1418"/>
        <w:gridCol w:w="1843"/>
        <w:gridCol w:w="1134"/>
        <w:gridCol w:w="1672"/>
      </w:tblGrid>
      <w:tr w:rsidR="00B54B4C" w:rsidRPr="003F1C58" w14:paraId="127148F8" w14:textId="77777777" w:rsidTr="00E450E9">
        <w:trPr>
          <w:tblHeader/>
        </w:trPr>
        <w:tc>
          <w:tcPr>
            <w:tcW w:w="817" w:type="dxa"/>
            <w:shd w:val="clear" w:color="auto" w:fill="F3F3F3"/>
          </w:tcPr>
          <w:p w14:paraId="6CFE73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8A7D3D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CR</w:t>
            </w:r>
          </w:p>
        </w:tc>
        <w:tc>
          <w:tcPr>
            <w:tcW w:w="283" w:type="dxa"/>
            <w:shd w:val="clear" w:color="auto" w:fill="F3F3F3"/>
          </w:tcPr>
          <w:p w14:paraId="5977AB6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Rev</w:t>
            </w:r>
          </w:p>
        </w:tc>
        <w:tc>
          <w:tcPr>
            <w:tcW w:w="567" w:type="dxa"/>
            <w:shd w:val="clear" w:color="auto" w:fill="F3F3F3"/>
          </w:tcPr>
          <w:p w14:paraId="5EF7CB2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Rel</w:t>
            </w:r>
          </w:p>
        </w:tc>
        <w:tc>
          <w:tcPr>
            <w:tcW w:w="2977" w:type="dxa"/>
            <w:shd w:val="clear" w:color="auto" w:fill="F3F3F3"/>
          </w:tcPr>
          <w:p w14:paraId="6339D2F0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Title</w:t>
            </w:r>
          </w:p>
        </w:tc>
        <w:tc>
          <w:tcPr>
            <w:tcW w:w="284" w:type="dxa"/>
            <w:shd w:val="clear" w:color="auto" w:fill="F3F3F3"/>
          </w:tcPr>
          <w:p w14:paraId="3C5E225F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259608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Vsn</w:t>
            </w:r>
          </w:p>
        </w:tc>
        <w:tc>
          <w:tcPr>
            <w:tcW w:w="851" w:type="dxa"/>
            <w:shd w:val="clear" w:color="auto" w:fill="F3F3F3"/>
          </w:tcPr>
          <w:p w14:paraId="39D979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671CEE9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BFAB993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3CAE339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Work Item</w:t>
            </w:r>
          </w:p>
        </w:tc>
        <w:tc>
          <w:tcPr>
            <w:tcW w:w="1843" w:type="dxa"/>
            <w:shd w:val="clear" w:color="auto" w:fill="F3F3F3"/>
          </w:tcPr>
          <w:p w14:paraId="01FEE781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</w:tcPr>
          <w:p w14:paraId="2B03EEB2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Aff Specs</w:t>
            </w:r>
          </w:p>
        </w:tc>
        <w:tc>
          <w:tcPr>
            <w:tcW w:w="1672" w:type="dxa"/>
            <w:shd w:val="clear" w:color="auto" w:fill="F3F3F3"/>
          </w:tcPr>
          <w:p w14:paraId="50E8EA4C" w14:textId="77777777" w:rsidR="00B54B4C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comments</w:t>
            </w:r>
          </w:p>
        </w:tc>
      </w:tr>
      <w:tr w:rsidR="0080165B" w:rsidRPr="00766D2A" w14:paraId="1D908153" w14:textId="77777777" w:rsidTr="00E450E9">
        <w:tc>
          <w:tcPr>
            <w:tcW w:w="817" w:type="dxa"/>
          </w:tcPr>
          <w:p w14:paraId="1F090007" w14:textId="185EB289" w:rsidR="0080165B" w:rsidRPr="00766D2A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3752CD48" w14:textId="3F358D7B" w:rsidR="0080165B" w:rsidRPr="00766D2A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5473</w:t>
            </w:r>
          </w:p>
        </w:tc>
        <w:tc>
          <w:tcPr>
            <w:tcW w:w="283" w:type="dxa"/>
          </w:tcPr>
          <w:p w14:paraId="7E9A1A98" w14:textId="76F9A75C" w:rsidR="0080165B" w:rsidRPr="00766D2A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78FB3872" w14:textId="3D19BD15" w:rsidR="0080165B" w:rsidRPr="00766D2A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58B157BC" w14:textId="4B9DFFBE" w:rsidR="0080165B" w:rsidRPr="00766D2A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Subscription of UPF event via I-SMF</w:t>
            </w:r>
          </w:p>
        </w:tc>
        <w:tc>
          <w:tcPr>
            <w:tcW w:w="284" w:type="dxa"/>
          </w:tcPr>
          <w:p w14:paraId="267FBDE9" w14:textId="5EE3E585" w:rsidR="0080165B" w:rsidRPr="00766D2A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DA55BBB" w14:textId="700FE0AD" w:rsidR="0080165B" w:rsidRPr="00766D2A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1BBCBE5F" w14:textId="0FC8507B" w:rsidR="0080165B" w:rsidRPr="00766D2A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32E00726" w14:textId="0E2F24C4" w:rsidR="0080165B" w:rsidRPr="00766D2A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S2-2409025</w:t>
            </w:r>
          </w:p>
        </w:tc>
        <w:tc>
          <w:tcPr>
            <w:tcW w:w="1984" w:type="dxa"/>
          </w:tcPr>
          <w:p w14:paraId="577EFEF7" w14:textId="04149A00" w:rsidR="0080165B" w:rsidRPr="00766D2A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</w:t>
            </w:r>
          </w:p>
        </w:tc>
        <w:tc>
          <w:tcPr>
            <w:tcW w:w="1418" w:type="dxa"/>
          </w:tcPr>
          <w:p w14:paraId="3E08327B" w14:textId="2094B1D9" w:rsidR="0080165B" w:rsidRPr="00766D2A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UPEAS</w:t>
            </w:r>
          </w:p>
        </w:tc>
        <w:tc>
          <w:tcPr>
            <w:tcW w:w="1843" w:type="dxa"/>
          </w:tcPr>
          <w:p w14:paraId="5B856FF9" w14:textId="1F2D2C3D" w:rsidR="0080165B" w:rsidRPr="00766D2A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5.34.7.2</w:t>
            </w:r>
          </w:p>
        </w:tc>
        <w:tc>
          <w:tcPr>
            <w:tcW w:w="1134" w:type="dxa"/>
          </w:tcPr>
          <w:p w14:paraId="292594C0" w14:textId="77777777" w:rsidR="0080165B" w:rsidRPr="00766D2A" w:rsidRDefault="0080165B" w:rsidP="0080165B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1C855CE" w14:textId="74127DE3" w:rsidR="0080165B" w:rsidRPr="00766D2A" w:rsidRDefault="0080165B" w:rsidP="0080165B">
            <w:pPr>
              <w:rPr>
                <w:rFonts w:cs="Arial"/>
                <w:sz w:val="16"/>
              </w:rPr>
            </w:pPr>
          </w:p>
        </w:tc>
      </w:tr>
      <w:tr w:rsidR="0080165B" w:rsidRPr="00766D2A" w14:paraId="37B0B879" w14:textId="77777777" w:rsidTr="00E450E9">
        <w:tc>
          <w:tcPr>
            <w:tcW w:w="817" w:type="dxa"/>
          </w:tcPr>
          <w:p w14:paraId="4BBE1D8D" w14:textId="5ACEE4E8" w:rsidR="0080165B" w:rsidRPr="00766D2A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5780803D" w14:textId="3703997D" w:rsidR="0080165B" w:rsidRPr="00766D2A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4923</w:t>
            </w:r>
          </w:p>
        </w:tc>
        <w:tc>
          <w:tcPr>
            <w:tcW w:w="283" w:type="dxa"/>
          </w:tcPr>
          <w:p w14:paraId="77C49214" w14:textId="27C03C0D" w:rsidR="0080165B" w:rsidRPr="00766D2A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4B24F503" w14:textId="05EC162C" w:rsidR="0080165B" w:rsidRPr="00766D2A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63D855B8" w14:textId="2B4E207F" w:rsidR="0080165B" w:rsidRPr="00766D2A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Subscription of UPF event via I-SMF</w:t>
            </w:r>
          </w:p>
        </w:tc>
        <w:tc>
          <w:tcPr>
            <w:tcW w:w="284" w:type="dxa"/>
          </w:tcPr>
          <w:p w14:paraId="7D5D67AE" w14:textId="3DFC12D0" w:rsidR="0080165B" w:rsidRPr="00766D2A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35F7760" w14:textId="355CB078" w:rsidR="0080165B" w:rsidRPr="00766D2A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0073466A" w14:textId="2C88464A" w:rsidR="0080165B" w:rsidRPr="00766D2A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61610E3F" w14:textId="4D83ACBD" w:rsidR="0080165B" w:rsidRPr="00766D2A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S2-2409306</w:t>
            </w:r>
          </w:p>
        </w:tc>
        <w:tc>
          <w:tcPr>
            <w:tcW w:w="1984" w:type="dxa"/>
          </w:tcPr>
          <w:p w14:paraId="636C7A80" w14:textId="7F25BAB4" w:rsidR="0080165B" w:rsidRPr="00766D2A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China Mobile, Nokia,</w:t>
            </w:r>
          </w:p>
        </w:tc>
        <w:tc>
          <w:tcPr>
            <w:tcW w:w="1418" w:type="dxa"/>
          </w:tcPr>
          <w:p w14:paraId="53A47038" w14:textId="5973DBDD" w:rsidR="0080165B" w:rsidRPr="00766D2A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  <w:lang w:val="fr-FR"/>
              </w:rPr>
              <w:t>UPEAS</w:t>
            </w:r>
          </w:p>
        </w:tc>
        <w:tc>
          <w:tcPr>
            <w:tcW w:w="1843" w:type="dxa"/>
          </w:tcPr>
          <w:p w14:paraId="6671E783" w14:textId="77D8C12E" w:rsidR="0080165B" w:rsidRPr="00766D2A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4.15.4.5.2, 4.23.9.1, 5.2.8.1, 5.2.8.3.1</w:t>
            </w:r>
          </w:p>
        </w:tc>
        <w:tc>
          <w:tcPr>
            <w:tcW w:w="1134" w:type="dxa"/>
          </w:tcPr>
          <w:p w14:paraId="3ACB7E42" w14:textId="77777777" w:rsidR="0080165B" w:rsidRPr="00766D2A" w:rsidRDefault="0080165B" w:rsidP="0080165B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BB77282" w14:textId="1D6C1A3B" w:rsidR="0080165B" w:rsidRPr="00766D2A" w:rsidRDefault="0080165B" w:rsidP="0080165B">
            <w:pPr>
              <w:rPr>
                <w:rFonts w:cs="Arial"/>
                <w:sz w:val="16"/>
              </w:rPr>
            </w:pPr>
          </w:p>
        </w:tc>
      </w:tr>
      <w:tr w:rsidR="0080165B" w:rsidRPr="00766D2A" w14:paraId="4992E092" w14:textId="77777777" w:rsidTr="00E450E9">
        <w:tc>
          <w:tcPr>
            <w:tcW w:w="817" w:type="dxa"/>
          </w:tcPr>
          <w:p w14:paraId="54CC3488" w14:textId="22BE14C6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390817E7" w14:textId="712FB5E9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5474</w:t>
            </w:r>
          </w:p>
        </w:tc>
        <w:tc>
          <w:tcPr>
            <w:tcW w:w="283" w:type="dxa"/>
          </w:tcPr>
          <w:p w14:paraId="0689D23C" w14:textId="4E629E82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70530F0D" w14:textId="3867CC99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3D755BF6" w14:textId="0120EE97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Subscription of UPF event via I-SMF</w:t>
            </w:r>
          </w:p>
        </w:tc>
        <w:tc>
          <w:tcPr>
            <w:tcW w:w="284" w:type="dxa"/>
          </w:tcPr>
          <w:p w14:paraId="5A55B81E" w14:textId="676DC4A2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2585493E" w14:textId="791D7A61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05578A0C" w14:textId="7AECC662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0A579C85" w14:textId="68839436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S2-2409026</w:t>
            </w:r>
          </w:p>
        </w:tc>
        <w:tc>
          <w:tcPr>
            <w:tcW w:w="1984" w:type="dxa"/>
          </w:tcPr>
          <w:p w14:paraId="5E1C4998" w14:textId="1AD9CA24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</w:t>
            </w:r>
          </w:p>
        </w:tc>
        <w:tc>
          <w:tcPr>
            <w:tcW w:w="1418" w:type="dxa"/>
          </w:tcPr>
          <w:p w14:paraId="7E403DA8" w14:textId="302C777C" w:rsidR="0080165B" w:rsidRDefault="0080165B" w:rsidP="0080165B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</w:rPr>
              <w:t>UPEAS</w:t>
            </w:r>
          </w:p>
        </w:tc>
        <w:tc>
          <w:tcPr>
            <w:tcW w:w="1843" w:type="dxa"/>
          </w:tcPr>
          <w:p w14:paraId="018A5663" w14:textId="34F09090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5.34.7.2</w:t>
            </w:r>
          </w:p>
        </w:tc>
        <w:tc>
          <w:tcPr>
            <w:tcW w:w="1134" w:type="dxa"/>
          </w:tcPr>
          <w:p w14:paraId="3320CD49" w14:textId="77777777" w:rsidR="0080165B" w:rsidRPr="00766D2A" w:rsidRDefault="0080165B" w:rsidP="0080165B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0C7041A4" w14:textId="77777777" w:rsidR="0080165B" w:rsidRPr="00766D2A" w:rsidRDefault="0080165B" w:rsidP="0080165B">
            <w:pPr>
              <w:rPr>
                <w:rFonts w:cs="Arial"/>
                <w:sz w:val="16"/>
              </w:rPr>
            </w:pPr>
          </w:p>
        </w:tc>
      </w:tr>
      <w:tr w:rsidR="0080165B" w:rsidRPr="00766D2A" w14:paraId="7AD8BB89" w14:textId="77777777" w:rsidTr="00E450E9">
        <w:tc>
          <w:tcPr>
            <w:tcW w:w="817" w:type="dxa"/>
          </w:tcPr>
          <w:p w14:paraId="0FC1B19D" w14:textId="679F7300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14C79620" w14:textId="6B0BA721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4997</w:t>
            </w:r>
          </w:p>
        </w:tc>
        <w:tc>
          <w:tcPr>
            <w:tcW w:w="283" w:type="dxa"/>
          </w:tcPr>
          <w:p w14:paraId="47D7050B" w14:textId="39179EEA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1EE95269" w14:textId="5A384FA6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780B50B2" w14:textId="3D546893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Subscription of UPF event via I-SMF</w:t>
            </w:r>
          </w:p>
        </w:tc>
        <w:tc>
          <w:tcPr>
            <w:tcW w:w="284" w:type="dxa"/>
          </w:tcPr>
          <w:p w14:paraId="6523B299" w14:textId="6A3C9E00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25879431" w14:textId="32865498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5D4CD1E6" w14:textId="666828F4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671D43F0" w14:textId="44F7FB65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S2-2409307</w:t>
            </w:r>
          </w:p>
        </w:tc>
        <w:tc>
          <w:tcPr>
            <w:tcW w:w="1984" w:type="dxa"/>
          </w:tcPr>
          <w:p w14:paraId="68C430CA" w14:textId="78743AF6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China Mobile, Nokia</w:t>
            </w:r>
          </w:p>
        </w:tc>
        <w:tc>
          <w:tcPr>
            <w:tcW w:w="1418" w:type="dxa"/>
          </w:tcPr>
          <w:p w14:paraId="4990B715" w14:textId="1E06F770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  <w:lang w:val="fr-FR"/>
              </w:rPr>
              <w:t>UPEAS</w:t>
            </w:r>
          </w:p>
        </w:tc>
        <w:tc>
          <w:tcPr>
            <w:tcW w:w="1843" w:type="dxa"/>
          </w:tcPr>
          <w:p w14:paraId="4FCC8A94" w14:textId="0C4F5823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4.15.4.5.2, 4.23.9.1, 5.2.8.1, 5.2.8.3.1</w:t>
            </w:r>
          </w:p>
        </w:tc>
        <w:tc>
          <w:tcPr>
            <w:tcW w:w="1134" w:type="dxa"/>
          </w:tcPr>
          <w:p w14:paraId="74ED2375" w14:textId="77777777" w:rsidR="0080165B" w:rsidRPr="00766D2A" w:rsidRDefault="0080165B" w:rsidP="0080165B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48763B96" w14:textId="77777777" w:rsidR="0080165B" w:rsidRPr="00766D2A" w:rsidRDefault="0080165B" w:rsidP="0080165B">
            <w:pPr>
              <w:rPr>
                <w:rFonts w:cs="Arial"/>
                <w:sz w:val="16"/>
              </w:rPr>
            </w:pPr>
          </w:p>
        </w:tc>
      </w:tr>
      <w:tr w:rsidR="0080165B" w:rsidRPr="00766D2A" w14:paraId="407CA941" w14:textId="77777777" w:rsidTr="00E450E9">
        <w:tc>
          <w:tcPr>
            <w:tcW w:w="817" w:type="dxa"/>
          </w:tcPr>
          <w:p w14:paraId="7D48F53B" w14:textId="0975EDD8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72F4D75C" w14:textId="0C323909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4851</w:t>
            </w:r>
          </w:p>
        </w:tc>
        <w:tc>
          <w:tcPr>
            <w:tcW w:w="283" w:type="dxa"/>
          </w:tcPr>
          <w:p w14:paraId="35F6D93C" w14:textId="7DC2BF45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59F8B387" w14:textId="3330B254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350C2EFD" w14:textId="6E360885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Subscriptions to UPF event Exposure targeting an individual UE for non IP PDU Sessions</w:t>
            </w:r>
          </w:p>
        </w:tc>
        <w:tc>
          <w:tcPr>
            <w:tcW w:w="284" w:type="dxa"/>
          </w:tcPr>
          <w:p w14:paraId="2F737DCC" w14:textId="29F1C583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7CADC56F" w14:textId="3B32FB59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317C3AB9" w14:textId="2DE1471F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05E58761" w14:textId="3672362C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S2-2409029</w:t>
            </w:r>
          </w:p>
        </w:tc>
        <w:tc>
          <w:tcPr>
            <w:tcW w:w="1984" w:type="dxa"/>
          </w:tcPr>
          <w:p w14:paraId="5187423E" w14:textId="5694FB84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Nokia, Ericsson</w:t>
            </w:r>
          </w:p>
        </w:tc>
        <w:tc>
          <w:tcPr>
            <w:tcW w:w="1418" w:type="dxa"/>
          </w:tcPr>
          <w:p w14:paraId="4D053298" w14:textId="2C81E65F" w:rsidR="0080165B" w:rsidRDefault="0080165B" w:rsidP="0080165B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</w:rPr>
              <w:t>UPEAS</w:t>
            </w:r>
          </w:p>
        </w:tc>
        <w:tc>
          <w:tcPr>
            <w:tcW w:w="1843" w:type="dxa"/>
          </w:tcPr>
          <w:p w14:paraId="5B72C48A" w14:textId="0E6FA82D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4.15.4.5.1 ; 5.2.26.2.3</w:t>
            </w:r>
          </w:p>
        </w:tc>
        <w:tc>
          <w:tcPr>
            <w:tcW w:w="1134" w:type="dxa"/>
          </w:tcPr>
          <w:p w14:paraId="5CEABB5F" w14:textId="77777777" w:rsidR="0080165B" w:rsidRPr="00766D2A" w:rsidRDefault="0080165B" w:rsidP="0080165B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3423122A" w14:textId="77777777" w:rsidR="0080165B" w:rsidRPr="00766D2A" w:rsidRDefault="0080165B" w:rsidP="0080165B">
            <w:pPr>
              <w:rPr>
                <w:rFonts w:cs="Arial"/>
                <w:sz w:val="16"/>
              </w:rPr>
            </w:pPr>
          </w:p>
        </w:tc>
      </w:tr>
      <w:tr w:rsidR="0080165B" w:rsidRPr="00766D2A" w14:paraId="6206E4F6" w14:textId="77777777" w:rsidTr="00E450E9">
        <w:tc>
          <w:tcPr>
            <w:tcW w:w="817" w:type="dxa"/>
          </w:tcPr>
          <w:p w14:paraId="33EF54D3" w14:textId="3D8AA222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7F95E868" w14:textId="0A7ADA5B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4850</w:t>
            </w:r>
          </w:p>
        </w:tc>
        <w:tc>
          <w:tcPr>
            <w:tcW w:w="283" w:type="dxa"/>
          </w:tcPr>
          <w:p w14:paraId="3501E21B" w14:textId="26178D08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244BF742" w14:textId="708A39AE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11596377" w14:textId="01D3B6E2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Subscriptions to UPF event Exposure targeting an individual UE for non IP PDU Sessions</w:t>
            </w:r>
          </w:p>
        </w:tc>
        <w:tc>
          <w:tcPr>
            <w:tcW w:w="284" w:type="dxa"/>
          </w:tcPr>
          <w:p w14:paraId="2D498075" w14:textId="321BBA85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77D1D321" w14:textId="6CCF3F8E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479D95E5" w14:textId="65C6271D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038C443E" w14:textId="7DD77F8A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S2-2408698</w:t>
            </w:r>
          </w:p>
        </w:tc>
        <w:tc>
          <w:tcPr>
            <w:tcW w:w="1984" w:type="dxa"/>
          </w:tcPr>
          <w:p w14:paraId="3722AE07" w14:textId="4F44C293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</w:t>
            </w:r>
          </w:p>
        </w:tc>
        <w:tc>
          <w:tcPr>
            <w:tcW w:w="1418" w:type="dxa"/>
          </w:tcPr>
          <w:p w14:paraId="487B2287" w14:textId="1BE95B8B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UPEAS</w:t>
            </w:r>
          </w:p>
        </w:tc>
        <w:tc>
          <w:tcPr>
            <w:tcW w:w="1843" w:type="dxa"/>
          </w:tcPr>
          <w:p w14:paraId="36E862AB" w14:textId="6269AAAD" w:rsidR="0080165B" w:rsidRDefault="0080165B" w:rsidP="0080165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4.15.4.5.1 ; 5.2.26.2.3</w:t>
            </w:r>
          </w:p>
        </w:tc>
        <w:tc>
          <w:tcPr>
            <w:tcW w:w="1134" w:type="dxa"/>
          </w:tcPr>
          <w:p w14:paraId="0C1E1ADB" w14:textId="77777777" w:rsidR="0080165B" w:rsidRPr="00766D2A" w:rsidRDefault="0080165B" w:rsidP="0080165B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79F90A23" w14:textId="77777777" w:rsidR="0080165B" w:rsidRPr="00766D2A" w:rsidRDefault="0080165B" w:rsidP="0080165B">
            <w:pPr>
              <w:rPr>
                <w:rFonts w:cs="Arial"/>
                <w:sz w:val="16"/>
              </w:rPr>
            </w:pPr>
          </w:p>
        </w:tc>
      </w:tr>
    </w:tbl>
    <w:p w14:paraId="02724543" w14:textId="77777777" w:rsidR="00B54B4C" w:rsidRDefault="00B54B4C">
      <w:pPr>
        <w:rPr>
          <w:rFonts w:cs="Arial"/>
        </w:rPr>
      </w:pPr>
    </w:p>
    <w:p w14:paraId="47E740BF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4764299">
    <w:abstractNumId w:val="9"/>
  </w:num>
  <w:num w:numId="2" w16cid:durableId="325986020">
    <w:abstractNumId w:val="7"/>
  </w:num>
  <w:num w:numId="3" w16cid:durableId="888296595">
    <w:abstractNumId w:val="6"/>
  </w:num>
  <w:num w:numId="4" w16cid:durableId="1462533715">
    <w:abstractNumId w:val="5"/>
  </w:num>
  <w:num w:numId="5" w16cid:durableId="229538542">
    <w:abstractNumId w:val="4"/>
  </w:num>
  <w:num w:numId="6" w16cid:durableId="1275284299">
    <w:abstractNumId w:val="8"/>
  </w:num>
  <w:num w:numId="7" w16cid:durableId="1272322777">
    <w:abstractNumId w:val="3"/>
  </w:num>
  <w:num w:numId="8" w16cid:durableId="933126941">
    <w:abstractNumId w:val="2"/>
  </w:num>
  <w:num w:numId="9" w16cid:durableId="251092317">
    <w:abstractNumId w:val="1"/>
  </w:num>
  <w:num w:numId="10" w16cid:durableId="4260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056101"/>
    <w:rsid w:val="000855E3"/>
    <w:rsid w:val="00121690"/>
    <w:rsid w:val="001275F0"/>
    <w:rsid w:val="00153056"/>
    <w:rsid w:val="00193860"/>
    <w:rsid w:val="001A5153"/>
    <w:rsid w:val="001B1F02"/>
    <w:rsid w:val="001E112B"/>
    <w:rsid w:val="00234A33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8461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00B63"/>
    <w:rsid w:val="0054486B"/>
    <w:rsid w:val="005A21D8"/>
    <w:rsid w:val="005E10C7"/>
    <w:rsid w:val="00603A8C"/>
    <w:rsid w:val="00620F74"/>
    <w:rsid w:val="00626633"/>
    <w:rsid w:val="006330D2"/>
    <w:rsid w:val="00670669"/>
    <w:rsid w:val="00697622"/>
    <w:rsid w:val="006B42AC"/>
    <w:rsid w:val="006D6E08"/>
    <w:rsid w:val="006F626A"/>
    <w:rsid w:val="00702797"/>
    <w:rsid w:val="007057E2"/>
    <w:rsid w:val="00766D2A"/>
    <w:rsid w:val="00782052"/>
    <w:rsid w:val="00784730"/>
    <w:rsid w:val="00786A62"/>
    <w:rsid w:val="00793F46"/>
    <w:rsid w:val="007E5961"/>
    <w:rsid w:val="0080165B"/>
    <w:rsid w:val="008808A7"/>
    <w:rsid w:val="00886616"/>
    <w:rsid w:val="008941B8"/>
    <w:rsid w:val="00936649"/>
    <w:rsid w:val="00977127"/>
    <w:rsid w:val="009A31F4"/>
    <w:rsid w:val="009A3885"/>
    <w:rsid w:val="00A1763D"/>
    <w:rsid w:val="00A23BE7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362E3"/>
    <w:rsid w:val="00C37D12"/>
    <w:rsid w:val="00C5690F"/>
    <w:rsid w:val="00C7508F"/>
    <w:rsid w:val="00C90F71"/>
    <w:rsid w:val="00CD6712"/>
    <w:rsid w:val="00D10268"/>
    <w:rsid w:val="00D5732F"/>
    <w:rsid w:val="00D70574"/>
    <w:rsid w:val="00D953AD"/>
    <w:rsid w:val="00DA33CF"/>
    <w:rsid w:val="00DD29F8"/>
    <w:rsid w:val="00DF7545"/>
    <w:rsid w:val="00E450E9"/>
    <w:rsid w:val="00E67DB2"/>
    <w:rsid w:val="00ED2925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10998"/>
  <w15:chartTrackingRefBased/>
  <w15:docId w15:val="{DC408B42-3A8F-4A0C-9CA0-BDC82B4A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3</cp:revision>
  <dcterms:created xsi:type="dcterms:W3CDTF">2024-09-02T09:03:00Z</dcterms:created>
  <dcterms:modified xsi:type="dcterms:W3CDTF">2024-09-02T14:31:00Z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