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7E995D1E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A1763D">
        <w:rPr>
          <w:rFonts w:cs="Arial"/>
          <w:b/>
          <w:sz w:val="24"/>
          <w:szCs w:val="24"/>
        </w:rPr>
        <w:t>SP-241239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37887EE9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A1763D">
        <w:rPr>
          <w:rFonts w:cs="Arial"/>
          <w:b/>
          <w:bCs/>
        </w:rPr>
        <w:t>CRs on eNS_Ph2 (Rel-17, Rel-18, Rel-19)</w:t>
      </w:r>
    </w:p>
    <w:p w14:paraId="722C7880" w14:textId="5AE1035C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500B63">
        <w:rPr>
          <w:rFonts w:cs="Arial"/>
          <w:b/>
          <w:bCs/>
        </w:rPr>
        <w:t>7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A1763D" w:rsidRPr="00766D2A" w14:paraId="1D908153" w14:textId="77777777" w:rsidTr="00E450E9">
        <w:tc>
          <w:tcPr>
            <w:tcW w:w="817" w:type="dxa"/>
          </w:tcPr>
          <w:p w14:paraId="1F090007" w14:textId="42803FF8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3752CD48" w14:textId="504FA17E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4857</w:t>
            </w:r>
          </w:p>
        </w:tc>
        <w:tc>
          <w:tcPr>
            <w:tcW w:w="283" w:type="dxa"/>
          </w:tcPr>
          <w:p w14:paraId="7E9A1A98" w14:textId="25D7CDCA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78FB3872" w14:textId="5C0B9569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Rel-17</w:t>
            </w:r>
          </w:p>
        </w:tc>
        <w:tc>
          <w:tcPr>
            <w:tcW w:w="2977" w:type="dxa"/>
          </w:tcPr>
          <w:p w14:paraId="58B157BC" w14:textId="34AB3B18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Mapping between NSAGs and S-NSSAIs - 23.502 R17</w:t>
            </w:r>
          </w:p>
        </w:tc>
        <w:tc>
          <w:tcPr>
            <w:tcW w:w="284" w:type="dxa"/>
          </w:tcPr>
          <w:p w14:paraId="267FBDE9" w14:textId="2764A686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6ECED9B2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17.12.0</w:t>
            </w:r>
          </w:p>
        </w:tc>
        <w:tc>
          <w:tcPr>
            <w:tcW w:w="851" w:type="dxa"/>
          </w:tcPr>
          <w:p w14:paraId="1BBCBE5F" w14:textId="76251CC7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5F0B5E17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S2-2409049</w:t>
            </w:r>
          </w:p>
        </w:tc>
        <w:tc>
          <w:tcPr>
            <w:tcW w:w="1984" w:type="dxa"/>
          </w:tcPr>
          <w:p w14:paraId="577EFEF7" w14:textId="03CB409F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Oracle</w:t>
            </w:r>
          </w:p>
        </w:tc>
        <w:tc>
          <w:tcPr>
            <w:tcW w:w="1418" w:type="dxa"/>
          </w:tcPr>
          <w:p w14:paraId="3E08327B" w14:textId="2C769E1E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eNS_Ph2</w:t>
            </w:r>
          </w:p>
        </w:tc>
        <w:tc>
          <w:tcPr>
            <w:tcW w:w="1843" w:type="dxa"/>
          </w:tcPr>
          <w:p w14:paraId="5B856FF9" w14:textId="5FC45C0C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5.2.16.3.2</w:t>
            </w:r>
          </w:p>
        </w:tc>
        <w:tc>
          <w:tcPr>
            <w:tcW w:w="1134" w:type="dxa"/>
          </w:tcPr>
          <w:p w14:paraId="292594C0" w14:textId="77777777" w:rsidR="00A1763D" w:rsidRPr="00766D2A" w:rsidRDefault="00A1763D" w:rsidP="00A1763D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A1763D" w:rsidRPr="00766D2A" w:rsidRDefault="00A1763D" w:rsidP="00A1763D">
            <w:pPr>
              <w:rPr>
                <w:rFonts w:cs="Arial"/>
                <w:sz w:val="16"/>
              </w:rPr>
            </w:pPr>
          </w:p>
        </w:tc>
      </w:tr>
      <w:tr w:rsidR="00A1763D" w:rsidRPr="00766D2A" w14:paraId="37B0B879" w14:textId="77777777" w:rsidTr="00E450E9">
        <w:tc>
          <w:tcPr>
            <w:tcW w:w="817" w:type="dxa"/>
          </w:tcPr>
          <w:p w14:paraId="4BBE1D8D" w14:textId="6D30B183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5780803D" w14:textId="064787F3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4858</w:t>
            </w:r>
          </w:p>
        </w:tc>
        <w:tc>
          <w:tcPr>
            <w:tcW w:w="283" w:type="dxa"/>
          </w:tcPr>
          <w:p w14:paraId="77C49214" w14:textId="3B517CE2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4B24F503" w14:textId="2808DEAA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3D855B8" w14:textId="412AC333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Mapping between NSAGs and S-NSSAIs - 23.502 R18</w:t>
            </w:r>
          </w:p>
        </w:tc>
        <w:tc>
          <w:tcPr>
            <w:tcW w:w="284" w:type="dxa"/>
          </w:tcPr>
          <w:p w14:paraId="7D5D67AE" w14:textId="35B3C9DB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35F7760" w14:textId="1DC2D4D1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0073466A" w14:textId="6570EDC6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258CC8BC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S2-2409050</w:t>
            </w:r>
          </w:p>
        </w:tc>
        <w:tc>
          <w:tcPr>
            <w:tcW w:w="1984" w:type="dxa"/>
          </w:tcPr>
          <w:p w14:paraId="636C7A80" w14:textId="2F766FC6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Oracle</w:t>
            </w:r>
          </w:p>
        </w:tc>
        <w:tc>
          <w:tcPr>
            <w:tcW w:w="1418" w:type="dxa"/>
          </w:tcPr>
          <w:p w14:paraId="53A47038" w14:textId="4AA1B966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eNS_Ph2</w:t>
            </w:r>
          </w:p>
        </w:tc>
        <w:tc>
          <w:tcPr>
            <w:tcW w:w="1843" w:type="dxa"/>
          </w:tcPr>
          <w:p w14:paraId="6671E783" w14:textId="270E3D59" w:rsidR="00A1763D" w:rsidRPr="00766D2A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5.2.16.3.2</w:t>
            </w:r>
          </w:p>
        </w:tc>
        <w:tc>
          <w:tcPr>
            <w:tcW w:w="1134" w:type="dxa"/>
          </w:tcPr>
          <w:p w14:paraId="3ACB7E42" w14:textId="77777777" w:rsidR="00A1763D" w:rsidRPr="00766D2A" w:rsidRDefault="00A1763D" w:rsidP="00A1763D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1D6C1A3B" w:rsidR="00A1763D" w:rsidRPr="00766D2A" w:rsidRDefault="00A1763D" w:rsidP="00A1763D">
            <w:pPr>
              <w:rPr>
                <w:rFonts w:cs="Arial"/>
                <w:sz w:val="16"/>
              </w:rPr>
            </w:pPr>
          </w:p>
        </w:tc>
      </w:tr>
      <w:tr w:rsidR="00A1763D" w:rsidRPr="00766D2A" w14:paraId="1F9B7F30" w14:textId="77777777" w:rsidTr="00E450E9">
        <w:tc>
          <w:tcPr>
            <w:tcW w:w="817" w:type="dxa"/>
          </w:tcPr>
          <w:p w14:paraId="58A20D1A" w14:textId="2B6B145A" w:rsidR="00A1763D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5BDD737D" w14:textId="45F89836" w:rsidR="00A1763D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4859</w:t>
            </w:r>
          </w:p>
        </w:tc>
        <w:tc>
          <w:tcPr>
            <w:tcW w:w="283" w:type="dxa"/>
          </w:tcPr>
          <w:p w14:paraId="59A46278" w14:textId="6CF42F73" w:rsidR="00A1763D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12626A31" w14:textId="6ECD34D4" w:rsidR="00A1763D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490900C" w14:textId="51709224" w:rsidR="00A1763D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Mapping between NSAGs and S-NSSAIs - 23.502 R19</w:t>
            </w:r>
          </w:p>
        </w:tc>
        <w:tc>
          <w:tcPr>
            <w:tcW w:w="284" w:type="dxa"/>
          </w:tcPr>
          <w:p w14:paraId="18F309AF" w14:textId="66A342EC" w:rsidR="00A1763D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3EC73293" w14:textId="204B3B64" w:rsidR="00A1763D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AEC0D7C" w14:textId="01323523" w:rsidR="00A1763D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CCE5751" w14:textId="7E2D2FF7" w:rsidR="00A1763D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S2-2409051</w:t>
            </w:r>
          </w:p>
        </w:tc>
        <w:tc>
          <w:tcPr>
            <w:tcW w:w="1984" w:type="dxa"/>
          </w:tcPr>
          <w:p w14:paraId="22F88F47" w14:textId="26961609" w:rsidR="00A1763D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Oracle</w:t>
            </w:r>
          </w:p>
        </w:tc>
        <w:tc>
          <w:tcPr>
            <w:tcW w:w="1418" w:type="dxa"/>
          </w:tcPr>
          <w:p w14:paraId="349D49E5" w14:textId="66D82DA9" w:rsidR="00A1763D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eNS_Ph2</w:t>
            </w:r>
          </w:p>
        </w:tc>
        <w:tc>
          <w:tcPr>
            <w:tcW w:w="1843" w:type="dxa"/>
          </w:tcPr>
          <w:p w14:paraId="1128AB63" w14:textId="0E5C96CC" w:rsidR="00A1763D" w:rsidRDefault="00A1763D" w:rsidP="00A1763D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5.2.16.3.2</w:t>
            </w:r>
          </w:p>
        </w:tc>
        <w:tc>
          <w:tcPr>
            <w:tcW w:w="1134" w:type="dxa"/>
          </w:tcPr>
          <w:p w14:paraId="6043BC98" w14:textId="77777777" w:rsidR="00A1763D" w:rsidRPr="00766D2A" w:rsidRDefault="00A1763D" w:rsidP="00A1763D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A705F0" w14:textId="77777777" w:rsidR="00A1763D" w:rsidRPr="00766D2A" w:rsidRDefault="00A1763D" w:rsidP="00A1763D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1763D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  <w:rsid w:val="00FC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2024-09-02T08:48:00Z</dcterms:created>
  <dcterms:modified xsi:type="dcterms:W3CDTF">2024-09-02T14:28:00Z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