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5BB02" w14:textId="0C964813" w:rsidR="009A15DA" w:rsidRPr="00626633" w:rsidRDefault="009A15DA" w:rsidP="009A15DA">
      <w:pPr>
        <w:tabs>
          <w:tab w:val="right" w:pos="9639"/>
        </w:tabs>
        <w:spacing w:after="0"/>
        <w:rPr>
          <w:rFonts w:cs="Arial"/>
          <w:b/>
          <w:bCs/>
          <w:sz w:val="24"/>
          <w:szCs w:val="24"/>
        </w:rPr>
      </w:pPr>
      <w:r w:rsidRPr="00626633">
        <w:rPr>
          <w:rFonts w:cs="Arial"/>
          <w:b/>
          <w:bCs/>
          <w:sz w:val="24"/>
          <w:szCs w:val="24"/>
        </w:rPr>
        <w:t>TSG SA Meeting #SP-</w:t>
      </w:r>
      <w:r>
        <w:rPr>
          <w:rFonts w:cs="Arial"/>
          <w:b/>
          <w:bCs/>
          <w:sz w:val="24"/>
          <w:szCs w:val="24"/>
        </w:rPr>
        <w:t>100</w:t>
      </w:r>
      <w:r w:rsidRPr="00626633">
        <w:rPr>
          <w:rFonts w:cs="Arial"/>
          <w:b/>
          <w:bCs/>
          <w:sz w:val="24"/>
          <w:szCs w:val="24"/>
        </w:rPr>
        <w:tab/>
        <w:t>SP-2</w:t>
      </w:r>
      <w:r>
        <w:rPr>
          <w:rFonts w:cs="Arial"/>
          <w:b/>
          <w:bCs/>
          <w:sz w:val="24"/>
          <w:szCs w:val="24"/>
        </w:rPr>
        <w:t>307</w:t>
      </w:r>
      <w:r w:rsidR="001F2867">
        <w:rPr>
          <w:rFonts w:cs="Arial"/>
          <w:b/>
          <w:bCs/>
          <w:sz w:val="24"/>
          <w:szCs w:val="24"/>
        </w:rPr>
        <w:t>82</w:t>
      </w:r>
    </w:p>
    <w:p w14:paraId="61041411" w14:textId="64D0CF87" w:rsidR="009A15DA" w:rsidRDefault="009A15DA" w:rsidP="009A15DA">
      <w:pPr>
        <w:pBdr>
          <w:bottom w:val="single" w:sz="4" w:space="1" w:color="auto"/>
        </w:pBdr>
        <w:tabs>
          <w:tab w:val="right" w:pos="9639"/>
        </w:tabs>
        <w:spacing w:after="0"/>
        <w:rPr>
          <w:rFonts w:cs="Arial"/>
          <w:b/>
          <w:bCs/>
          <w:sz w:val="24"/>
          <w:szCs w:val="24"/>
        </w:rPr>
      </w:pPr>
      <w:r>
        <w:rPr>
          <w:rFonts w:cs="Arial"/>
          <w:b/>
          <w:bCs/>
          <w:sz w:val="24"/>
          <w:szCs w:val="24"/>
        </w:rPr>
        <w:t xml:space="preserve">12 </w:t>
      </w:r>
      <w:r w:rsidRPr="00626633">
        <w:rPr>
          <w:rFonts w:cs="Arial"/>
          <w:b/>
          <w:bCs/>
          <w:sz w:val="24"/>
          <w:szCs w:val="24"/>
        </w:rPr>
        <w:t xml:space="preserve">- </w:t>
      </w:r>
      <w:r>
        <w:rPr>
          <w:rFonts w:cs="Arial"/>
          <w:b/>
          <w:bCs/>
          <w:sz w:val="24"/>
          <w:szCs w:val="24"/>
        </w:rPr>
        <w:t>16 June</w:t>
      </w:r>
      <w:r w:rsidRPr="00626633">
        <w:rPr>
          <w:rFonts w:cs="Arial"/>
          <w:b/>
          <w:bCs/>
          <w:sz w:val="24"/>
          <w:szCs w:val="24"/>
        </w:rPr>
        <w:t xml:space="preserve"> 202</w:t>
      </w:r>
      <w:r>
        <w:rPr>
          <w:rFonts w:cs="Arial"/>
          <w:b/>
          <w:bCs/>
          <w:sz w:val="24"/>
          <w:szCs w:val="24"/>
        </w:rPr>
        <w:t>3</w:t>
      </w:r>
      <w:r w:rsidRPr="00626633">
        <w:rPr>
          <w:rFonts w:cs="Arial"/>
          <w:b/>
          <w:bCs/>
          <w:sz w:val="24"/>
          <w:szCs w:val="24"/>
        </w:rPr>
        <w:t xml:space="preserve">, </w:t>
      </w:r>
      <w:r>
        <w:rPr>
          <w:rFonts w:cs="Arial"/>
          <w:b/>
          <w:bCs/>
          <w:sz w:val="24"/>
          <w:szCs w:val="24"/>
        </w:rPr>
        <w:t>Taipei</w:t>
      </w:r>
      <w:r w:rsidRPr="009A15DA">
        <w:rPr>
          <w:rFonts w:cs="Arial"/>
          <w:b/>
          <w:bCs/>
          <w:color w:val="0000FF"/>
          <w:sz w:val="24"/>
          <w:szCs w:val="24"/>
        </w:rPr>
        <w:tab/>
        <w:t>(Revision of SP-23075</w:t>
      </w:r>
      <w:r w:rsidR="001F2867">
        <w:rPr>
          <w:rFonts w:cs="Arial"/>
          <w:b/>
          <w:bCs/>
          <w:color w:val="0000FF"/>
          <w:sz w:val="24"/>
          <w:szCs w:val="24"/>
        </w:rPr>
        <w:t>7</w:t>
      </w:r>
      <w:r w:rsidRPr="009A15DA">
        <w:rPr>
          <w:rFonts w:cs="Arial"/>
          <w:b/>
          <w:bCs/>
          <w:color w:val="0000FF"/>
          <w:sz w:val="24"/>
          <w:szCs w:val="24"/>
        </w:rPr>
        <w:t>)</w:t>
      </w:r>
    </w:p>
    <w:p w14:paraId="7482AFEE" w14:textId="77777777" w:rsidR="009A15DA" w:rsidRPr="00626633" w:rsidRDefault="009A15DA" w:rsidP="009A15DA">
      <w:pPr>
        <w:tabs>
          <w:tab w:val="right" w:pos="9639"/>
        </w:tabs>
        <w:spacing w:after="0"/>
        <w:rPr>
          <w:rFonts w:cs="Arial"/>
          <w:b/>
          <w:bCs/>
          <w:sz w:val="24"/>
          <w:szCs w:val="24"/>
          <w:lang w:val="en-US"/>
        </w:rPr>
      </w:pPr>
    </w:p>
    <w:p w14:paraId="4C216A81" w14:textId="382DED7F" w:rsidR="007615D6" w:rsidRPr="00626633" w:rsidRDefault="007F414C" w:rsidP="00CD0D6B">
      <w:pPr>
        <w:tabs>
          <w:tab w:val="right" w:pos="9639"/>
        </w:tabs>
        <w:spacing w:after="0"/>
        <w:rPr>
          <w:rFonts w:cs="Arial"/>
          <w:b/>
          <w:bCs/>
          <w:sz w:val="24"/>
          <w:szCs w:val="24"/>
        </w:rPr>
      </w:pPr>
      <w:r>
        <w:rPr>
          <w:rFonts w:cs="Arial"/>
          <w:b/>
          <w:bCs/>
          <w:sz w:val="24"/>
          <w:szCs w:val="24"/>
        </w:rPr>
        <w:t>TSG SA Release 19 Workshop</w:t>
      </w:r>
      <w:r w:rsidR="007615D6" w:rsidRPr="00626633">
        <w:rPr>
          <w:rFonts w:cs="Arial"/>
          <w:b/>
          <w:bCs/>
          <w:sz w:val="24"/>
          <w:szCs w:val="24"/>
        </w:rPr>
        <w:t xml:space="preserve"> #</w:t>
      </w:r>
      <w:r w:rsidR="007615D6">
        <w:rPr>
          <w:rFonts w:cs="Arial"/>
          <w:b/>
          <w:bCs/>
          <w:sz w:val="24"/>
          <w:szCs w:val="24"/>
        </w:rPr>
        <w:t>SAWS23-06</w:t>
      </w:r>
      <w:r w:rsidR="007615D6" w:rsidRPr="00626633">
        <w:rPr>
          <w:rFonts w:cs="Arial"/>
          <w:b/>
          <w:bCs/>
          <w:sz w:val="24"/>
          <w:szCs w:val="24"/>
        </w:rPr>
        <w:tab/>
      </w:r>
      <w:r w:rsidR="00476B62">
        <w:rPr>
          <w:rFonts w:cs="Arial"/>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rFonts w:cs="Arial"/>
          <w:b/>
          <w:bCs/>
          <w:sz w:val="24"/>
          <w:szCs w:val="24"/>
        </w:rPr>
      </w:pPr>
      <w:r>
        <w:rPr>
          <w:rFonts w:cs="Arial"/>
          <w:b/>
          <w:bCs/>
          <w:sz w:val="24"/>
          <w:szCs w:val="24"/>
        </w:rPr>
        <w:t>13 - 14 June 2023</w:t>
      </w:r>
      <w:r w:rsidRPr="00626633">
        <w:rPr>
          <w:rFonts w:cs="Arial"/>
          <w:b/>
          <w:bCs/>
          <w:sz w:val="24"/>
          <w:szCs w:val="24"/>
        </w:rPr>
        <w:t xml:space="preserve">, </w:t>
      </w:r>
      <w:r>
        <w:rPr>
          <w:rFonts w:cs="Arial"/>
          <w:b/>
          <w:bCs/>
          <w:sz w:val="24"/>
          <w:szCs w:val="24"/>
        </w:rPr>
        <w:t>Taipei</w:t>
      </w:r>
    </w:p>
    <w:p w14:paraId="45474E42" w14:textId="77777777" w:rsidR="007615D6" w:rsidRPr="00626633" w:rsidRDefault="007615D6" w:rsidP="007615D6">
      <w:pPr>
        <w:tabs>
          <w:tab w:val="right" w:pos="9639"/>
        </w:tabs>
        <w:spacing w:after="0"/>
        <w:rPr>
          <w:rFonts w:cs="Arial"/>
          <w:b/>
          <w:bCs/>
          <w:sz w:val="24"/>
          <w:szCs w:val="24"/>
          <w:lang w:val="en-US"/>
        </w:rPr>
      </w:pPr>
    </w:p>
    <w:p w14:paraId="5B922160" w14:textId="77777777" w:rsidR="007615D6" w:rsidRDefault="007615D6" w:rsidP="007615D6">
      <w:pPr>
        <w:jc w:val="center"/>
        <w:rPr>
          <w:rFonts w:cs="Arial"/>
          <w:b/>
          <w:sz w:val="36"/>
        </w:rPr>
      </w:pPr>
    </w:p>
    <w:p w14:paraId="10175331" w14:textId="77777777" w:rsidR="007615D6" w:rsidRDefault="007615D6" w:rsidP="007615D6">
      <w:pPr>
        <w:jc w:val="center"/>
        <w:rPr>
          <w:rFonts w:cs="Arial"/>
          <w:b/>
          <w:sz w:val="36"/>
        </w:rPr>
      </w:pPr>
      <w:r>
        <w:rPr>
          <w:rFonts w:cs="Arial"/>
          <w:b/>
          <w:sz w:val="36"/>
        </w:rPr>
        <w:t>Third Generation Partnership Project (3GPP™)</w:t>
      </w:r>
    </w:p>
    <w:p w14:paraId="69DF472E" w14:textId="77777777" w:rsidR="007615D6" w:rsidRDefault="007615D6" w:rsidP="007615D6">
      <w:pPr>
        <w:jc w:val="center"/>
        <w:rPr>
          <w:rFonts w:cs="Arial"/>
          <w:b/>
          <w:sz w:val="32"/>
        </w:rPr>
      </w:pPr>
    </w:p>
    <w:p w14:paraId="35BA9B62" w14:textId="0F1F9388" w:rsidR="007615D6" w:rsidRDefault="007615D6" w:rsidP="007615D6">
      <w:pPr>
        <w:jc w:val="center"/>
        <w:rPr>
          <w:rFonts w:cs="Arial"/>
          <w:b/>
          <w:sz w:val="32"/>
        </w:rPr>
      </w:pPr>
      <w:r>
        <w:rPr>
          <w:rFonts w:cs="Arial"/>
          <w:b/>
          <w:sz w:val="32"/>
        </w:rPr>
        <w:br/>
        <w:t>DRAFT Meeting Report for</w:t>
      </w:r>
      <w:r w:rsidR="007F414C">
        <w:rPr>
          <w:rFonts w:cs="Arial"/>
          <w:b/>
          <w:sz w:val="32"/>
        </w:rPr>
        <w:t xml:space="preserve"> TSG SA Release 19 Workshop</w:t>
      </w:r>
      <w:r w:rsidR="007F414C">
        <w:rPr>
          <w:rFonts w:cs="Arial"/>
          <w:b/>
          <w:sz w:val="32"/>
        </w:rPr>
        <w:br/>
        <w:t>13 - 14 June 2023</w:t>
      </w:r>
    </w:p>
    <w:p w14:paraId="52E7D91D" w14:textId="04F681B1" w:rsidR="007615D6" w:rsidRDefault="007F414C" w:rsidP="007615D6">
      <w:pPr>
        <w:jc w:val="center"/>
        <w:rPr>
          <w:rFonts w:cs="Arial"/>
          <w:b/>
          <w:sz w:val="32"/>
        </w:rPr>
      </w:pPr>
      <w:r>
        <w:rPr>
          <w:rFonts w:cs="Arial"/>
          <w:b/>
          <w:sz w:val="32"/>
        </w:rPr>
        <w:t>Workshop</w:t>
      </w:r>
    </w:p>
    <w:p w14:paraId="23811790" w14:textId="77777777" w:rsidR="007615D6" w:rsidRDefault="007615D6" w:rsidP="007615D6"/>
    <w:p w14:paraId="2A71A39D" w14:textId="1683DAE5" w:rsidR="007615D6" w:rsidRPr="00483B4A" w:rsidRDefault="007615D6" w:rsidP="007615D6">
      <w:pPr>
        <w:ind w:left="1418" w:hanging="1418"/>
        <w:rPr>
          <w:b/>
          <w:bCs/>
        </w:rPr>
      </w:pPr>
      <w:r w:rsidRPr="00483B4A">
        <w:rPr>
          <w:b/>
          <w:bCs/>
        </w:rPr>
        <w:t>Version:</w:t>
      </w:r>
      <w:r w:rsidRPr="00483B4A">
        <w:rPr>
          <w:b/>
          <w:bCs/>
        </w:rPr>
        <w:tab/>
      </w:r>
      <w:r w:rsidR="003C2EC2">
        <w:rPr>
          <w:b/>
          <w:bCs/>
        </w:rPr>
        <w:t>0.0.</w:t>
      </w:r>
      <w:r w:rsidR="001F2867">
        <w:rPr>
          <w:b/>
          <w:bCs/>
        </w:rPr>
        <w:t>3</w:t>
      </w:r>
      <w:r w:rsidR="003C2EC2">
        <w:rPr>
          <w:b/>
          <w:bCs/>
        </w:rPr>
        <w:t xml:space="preserve"> : </w:t>
      </w:r>
      <w:r w:rsidR="00F7428A">
        <w:rPr>
          <w:b/>
          <w:bCs/>
        </w:rPr>
        <w:t>Annexes added</w:t>
      </w:r>
      <w:r w:rsidR="001F2867">
        <w:rPr>
          <w:b/>
          <w:bCs/>
        </w:rPr>
        <w:t xml:space="preserve"> with full registration list</w:t>
      </w:r>
    </w:p>
    <w:p w14:paraId="649E8FA1" w14:textId="7F4ACF31" w:rsidR="007615D6" w:rsidRPr="00483B4A" w:rsidRDefault="007615D6" w:rsidP="007615D6">
      <w:pPr>
        <w:ind w:left="1418" w:hanging="1418"/>
        <w:rPr>
          <w:b/>
          <w:bCs/>
        </w:rPr>
      </w:pPr>
      <w:r w:rsidRPr="00483B4A">
        <w:rPr>
          <w:b/>
          <w:bCs/>
        </w:rPr>
        <w:t>Status:</w:t>
      </w:r>
      <w:r w:rsidRPr="00483B4A">
        <w:rPr>
          <w:b/>
          <w:bCs/>
        </w:rPr>
        <w:tab/>
      </w:r>
      <w:r w:rsidR="00744F34">
        <w:rPr>
          <w:b/>
          <w:bCs/>
        </w:rPr>
        <w:t xml:space="preserve">For </w:t>
      </w:r>
      <w:r w:rsidR="009A15DA">
        <w:rPr>
          <w:b/>
          <w:bCs/>
        </w:rPr>
        <w:t>TSG SA approval</w:t>
      </w:r>
    </w:p>
    <w:p w14:paraId="31F90C46" w14:textId="77777777" w:rsidR="007615D6" w:rsidRDefault="007615D6" w:rsidP="00CD0D6B"/>
    <w:p w14:paraId="6EB23E33" w14:textId="77777777" w:rsidR="007615D6" w:rsidRDefault="00000000" w:rsidP="00457484">
      <w:pPr>
        <w:pStyle w:val="TT"/>
      </w:pPr>
      <w:r>
        <w:t>Contents:</w:t>
      </w:r>
    </w:p>
    <w:p w14:paraId="30EB1B9B" w14:textId="26565041" w:rsidR="001F2867" w:rsidRDefault="00000000">
      <w:pPr>
        <w:pStyle w:val="TOC3"/>
        <w:rPr>
          <w:rFonts w:asciiTheme="minorHAnsi" w:eastAsiaTheme="minorEastAsia" w:hAnsiTheme="minorHAnsi" w:cstheme="minorBidi"/>
          <w:sz w:val="22"/>
          <w:szCs w:val="22"/>
        </w:rPr>
      </w:pPr>
      <w:r w:rsidRPr="004D3578">
        <w:rPr>
          <w:noProof w:val="0"/>
        </w:rPr>
        <w:fldChar w:fldCharType="begin"/>
      </w:r>
      <w:r w:rsidRPr="004D3578">
        <w:instrText xml:space="preserve"> TOC \o "1-9" </w:instrText>
      </w:r>
      <w:r w:rsidRPr="004D3578">
        <w:rPr>
          <w:noProof w:val="0"/>
        </w:rPr>
        <w:fldChar w:fldCharType="separate"/>
      </w:r>
      <w:r w:rsidR="001F2867">
        <w:t>IPR call reminder:</w:t>
      </w:r>
      <w:r w:rsidR="001F2867">
        <w:tab/>
      </w:r>
      <w:r w:rsidR="001F2867">
        <w:fldChar w:fldCharType="begin"/>
      </w:r>
      <w:r w:rsidR="001F2867">
        <w:instrText xml:space="preserve"> PAGEREF _Toc137788144 \h </w:instrText>
      </w:r>
      <w:r w:rsidR="001F2867">
        <w:fldChar w:fldCharType="separate"/>
      </w:r>
      <w:r w:rsidR="001F2867">
        <w:t>3</w:t>
      </w:r>
      <w:r w:rsidR="001F2867">
        <w:fldChar w:fldCharType="end"/>
      </w:r>
    </w:p>
    <w:p w14:paraId="468EDB0E" w14:textId="1718C251" w:rsidR="001F2867" w:rsidRDefault="001F2867">
      <w:pPr>
        <w:pStyle w:val="TOC3"/>
        <w:rPr>
          <w:rFonts w:asciiTheme="minorHAnsi" w:eastAsiaTheme="minorEastAsia" w:hAnsiTheme="minorHAnsi" w:cstheme="minorBidi"/>
          <w:sz w:val="22"/>
          <w:szCs w:val="22"/>
        </w:rPr>
      </w:pPr>
      <w:r>
        <w:t>Antitrust policy Reminder:</w:t>
      </w:r>
      <w:r>
        <w:tab/>
      </w:r>
      <w:r>
        <w:fldChar w:fldCharType="begin"/>
      </w:r>
      <w:r>
        <w:instrText xml:space="preserve"> PAGEREF _Toc137788145 \h </w:instrText>
      </w:r>
      <w:r>
        <w:fldChar w:fldCharType="separate"/>
      </w:r>
      <w:r>
        <w:t>3</w:t>
      </w:r>
      <w:r>
        <w:fldChar w:fldCharType="end"/>
      </w:r>
    </w:p>
    <w:p w14:paraId="71768871" w14:textId="0CF71514" w:rsidR="001F2867" w:rsidRDefault="001F286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Opening of the TSG SA Rel-19 Workshop</w:t>
      </w:r>
      <w:r>
        <w:tab/>
      </w:r>
      <w:r>
        <w:fldChar w:fldCharType="begin"/>
      </w:r>
      <w:r>
        <w:instrText xml:space="preserve"> PAGEREF _Toc137788146 \h </w:instrText>
      </w:r>
      <w:r>
        <w:fldChar w:fldCharType="separate"/>
      </w:r>
      <w:r>
        <w:t>4</w:t>
      </w:r>
      <w:r>
        <w:fldChar w:fldCharType="end"/>
      </w:r>
    </w:p>
    <w:p w14:paraId="6B5D4784" w14:textId="5F5FCD28" w:rsidR="001F2867" w:rsidRDefault="001F286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_Toc137788147 \h </w:instrText>
      </w:r>
      <w:r>
        <w:fldChar w:fldCharType="separate"/>
      </w:r>
      <w:r>
        <w:t>4</w:t>
      </w:r>
      <w:r>
        <w:fldChar w:fldCharType="end"/>
      </w:r>
    </w:p>
    <w:p w14:paraId="748D8584" w14:textId="475208F9" w:rsidR="001F2867" w:rsidRDefault="001F286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Introduction</w:t>
      </w:r>
      <w:r>
        <w:tab/>
      </w:r>
      <w:r>
        <w:fldChar w:fldCharType="begin"/>
      </w:r>
      <w:r>
        <w:instrText xml:space="preserve"> PAGEREF _Toc137788148 \h </w:instrText>
      </w:r>
      <w:r>
        <w:fldChar w:fldCharType="separate"/>
      </w:r>
      <w:r>
        <w:t>4</w:t>
      </w:r>
      <w:r>
        <w:fldChar w:fldCharType="end"/>
      </w:r>
    </w:p>
    <w:p w14:paraId="74480ED0" w14:textId="0BB05473" w:rsidR="001F2867" w:rsidRDefault="001F286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IPR Call &amp; Antitrust reminders</w:t>
      </w:r>
      <w:r>
        <w:tab/>
      </w:r>
      <w:r>
        <w:fldChar w:fldCharType="begin"/>
      </w:r>
      <w:r>
        <w:instrText xml:space="preserve"> PAGEREF _Toc137788149 \h </w:instrText>
      </w:r>
      <w:r>
        <w:fldChar w:fldCharType="separate"/>
      </w:r>
      <w:r>
        <w:t>4</w:t>
      </w:r>
      <w:r>
        <w:fldChar w:fldCharType="end"/>
      </w:r>
    </w:p>
    <w:p w14:paraId="0B6D3721" w14:textId="3E3DB41A" w:rsidR="001F2867" w:rsidRDefault="001F2867">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Approval of Agenda</w:t>
      </w:r>
      <w:r>
        <w:tab/>
      </w:r>
      <w:r>
        <w:fldChar w:fldCharType="begin"/>
      </w:r>
      <w:r>
        <w:instrText xml:space="preserve"> PAGEREF _Toc137788150 \h </w:instrText>
      </w:r>
      <w:r>
        <w:fldChar w:fldCharType="separate"/>
      </w:r>
      <w:r>
        <w:t>4</w:t>
      </w:r>
      <w:r>
        <w:fldChar w:fldCharType="end"/>
      </w:r>
    </w:p>
    <w:p w14:paraId="77E8A050" w14:textId="18D707F8" w:rsidR="001F2867" w:rsidRDefault="001F286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Liaisons Statements</w:t>
      </w:r>
      <w:r>
        <w:tab/>
      </w:r>
      <w:r>
        <w:fldChar w:fldCharType="begin"/>
      </w:r>
      <w:r>
        <w:instrText xml:space="preserve"> PAGEREF _Toc137788151 \h </w:instrText>
      </w:r>
      <w:r>
        <w:fldChar w:fldCharType="separate"/>
      </w:r>
      <w:r>
        <w:t>4</w:t>
      </w:r>
      <w:r>
        <w:fldChar w:fldCharType="end"/>
      </w:r>
    </w:p>
    <w:p w14:paraId="325B072A" w14:textId="5CE64D60" w:rsidR="001F2867" w:rsidRDefault="001F2867">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Incoming LSs</w:t>
      </w:r>
      <w:r>
        <w:tab/>
      </w:r>
      <w:r>
        <w:fldChar w:fldCharType="begin"/>
      </w:r>
      <w:r>
        <w:instrText xml:space="preserve"> PAGEREF _Toc137788152 \h </w:instrText>
      </w:r>
      <w:r>
        <w:fldChar w:fldCharType="separate"/>
      </w:r>
      <w:r>
        <w:t>4</w:t>
      </w:r>
      <w:r>
        <w:fldChar w:fldCharType="end"/>
      </w:r>
    </w:p>
    <w:p w14:paraId="692E9186" w14:textId="31A172CF" w:rsidR="001F2867" w:rsidRDefault="001F286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Input Documents to the workshop</w:t>
      </w:r>
      <w:r>
        <w:tab/>
      </w:r>
      <w:r>
        <w:fldChar w:fldCharType="begin"/>
      </w:r>
      <w:r>
        <w:instrText xml:space="preserve"> PAGEREF _Toc137788153 \h </w:instrText>
      </w:r>
      <w:r>
        <w:fldChar w:fldCharType="separate"/>
      </w:r>
      <w:r>
        <w:t>5</w:t>
      </w:r>
      <w:r>
        <w:fldChar w:fldCharType="end"/>
      </w:r>
    </w:p>
    <w:p w14:paraId="3A91B585" w14:textId="69FD41EC" w:rsidR="001F2867" w:rsidRDefault="001F286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SA WG1 inputs on Rel-19 status</w:t>
      </w:r>
      <w:r>
        <w:tab/>
      </w:r>
      <w:r>
        <w:fldChar w:fldCharType="begin"/>
      </w:r>
      <w:r>
        <w:instrText xml:space="preserve"> PAGEREF _Toc137788154 \h </w:instrText>
      </w:r>
      <w:r>
        <w:fldChar w:fldCharType="separate"/>
      </w:r>
      <w:r>
        <w:t>5</w:t>
      </w:r>
      <w:r>
        <w:fldChar w:fldCharType="end"/>
      </w:r>
    </w:p>
    <w:p w14:paraId="02ED821E" w14:textId="68FF5147" w:rsidR="001F2867" w:rsidRDefault="001F286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SA WGs inputs on WG capacity for Rel-19 (e.g. TU Budget, Max# of SIDs/WIDs, Max size per SID/WID)</w:t>
      </w:r>
      <w:r>
        <w:tab/>
      </w:r>
      <w:r>
        <w:fldChar w:fldCharType="begin"/>
      </w:r>
      <w:r>
        <w:instrText xml:space="preserve"> PAGEREF _Toc137788155 \h </w:instrText>
      </w:r>
      <w:r>
        <w:fldChar w:fldCharType="separate"/>
      </w:r>
      <w:r>
        <w:t>5</w:t>
      </w:r>
      <w:r>
        <w:fldChar w:fldCharType="end"/>
      </w:r>
    </w:p>
    <w:p w14:paraId="6CA5615B" w14:textId="2399D0E1" w:rsidR="001F2867" w:rsidRDefault="001F286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3GPP Member/MRP/other contributions on Rel-19 views/priority</w:t>
      </w:r>
      <w:r>
        <w:tab/>
      </w:r>
      <w:r>
        <w:fldChar w:fldCharType="begin"/>
      </w:r>
      <w:r>
        <w:instrText xml:space="preserve"> PAGEREF _Toc137788156 \h </w:instrText>
      </w:r>
      <w:r>
        <w:fldChar w:fldCharType="separate"/>
      </w:r>
      <w:r>
        <w:t>9</w:t>
      </w:r>
      <w:r>
        <w:fldChar w:fldCharType="end"/>
      </w:r>
    </w:p>
    <w:p w14:paraId="1F94E390" w14:textId="02E0ED01" w:rsidR="001F2867" w:rsidRDefault="001F286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Output of the workshop</w:t>
      </w:r>
      <w:r>
        <w:tab/>
      </w:r>
      <w:r>
        <w:fldChar w:fldCharType="begin"/>
      </w:r>
      <w:r>
        <w:instrText xml:space="preserve"> PAGEREF _Toc137788157 \h </w:instrText>
      </w:r>
      <w:r>
        <w:fldChar w:fldCharType="separate"/>
      </w:r>
      <w:r>
        <w:t>21</w:t>
      </w:r>
      <w:r>
        <w:fldChar w:fldCharType="end"/>
      </w:r>
    </w:p>
    <w:p w14:paraId="2DEACD53" w14:textId="15C9C753" w:rsidR="001F2867" w:rsidRDefault="001F286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High level summary report from the WS</w:t>
      </w:r>
      <w:r>
        <w:tab/>
      </w:r>
      <w:r>
        <w:fldChar w:fldCharType="begin"/>
      </w:r>
      <w:r>
        <w:instrText xml:space="preserve"> PAGEREF _Toc137788158 \h </w:instrText>
      </w:r>
      <w:r>
        <w:fldChar w:fldCharType="separate"/>
      </w:r>
      <w:r>
        <w:t>21</w:t>
      </w:r>
      <w:r>
        <w:fldChar w:fldCharType="end"/>
      </w:r>
    </w:p>
    <w:p w14:paraId="23D3C3F8" w14:textId="070ED8E3" w:rsidR="001F2867" w:rsidRDefault="001F286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Identify the Core and Miscellaneous Rel-19 items/direction</w:t>
      </w:r>
      <w:r>
        <w:tab/>
      </w:r>
      <w:r>
        <w:fldChar w:fldCharType="begin"/>
      </w:r>
      <w:r>
        <w:instrText xml:space="preserve"> PAGEREF _Toc137788159 \h </w:instrText>
      </w:r>
      <w:r>
        <w:fldChar w:fldCharType="separate"/>
      </w:r>
      <w:r>
        <w:t>21</w:t>
      </w:r>
      <w:r>
        <w:fldChar w:fldCharType="end"/>
      </w:r>
    </w:p>
    <w:p w14:paraId="0E11BA44" w14:textId="49F91602" w:rsidR="001F2867" w:rsidRDefault="001F286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Guidance to the WGs</w:t>
      </w:r>
      <w:r>
        <w:tab/>
      </w:r>
      <w:r>
        <w:fldChar w:fldCharType="begin"/>
      </w:r>
      <w:r>
        <w:instrText xml:space="preserve"> PAGEREF _Toc137788160 \h </w:instrText>
      </w:r>
      <w:r>
        <w:fldChar w:fldCharType="separate"/>
      </w:r>
      <w:r>
        <w:t>21</w:t>
      </w:r>
      <w:r>
        <w:fldChar w:fldCharType="end"/>
      </w:r>
    </w:p>
    <w:p w14:paraId="59238CE2" w14:textId="7EC66270" w:rsidR="001F2867" w:rsidRDefault="001F286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Cross TSG Coordination</w:t>
      </w:r>
      <w:r>
        <w:tab/>
      </w:r>
      <w:r>
        <w:fldChar w:fldCharType="begin"/>
      </w:r>
      <w:r>
        <w:instrText xml:space="preserve"> PAGEREF _Toc137788161 \h </w:instrText>
      </w:r>
      <w:r>
        <w:fldChar w:fldCharType="separate"/>
      </w:r>
      <w:r>
        <w:t>22</w:t>
      </w:r>
      <w:r>
        <w:fldChar w:fldCharType="end"/>
      </w:r>
    </w:p>
    <w:p w14:paraId="43E08D32" w14:textId="1685E50E" w:rsidR="001F2867" w:rsidRDefault="001F286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 Cross TSG Coordination</w:t>
      </w:r>
      <w:r>
        <w:tab/>
      </w:r>
      <w:r>
        <w:fldChar w:fldCharType="begin"/>
      </w:r>
      <w:r>
        <w:instrText xml:space="preserve"> PAGEREF _Toc137788162 \h </w:instrText>
      </w:r>
      <w:r>
        <w:fldChar w:fldCharType="separate"/>
      </w:r>
      <w:r>
        <w:t>22</w:t>
      </w:r>
      <w:r>
        <w:fldChar w:fldCharType="end"/>
      </w:r>
    </w:p>
    <w:p w14:paraId="1895A1DD" w14:textId="7E0B0ED1" w:rsidR="001F2867" w:rsidRDefault="001F2867">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t>Close of the SA Rel-19 Workshop</w:t>
      </w:r>
      <w:r>
        <w:tab/>
      </w:r>
      <w:r>
        <w:fldChar w:fldCharType="begin"/>
      </w:r>
      <w:r>
        <w:instrText xml:space="preserve"> PAGEREF _Toc137788163 \h </w:instrText>
      </w:r>
      <w:r>
        <w:fldChar w:fldCharType="separate"/>
      </w:r>
      <w:r>
        <w:t>22</w:t>
      </w:r>
      <w:r>
        <w:fldChar w:fldCharType="end"/>
      </w:r>
    </w:p>
    <w:p w14:paraId="3F6F67F0" w14:textId="61CC8A1A" w:rsidR="001F2867" w:rsidRDefault="001F2867">
      <w:pPr>
        <w:pStyle w:val="TOC9"/>
        <w:rPr>
          <w:rFonts w:asciiTheme="minorHAnsi" w:eastAsiaTheme="minorEastAsia" w:hAnsiTheme="minorHAnsi" w:cstheme="minorBidi"/>
          <w:b w:val="0"/>
          <w:szCs w:val="22"/>
        </w:rPr>
      </w:pPr>
      <w:r>
        <w:t>Annex A</w:t>
      </w:r>
      <w:r>
        <w:rPr>
          <w:rFonts w:asciiTheme="minorHAnsi" w:eastAsiaTheme="minorEastAsia" w:hAnsiTheme="minorHAnsi" w:cstheme="minorBidi"/>
          <w:b w:val="0"/>
          <w:szCs w:val="22"/>
        </w:rPr>
        <w:tab/>
      </w:r>
      <w:r>
        <w:t>Attendees lists</w:t>
      </w:r>
      <w:r>
        <w:tab/>
      </w:r>
      <w:r>
        <w:fldChar w:fldCharType="begin"/>
      </w:r>
      <w:r>
        <w:instrText xml:space="preserve"> PAGEREF _Toc137788164 \h </w:instrText>
      </w:r>
      <w:r>
        <w:fldChar w:fldCharType="separate"/>
      </w:r>
      <w:r>
        <w:t>23</w:t>
      </w:r>
      <w:r>
        <w:fldChar w:fldCharType="end"/>
      </w:r>
    </w:p>
    <w:p w14:paraId="2FF3350F" w14:textId="1620E6CA" w:rsidR="001F2867" w:rsidRDefault="001F286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Attendees list (Face-to-face registered)</w:t>
      </w:r>
      <w:r>
        <w:tab/>
      </w:r>
      <w:r>
        <w:fldChar w:fldCharType="begin"/>
      </w:r>
      <w:r>
        <w:instrText xml:space="preserve"> PAGEREF _Toc137788165 \h </w:instrText>
      </w:r>
      <w:r>
        <w:fldChar w:fldCharType="separate"/>
      </w:r>
      <w:r>
        <w:t>23</w:t>
      </w:r>
      <w:r>
        <w:fldChar w:fldCharType="end"/>
      </w:r>
    </w:p>
    <w:p w14:paraId="2047563F" w14:textId="06689B8B" w:rsidR="001F2867" w:rsidRDefault="001F286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Attendees list (On-line registered)</w:t>
      </w:r>
      <w:r>
        <w:tab/>
      </w:r>
      <w:r>
        <w:fldChar w:fldCharType="begin"/>
      </w:r>
      <w:r>
        <w:instrText xml:space="preserve"> PAGEREF _Toc137788166 \h </w:instrText>
      </w:r>
      <w:r>
        <w:fldChar w:fldCharType="separate"/>
      </w:r>
      <w:r>
        <w:t>29</w:t>
      </w:r>
      <w:r>
        <w:fldChar w:fldCharType="end"/>
      </w:r>
    </w:p>
    <w:p w14:paraId="6BC46189" w14:textId="3C5E3E19" w:rsidR="001F2867" w:rsidRDefault="001F2867">
      <w:pPr>
        <w:pStyle w:val="TOC9"/>
        <w:rPr>
          <w:rFonts w:asciiTheme="minorHAnsi" w:eastAsiaTheme="minorEastAsia" w:hAnsiTheme="minorHAnsi" w:cstheme="minorBidi"/>
          <w:b w:val="0"/>
          <w:szCs w:val="22"/>
        </w:rPr>
      </w:pPr>
      <w:r>
        <w:t>Annex B</w:t>
      </w:r>
      <w:r>
        <w:rPr>
          <w:rFonts w:asciiTheme="minorHAnsi" w:eastAsiaTheme="minorEastAsia" w:hAnsiTheme="minorHAnsi" w:cstheme="minorBidi"/>
          <w:b w:val="0"/>
          <w:szCs w:val="22"/>
        </w:rPr>
        <w:tab/>
      </w:r>
      <w:r>
        <w:t>List of documents</w:t>
      </w:r>
      <w:r>
        <w:tab/>
      </w:r>
      <w:r>
        <w:fldChar w:fldCharType="begin"/>
      </w:r>
      <w:r>
        <w:instrText xml:space="preserve"> PAGEREF _Toc137788167 \h </w:instrText>
      </w:r>
      <w:r>
        <w:fldChar w:fldCharType="separate"/>
      </w:r>
      <w:r>
        <w:t>34</w:t>
      </w:r>
      <w:r>
        <w:fldChar w:fldCharType="end"/>
      </w:r>
    </w:p>
    <w:p w14:paraId="47091EAB" w14:textId="67DEBCE1"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137788144"/>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are, or are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bookmarkStart w:id="1" w:name="_Toc137788145"/>
      <w:r>
        <w:t>Antitrust policy Reminder: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 meetings is important to allow for full and fair consideration of such matters."</w:t>
      </w:r>
    </w:p>
    <w:p w14:paraId="0B0B7E92" w14:textId="625FE1C6" w:rsidR="00E00DA6" w:rsidRDefault="00E00DA6" w:rsidP="007615D6"/>
    <w:p w14:paraId="6D197436" w14:textId="77777777" w:rsidR="007615D6" w:rsidRDefault="007615D6" w:rsidP="007615D6">
      <w:pPr>
        <w:spacing w:after="160" w:line="259" w:lineRule="auto"/>
      </w:pPr>
      <w:r>
        <w:br w:type="page"/>
      </w:r>
    </w:p>
    <w:p w14:paraId="76C2BCAB" w14:textId="410DD6FD" w:rsidR="007615D6" w:rsidRDefault="007615D6" w:rsidP="007615D6">
      <w:pPr>
        <w:pStyle w:val="Heading1"/>
      </w:pPr>
      <w:bookmarkStart w:id="2" w:name="_Toc137788146"/>
      <w:r>
        <w:lastRenderedPageBreak/>
        <w:t>1</w:t>
      </w:r>
      <w:r>
        <w:tab/>
        <w:t xml:space="preserve">Opening of the </w:t>
      </w:r>
      <w:r w:rsidR="00597D65">
        <w:t xml:space="preserve">TSG </w:t>
      </w:r>
      <w:r>
        <w:t>SA Rel-19 Workshop</w:t>
      </w:r>
      <w:bookmarkEnd w:id="2"/>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Tuesday, 13 June 2023, 0900 local time.</w:t>
      </w:r>
    </w:p>
    <w:p w14:paraId="048C2A5D" w14:textId="77777777" w:rsidR="007615D6" w:rsidRDefault="007615D6" w:rsidP="0010433C">
      <w:pPr>
        <w:pStyle w:val="Heading2"/>
      </w:pPr>
      <w:bookmarkStart w:id="3" w:name="_Toc137788147"/>
      <w:r>
        <w:t>1.1</w:t>
      </w:r>
      <w:r>
        <w:tab/>
        <w:t>Welcome Speech</w:t>
      </w:r>
      <w:bookmarkEnd w:id="3"/>
    </w:p>
    <w:p w14:paraId="2631CE3B" w14:textId="13E8ECA2" w:rsidR="00BB3F37" w:rsidRDefault="00826E12" w:rsidP="00BB3F37">
      <w:r>
        <w:t xml:space="preserve">The welcome speech for TSG SA#100 meeting provides information of the area and domestic arrangements: </w:t>
      </w:r>
      <w:hyperlink r:id="rId7" w:history="1">
        <w:r w:rsidRPr="00AC5FFC">
          <w:rPr>
            <w:rStyle w:val="Hyperlink"/>
          </w:rPr>
          <w:t>https://www.3gpp.org/ftp/tsg_sa/TSG_SA/Workshops/2023-06-13_Rel-19_WorkShop/INBOX/DRAFTS/3GPP%20100th%20Meeting%20Opening.pdf</w:t>
        </w:r>
      </w:hyperlink>
    </w:p>
    <w:p w14:paraId="627FC4AC" w14:textId="77777777" w:rsidR="00826E12" w:rsidRDefault="00826E12" w:rsidP="00BB3F37"/>
    <w:p w14:paraId="1041F73F" w14:textId="77777777" w:rsidR="007615D6" w:rsidRDefault="007615D6" w:rsidP="0010433C">
      <w:pPr>
        <w:pStyle w:val="Heading2"/>
      </w:pPr>
      <w:bookmarkStart w:id="4" w:name="_Toc137788148"/>
      <w:r>
        <w:t>1.2</w:t>
      </w:r>
      <w:r>
        <w:tab/>
        <w:t>Introduction</w:t>
      </w:r>
      <w:bookmarkEnd w:id="4"/>
    </w:p>
    <w:p w14:paraId="5AD52298" w14:textId="4AE894CC" w:rsidR="00826E12" w:rsidRDefault="00826E12" w:rsidP="00826E12">
      <w:r>
        <w:t xml:space="preserve">The TSG SA Chair, Puneet Jain (Intel), opened </w:t>
      </w:r>
      <w:r w:rsidRPr="006B106B">
        <w:t xml:space="preserve">this </w:t>
      </w:r>
      <w:r>
        <w:t>TSG SA Release 19 Workshop and welcomed delegates to Taipei. The Vice Chairs present were Mona Mustapha (Apple France), Mark Young</w:t>
      </w:r>
      <w:r w:rsidR="009A1E56">
        <w:t>e</w:t>
      </w:r>
      <w:r>
        <w:t xml:space="preserve"> (T-Mobile USA). The Secretary was Maurice Pope (ETSI MCC).</w:t>
      </w:r>
    </w:p>
    <w:p w14:paraId="7DD44B3C" w14:textId="77777777" w:rsidR="00BB3F37" w:rsidRDefault="00000000" w:rsidP="00BB3F37"/>
    <w:p w14:paraId="54573E92" w14:textId="77777777" w:rsidR="007615D6" w:rsidRDefault="007615D6" w:rsidP="0010433C">
      <w:pPr>
        <w:pStyle w:val="Heading2"/>
      </w:pPr>
      <w:bookmarkStart w:id="5" w:name="_Toc137788149"/>
      <w:r>
        <w:t>1.3</w:t>
      </w:r>
      <w:r>
        <w:tab/>
        <w:t>IPR Call &amp; Antitrust reminders</w:t>
      </w:r>
      <w:bookmarkEnd w:id="5"/>
    </w:p>
    <w:p w14:paraId="320857F5" w14:textId="305D3516" w:rsidR="00BB3F37" w:rsidRDefault="00597D65" w:rsidP="00BB3F37">
      <w:r>
        <w:t>The TSG SA Chair read the IPR and Antitrust statements shown above.</w:t>
      </w:r>
    </w:p>
    <w:p w14:paraId="05232195" w14:textId="77777777" w:rsidR="00BB3F37" w:rsidRDefault="00000000" w:rsidP="00BB3F37"/>
    <w:p w14:paraId="2FCC00DC" w14:textId="77777777" w:rsidR="007615D6" w:rsidRDefault="007615D6" w:rsidP="0010433C">
      <w:pPr>
        <w:pStyle w:val="Heading2"/>
      </w:pPr>
      <w:bookmarkStart w:id="6" w:name="_Toc137788150"/>
      <w:r>
        <w:t>1.4</w:t>
      </w:r>
      <w:r>
        <w:tab/>
        <w:t>Approval of Agenda</w:t>
      </w:r>
      <w:bookmarkEnd w:id="6"/>
    </w:p>
    <w:p w14:paraId="4049C672" w14:textId="77777777" w:rsidR="00E00DA6" w:rsidRDefault="007615D6" w:rsidP="000A3FBD">
      <w:pPr>
        <w:pStyle w:val="NormTop"/>
      </w:pPr>
      <w:r>
        <w:rPr>
          <w:color w:val="0000FF"/>
        </w:rPr>
        <w:t>SWS-230001</w:t>
      </w:r>
      <w:r w:rsidRPr="00D53282">
        <w:t xml:space="preserve"> </w:t>
      </w:r>
      <w:r>
        <w:t>(AGENDA) TSG SA Release 19 Workshop Agenda (Source: TSG SA Chair)</w:t>
      </w:r>
      <w:r>
        <w:br/>
      </w:r>
      <w:r w:rsidRPr="00D53282">
        <w:rPr>
          <w:b/>
        </w:rPr>
        <w:t>Document for:</w:t>
      </w:r>
      <w:r w:rsidRPr="00D53282">
        <w:t xml:space="preserve"> </w:t>
      </w:r>
      <w:r>
        <w:t>Approval</w:t>
      </w:r>
      <w:r>
        <w:br/>
      </w:r>
      <w:r w:rsidRPr="00D53282">
        <w:rPr>
          <w:b/>
        </w:rPr>
        <w:t>Abstract:</w:t>
      </w:r>
      <w:r w:rsidRPr="00D53282">
        <w:t xml:space="preserve"> </w:t>
      </w:r>
      <w:r>
        <w:br/>
        <w:t>The workshop agenda.</w:t>
      </w:r>
    </w:p>
    <w:p w14:paraId="53D195DA" w14:textId="722CFAF5" w:rsidR="007615D6" w:rsidRPr="005B25A1" w:rsidRDefault="005107A3" w:rsidP="007615D6">
      <w:pPr>
        <w:keepNext/>
        <w:keepLines/>
        <w:rPr>
          <w:b/>
          <w:bCs/>
        </w:rPr>
      </w:pPr>
      <w:r w:rsidRPr="005B25A1">
        <w:rPr>
          <w:b/>
          <w:bCs/>
        </w:rPr>
        <w:t>Discussion:</w:t>
      </w:r>
    </w:p>
    <w:p w14:paraId="2A6EA357" w14:textId="17825065" w:rsidR="007615D6" w:rsidRPr="00826E12" w:rsidRDefault="00826E12" w:rsidP="007615D6">
      <w:pPr>
        <w:keepNext/>
        <w:keepLines/>
      </w:pPr>
      <w:r>
        <w:t xml:space="preserve">The agenda was </w:t>
      </w:r>
      <w:r w:rsidRPr="00C3284B">
        <w:rPr>
          <w:color w:val="FF0000"/>
          <w:lang w:eastAsia="en-US"/>
        </w:rPr>
        <w:t>approved</w:t>
      </w:r>
      <w:r>
        <w:t>.</w:t>
      </w:r>
    </w:p>
    <w:p w14:paraId="1376242A" w14:textId="5029E745" w:rsidR="007615D6" w:rsidRPr="00EB0339" w:rsidRDefault="007615D6" w:rsidP="007615D6">
      <w:r w:rsidRPr="005B25A1">
        <w:rPr>
          <w:b/>
          <w:bCs/>
        </w:rPr>
        <w:t>Status:</w:t>
      </w:r>
      <w:r>
        <w:t xml:space="preserve"> </w:t>
      </w:r>
      <w:r w:rsidR="00826E12" w:rsidRPr="00C3284B">
        <w:rPr>
          <w:color w:val="FF0000"/>
          <w:lang w:eastAsia="en-US"/>
        </w:rPr>
        <w:t>Approved</w:t>
      </w:r>
      <w:r w:rsidR="00826E12">
        <w:t>.</w:t>
      </w:r>
    </w:p>
    <w:p w14:paraId="139BC07E" w14:textId="77777777" w:rsidR="00BB3F37" w:rsidRDefault="00000000" w:rsidP="00BB3F37"/>
    <w:p w14:paraId="59345DCA" w14:textId="77777777" w:rsidR="007615D6" w:rsidRDefault="007615D6" w:rsidP="007615D6">
      <w:pPr>
        <w:pStyle w:val="Heading1"/>
      </w:pPr>
      <w:bookmarkStart w:id="7" w:name="_Toc137788151"/>
      <w:r>
        <w:t>2</w:t>
      </w:r>
      <w:r>
        <w:tab/>
        <w:t>Liaisons Statements</w:t>
      </w:r>
      <w:bookmarkEnd w:id="7"/>
    </w:p>
    <w:p w14:paraId="48FEFB2E" w14:textId="77777777" w:rsidR="007615D6" w:rsidRDefault="007615D6" w:rsidP="0010433C">
      <w:pPr>
        <w:pStyle w:val="Heading2"/>
      </w:pPr>
      <w:bookmarkStart w:id="8" w:name="_Toc137788152"/>
      <w:r>
        <w:t>2.1</w:t>
      </w:r>
      <w:r>
        <w:tab/>
        <w:t>Incoming LSs</w:t>
      </w:r>
      <w:bookmarkEnd w:id="8"/>
    </w:p>
    <w:p w14:paraId="78F6E3A8" w14:textId="77777777" w:rsidR="00BB3F37" w:rsidRDefault="00000000" w:rsidP="00BB3F37">
      <w:r>
        <w:t>There were no contributions to this agenda item.</w:t>
      </w:r>
    </w:p>
    <w:p w14:paraId="32889CF7" w14:textId="77777777" w:rsidR="00BB3F37" w:rsidRDefault="00000000" w:rsidP="00BB3F37"/>
    <w:p w14:paraId="3DFA902A" w14:textId="77777777" w:rsidR="007615D6" w:rsidRDefault="007615D6" w:rsidP="007615D6">
      <w:pPr>
        <w:pStyle w:val="Heading1"/>
      </w:pPr>
      <w:bookmarkStart w:id="9" w:name="_Toc137788153"/>
      <w:r>
        <w:lastRenderedPageBreak/>
        <w:t>3</w:t>
      </w:r>
      <w:r>
        <w:tab/>
        <w:t>Input Documents to the workshop</w:t>
      </w:r>
      <w:bookmarkEnd w:id="9"/>
    </w:p>
    <w:p w14:paraId="50796C54" w14:textId="77777777" w:rsidR="007615D6" w:rsidRDefault="007615D6" w:rsidP="0010433C">
      <w:pPr>
        <w:pStyle w:val="Heading2"/>
      </w:pPr>
      <w:bookmarkStart w:id="10" w:name="_Toc137788154"/>
      <w:r>
        <w:t>3.1</w:t>
      </w:r>
      <w:r>
        <w:tab/>
        <w:t>SA WG1 inputs on Rel-19 status</w:t>
      </w:r>
      <w:bookmarkEnd w:id="10"/>
    </w:p>
    <w:p w14:paraId="5D3DC0E2" w14:textId="77777777" w:rsidR="00E00DA6" w:rsidRDefault="007615D6" w:rsidP="000A3FBD">
      <w:pPr>
        <w:pStyle w:val="NormTop"/>
      </w:pPr>
      <w:r>
        <w:rPr>
          <w:color w:val="0000FF"/>
        </w:rPr>
        <w:t>SWS-230075</w:t>
      </w:r>
      <w:r w:rsidRPr="00D53282">
        <w:t xml:space="preserve"> </w:t>
      </w:r>
      <w:r>
        <w:t>(OTHER) SA WG1 Rel-19 topics (Source: SA WG1 Chair)</w:t>
      </w:r>
      <w:r>
        <w:br/>
      </w:r>
      <w:r w:rsidRPr="00D53282">
        <w:rPr>
          <w:b/>
        </w:rPr>
        <w:t>Document for:</w:t>
      </w:r>
      <w:r w:rsidRPr="00D53282">
        <w:t xml:space="preserve"> </w:t>
      </w:r>
      <w:r>
        <w:t>Information</w:t>
      </w:r>
      <w:r>
        <w:br/>
      </w:r>
      <w:r w:rsidRPr="00D53282">
        <w:rPr>
          <w:b/>
        </w:rPr>
        <w:t>Abstract:</w:t>
      </w:r>
      <w:r w:rsidRPr="00D53282">
        <w:t xml:space="preserve"> </w:t>
      </w:r>
      <w:r>
        <w:br/>
        <w:t>SA WG1 Rel-19 topics.</w:t>
      </w:r>
    </w:p>
    <w:p w14:paraId="251D8D4C" w14:textId="3CDA4BE2" w:rsidR="007615D6" w:rsidRPr="005B25A1" w:rsidRDefault="005107A3" w:rsidP="007615D6">
      <w:pPr>
        <w:keepNext/>
        <w:keepLines/>
        <w:rPr>
          <w:b/>
          <w:bCs/>
        </w:rPr>
      </w:pPr>
      <w:r w:rsidRPr="005B25A1">
        <w:rPr>
          <w:b/>
          <w:bCs/>
        </w:rPr>
        <w:t>Discussion:</w:t>
      </w:r>
    </w:p>
    <w:p w14:paraId="2DCCBCCB" w14:textId="5C543216" w:rsidR="00893CA7" w:rsidRDefault="00893CA7" w:rsidP="00893CA7">
      <w:r>
        <w:t>The Chair asked whether there was any room in SA</w:t>
      </w:r>
      <w:r w:rsidR="00751D94">
        <w:t> </w:t>
      </w:r>
      <w:r>
        <w:t xml:space="preserve">WG1 to do additional Study work. </w:t>
      </w:r>
      <w:r w:rsidR="00751D94">
        <w:t>It was clarified that in SA WG1 there is a process where all proposals are discussed and reduced to a reasonable package, which has now been done, so barring exceptional cases where there is consensus to do additional work, there is no scope for further work.</w:t>
      </w:r>
    </w:p>
    <w:p w14:paraId="44C02762" w14:textId="6AC4C3B9" w:rsidR="00751D94" w:rsidRDefault="00751D94" w:rsidP="00893CA7">
      <w:r>
        <w:t xml:space="preserve">This was then </w:t>
      </w:r>
      <w:r w:rsidRPr="00C3284B">
        <w:rPr>
          <w:color w:val="0000FF"/>
        </w:rPr>
        <w:t>noted</w:t>
      </w:r>
      <w:r>
        <w:t>.</w:t>
      </w:r>
    </w:p>
    <w:p w14:paraId="79C2655D" w14:textId="4E29FEF7" w:rsidR="007615D6" w:rsidRPr="00EB0339" w:rsidRDefault="007615D6" w:rsidP="007615D6">
      <w:r w:rsidRPr="005B25A1">
        <w:rPr>
          <w:b/>
          <w:bCs/>
        </w:rPr>
        <w:t>Status:</w:t>
      </w:r>
      <w:r>
        <w:t xml:space="preserve"> </w:t>
      </w:r>
      <w:r w:rsidR="00751D94" w:rsidRPr="00C3284B">
        <w:rPr>
          <w:color w:val="0000FF"/>
        </w:rPr>
        <w:t>Noted</w:t>
      </w:r>
      <w:r w:rsidR="00751D94">
        <w:t>.</w:t>
      </w:r>
    </w:p>
    <w:p w14:paraId="690D253E" w14:textId="77777777" w:rsidR="00BB3F37" w:rsidRDefault="00000000" w:rsidP="00BB3F37"/>
    <w:p w14:paraId="385AB55C" w14:textId="77777777" w:rsidR="007615D6" w:rsidRDefault="007615D6" w:rsidP="0010433C">
      <w:pPr>
        <w:pStyle w:val="Heading2"/>
      </w:pPr>
      <w:bookmarkStart w:id="11" w:name="_Toc137788155"/>
      <w:r>
        <w:t>3.2</w:t>
      </w:r>
      <w:r>
        <w:tab/>
        <w:t>SA WGs inputs on WG capacity for Rel-19 (e.g. TU Budget, Max# of SIDs/WIDs, Max size per SID/WID)</w:t>
      </w:r>
      <w:bookmarkEnd w:id="11"/>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Inputs</w:t>
      </w:r>
    </w:p>
    <w:p w14:paraId="6F4E38EC" w14:textId="77777777" w:rsidR="00751D94" w:rsidRDefault="00751D94" w:rsidP="00851222">
      <w:pPr>
        <w:pStyle w:val="NormTop"/>
      </w:pPr>
      <w:r>
        <w:rPr>
          <w:color w:val="0000FF"/>
        </w:rPr>
        <w:t>SWS-230053</w:t>
      </w:r>
      <w:r w:rsidRPr="00D53282">
        <w:t xml:space="preserve"> </w:t>
      </w:r>
      <w:r>
        <w:t>(OTHER) SA WG2 Inputs to Rel-19 SA Workshop (Source: SA WG2 Chair)</w:t>
      </w:r>
      <w:r>
        <w:br/>
      </w:r>
      <w:r w:rsidRPr="00D53282">
        <w:rPr>
          <w:b/>
        </w:rPr>
        <w:t>Document for:</w:t>
      </w:r>
      <w:r w:rsidRPr="00D53282">
        <w:t xml:space="preserve"> </w:t>
      </w:r>
      <w:r>
        <w:t>Information</w:t>
      </w:r>
      <w:r>
        <w:br/>
      </w:r>
      <w:r w:rsidRPr="00D53282">
        <w:rPr>
          <w:b/>
        </w:rPr>
        <w:t>Abstract:</w:t>
      </w:r>
      <w:r w:rsidRPr="00D53282">
        <w:t xml:space="preserve"> </w:t>
      </w:r>
      <w:r>
        <w:br/>
        <w:t>SA2 endorsed information on WG capacity for Rel-19.</w:t>
      </w:r>
    </w:p>
    <w:p w14:paraId="6A25D87B" w14:textId="77777777" w:rsidR="00E10C7E" w:rsidRPr="00751D94" w:rsidRDefault="00E10C7E" w:rsidP="00851222">
      <w:pPr>
        <w:pStyle w:val="FP"/>
        <w:keepNext/>
        <w:rPr>
          <w:b/>
          <w:bCs/>
        </w:rPr>
      </w:pPr>
      <w:r w:rsidRPr="00751D94">
        <w:rPr>
          <w:b/>
          <w:bCs/>
        </w:rPr>
        <w:t>SA WG2 Assumptions:</w:t>
      </w:r>
    </w:p>
    <w:p w14:paraId="48EEC41E" w14:textId="77777777" w:rsidR="00E10C7E" w:rsidRPr="00751D94" w:rsidRDefault="00E10C7E" w:rsidP="00851222">
      <w:pPr>
        <w:pStyle w:val="B1"/>
        <w:keepNext/>
      </w:pPr>
      <w:r w:rsidRPr="00751D94">
        <w:t>-</w:t>
      </w:r>
      <w:r w:rsidRPr="00751D94">
        <w:tab/>
        <w:t>6 ordinary meeting per year</w:t>
      </w:r>
    </w:p>
    <w:p w14:paraId="0AE6A026" w14:textId="77777777" w:rsidR="00E10C7E" w:rsidRDefault="00E10C7E" w:rsidP="00851222">
      <w:pPr>
        <w:pStyle w:val="B1"/>
        <w:keepNext/>
      </w:pPr>
      <w:r>
        <w:t>-</w:t>
      </w:r>
      <w:r>
        <w:tab/>
        <w:t>1 Quarter = 1.5-hour time window; 1 Stream = 1 TU (Time Unit); 1 TU is time (i.e., 1.5 hours) spent to discuss/handle technical contributions</w:t>
      </w:r>
    </w:p>
    <w:p w14:paraId="4C9A7ED6" w14:textId="77777777" w:rsidR="00E10C7E" w:rsidRDefault="00E10C7E" w:rsidP="00851222">
      <w:pPr>
        <w:pStyle w:val="B1"/>
        <w:keepNext/>
      </w:pPr>
      <w:r>
        <w:t>-</w:t>
      </w:r>
      <w:r>
        <w:tab/>
        <w:t>Max 3 parallel streams per Quarter</w:t>
      </w:r>
    </w:p>
    <w:p w14:paraId="5E00B7F3" w14:textId="77777777" w:rsidR="00E10C7E" w:rsidRDefault="00E10C7E" w:rsidP="00851222">
      <w:pPr>
        <w:pStyle w:val="B1"/>
        <w:keepNext/>
      </w:pPr>
      <w:r>
        <w:t>-</w:t>
      </w:r>
      <w:r>
        <w:tab/>
        <w:t>Max 5 Quarter per meeting day</w:t>
      </w:r>
    </w:p>
    <w:p w14:paraId="5C9DC7CE" w14:textId="77777777" w:rsidR="00E10C7E" w:rsidRDefault="00E10C7E" w:rsidP="00851222">
      <w:pPr>
        <w:pStyle w:val="B1"/>
        <w:keepNext/>
      </w:pPr>
      <w:r>
        <w:t>-</w:t>
      </w:r>
      <w:r>
        <w:tab/>
        <w:t>Revisions/Drafting/offline conference call are not counted for the TU estimates</w:t>
      </w:r>
    </w:p>
    <w:p w14:paraId="2C072492" w14:textId="77777777" w:rsidR="00E10C7E" w:rsidRDefault="00E10C7E" w:rsidP="00851222">
      <w:pPr>
        <w:pStyle w:val="B1"/>
        <w:keepNext/>
      </w:pPr>
      <w:r>
        <w:t>-</w:t>
      </w:r>
      <w:r>
        <w:tab/>
        <w:t>36 TUs per meeting and 8 SA2 meetings from start of Rel-19 until Rel-19 stage-2 freeze deadline</w:t>
      </w:r>
    </w:p>
    <w:p w14:paraId="2912BCBF" w14:textId="77777777" w:rsidR="00E10C7E" w:rsidRDefault="00E10C7E" w:rsidP="00851222">
      <w:pPr>
        <w:pStyle w:val="B1"/>
        <w:keepNext/>
      </w:pPr>
      <w:r>
        <w:t>-</w:t>
      </w:r>
      <w:r>
        <w:tab/>
        <w:t>6 TUs/meeting (out of the 36 TUs) buffer for TEI-19, Rel-18 alignment, overflow, 5G deployment issues, etc</w:t>
      </w:r>
    </w:p>
    <w:p w14:paraId="4EDFBEB5" w14:textId="77777777" w:rsidR="00E10C7E" w:rsidRPr="00751D94" w:rsidRDefault="00E10C7E" w:rsidP="00851222">
      <w:pPr>
        <w:pStyle w:val="FP"/>
        <w:keepNext/>
        <w:rPr>
          <w:b/>
          <w:bCs/>
        </w:rPr>
      </w:pPr>
      <w:r w:rsidRPr="00751D94">
        <w:rPr>
          <w:b/>
          <w:bCs/>
        </w:rPr>
        <w:t>SA WG2 available capacity for Rel-19 SI/WI:</w:t>
      </w:r>
    </w:p>
    <w:p w14:paraId="78A3FEFE" w14:textId="77777777" w:rsidR="00E10C7E" w:rsidRDefault="00E10C7E" w:rsidP="00851222">
      <w:pPr>
        <w:pStyle w:val="B1"/>
        <w:keepNext/>
      </w:pPr>
      <w:r>
        <w:t>-</w:t>
      </w:r>
      <w:r>
        <w:tab/>
        <w:t>The Max number of TUs available for Rel-19 SIs/WIs is estimated to be = 134 TUs (please see SWS-230052)</w:t>
      </w:r>
    </w:p>
    <w:p w14:paraId="467A3CED" w14:textId="77777777" w:rsidR="00E10C7E" w:rsidRDefault="00E10C7E" w:rsidP="00851222">
      <w:pPr>
        <w:pStyle w:val="B1"/>
        <w:keepNext/>
      </w:pPr>
      <w:r>
        <w:t>-</w:t>
      </w:r>
      <w:r>
        <w:tab/>
        <w:t>Should limit to 14 TUs available for any SI/WI.</w:t>
      </w:r>
    </w:p>
    <w:p w14:paraId="5A80243E" w14:textId="77777777" w:rsidR="00E10C7E" w:rsidRDefault="00E10C7E" w:rsidP="00851222">
      <w:pPr>
        <w:pStyle w:val="NW"/>
        <w:keepNext/>
      </w:pPr>
      <w:r>
        <w:t>Note:</w:t>
      </w:r>
      <w:r>
        <w:tab/>
        <w:t>TU estimates is for the whole work done in Rel-19 (i.e. SID only, WID only, or SID + WID together).</w:t>
      </w:r>
    </w:p>
    <w:p w14:paraId="00FB37B1" w14:textId="77777777" w:rsidR="00E10C7E" w:rsidRDefault="00E10C7E" w:rsidP="00851222">
      <w:pPr>
        <w:pStyle w:val="B1"/>
        <w:keepNext/>
      </w:pPr>
      <w:r>
        <w:t>-</w:t>
      </w:r>
      <w:r>
        <w:tab/>
        <w:t>The recommended maximum number of Rel-19 SIs/WIs = 10 - 14 SIDs/WIDs</w:t>
      </w:r>
    </w:p>
    <w:p w14:paraId="40943A9F" w14:textId="77777777" w:rsidR="00E10C7E" w:rsidRDefault="00E10C7E" w:rsidP="00851222">
      <w:pPr>
        <w:pStyle w:val="FP"/>
        <w:keepNext/>
      </w:pPr>
    </w:p>
    <w:p w14:paraId="26EAB56A" w14:textId="4C995571" w:rsidR="00751D94" w:rsidRPr="005B25A1" w:rsidRDefault="005107A3" w:rsidP="00751D94">
      <w:pPr>
        <w:keepNext/>
        <w:keepLines/>
        <w:rPr>
          <w:b/>
          <w:bCs/>
        </w:rPr>
      </w:pPr>
      <w:r w:rsidRPr="005B25A1">
        <w:rPr>
          <w:b/>
          <w:bCs/>
        </w:rPr>
        <w:t>Discussion:</w:t>
      </w:r>
    </w:p>
    <w:p w14:paraId="153E6AC4" w14:textId="699D69DA" w:rsidR="00751D94" w:rsidRDefault="00751D94" w:rsidP="00751D94">
      <w:pPr>
        <w:keepNext/>
        <w:keepLines/>
      </w:pPr>
      <w:r>
        <w:t xml:space="preserve">The SA WG2 Chair presented this and indicated that Slides 6 and 7 were the essential information for this workshop. </w:t>
      </w:r>
    </w:p>
    <w:p w14:paraId="0E1C4633" w14:textId="515D3AA0" w:rsidR="00684C93" w:rsidRDefault="00684C93" w:rsidP="00684C93">
      <w:r>
        <w:t>Orange asked how SA WG2 can handle a reasonable number of Work Items of 14 TU each. The S WG" Chair clarified that 14 TUs is a maximum for a Work Item and the majority of Work Items are expected to be smaller than this. TEI19 mini-WIs are handled in the Buffer (6 TUs per meeting).</w:t>
      </w:r>
    </w:p>
    <w:p w14:paraId="62FE5058" w14:textId="0C7033AA" w:rsidR="00684C93" w:rsidRDefault="00684C93" w:rsidP="00684C93">
      <w:r>
        <w:t>The SA WG4 Chair asked why the total TU budget is 134, rather than the total TUs possible. It was clarified that there are TUs reserved for previous Release maintenance work and the Buffer, which leaves this amount for the Rel-19 work.</w:t>
      </w:r>
    </w:p>
    <w:p w14:paraId="4F2EF01B" w14:textId="45757AD5" w:rsidR="00684C93" w:rsidRDefault="004B5BB2" w:rsidP="00684C93">
      <w:r>
        <w:lastRenderedPageBreak/>
        <w:t>There were some comments and clarification on the calculation and allocation of TUs in SA WG2, which is based on experience of the previous Releases.</w:t>
      </w:r>
    </w:p>
    <w:p w14:paraId="6AB487B4" w14:textId="3A43CAF9" w:rsidR="004B5BB2" w:rsidRDefault="004B5BB2" w:rsidP="00684C93">
      <w:r>
        <w:t>The SA WG6 Chair commented that SA WG6 are different to SA WG2 and would like to handle their work load based on their own experiences of previous Releases.</w:t>
      </w:r>
    </w:p>
    <w:p w14:paraId="7019EF14" w14:textId="3D5790C5" w:rsidR="004B5BB2" w:rsidRDefault="004B5BB2" w:rsidP="00684C93">
      <w:r>
        <w:t>The TEI19 Mini-WIDs are expected to be discussed in SA WG2 as part of their work planning.</w:t>
      </w:r>
    </w:p>
    <w:p w14:paraId="02D338A6" w14:textId="3943630B" w:rsidR="004B5BB2" w:rsidRDefault="004B5BB2" w:rsidP="00684C93">
      <w:r>
        <w:t>The input resource figures from the SA</w:t>
      </w:r>
      <w:r w:rsidR="00B37ECD">
        <w:t> </w:t>
      </w:r>
      <w:r>
        <w:t>WG2 Chair was endorsed</w:t>
      </w:r>
      <w:r w:rsidR="00B37ECD">
        <w:t xml:space="preserve"> and included in the summary to TSG SA in </w:t>
      </w:r>
      <w:r w:rsidR="00B37ECD" w:rsidRPr="00B37ECD">
        <w:rPr>
          <w:color w:val="0000FF"/>
        </w:rPr>
        <w:t>SWS-230086</w:t>
      </w:r>
      <w:r>
        <w:t>.</w:t>
      </w:r>
    </w:p>
    <w:p w14:paraId="2A813373" w14:textId="294B458C" w:rsidR="00E10C7E" w:rsidRPr="00751D94" w:rsidRDefault="00E10C7E" w:rsidP="00684C93">
      <w:r>
        <w:t xml:space="preserve">The SA WG2 Chair was thanked for this report, which was then </w:t>
      </w:r>
      <w:r w:rsidRPr="00C3284B">
        <w:rPr>
          <w:color w:val="0000FF"/>
        </w:rPr>
        <w:t>noted</w:t>
      </w:r>
      <w:r>
        <w:t>.</w:t>
      </w:r>
    </w:p>
    <w:p w14:paraId="1692B114" w14:textId="308DF659" w:rsidR="00751D94" w:rsidRPr="00EB0339" w:rsidRDefault="00751D94" w:rsidP="00751D94">
      <w:r w:rsidRPr="005B25A1">
        <w:rPr>
          <w:b/>
          <w:bCs/>
        </w:rPr>
        <w:t>Status:</w:t>
      </w:r>
      <w:r>
        <w:t xml:space="preserve"> </w:t>
      </w:r>
      <w:r w:rsidR="00B37ECD" w:rsidRPr="00C3284B">
        <w:rPr>
          <w:color w:val="0000FF"/>
        </w:rPr>
        <w:t>Noted</w:t>
      </w:r>
      <w:r w:rsidR="00B37ECD">
        <w:t>.</w:t>
      </w:r>
    </w:p>
    <w:p w14:paraId="2C939500" w14:textId="77777777" w:rsidR="00E00DA6" w:rsidRDefault="007615D6" w:rsidP="000A3FBD">
      <w:pPr>
        <w:pStyle w:val="NormTop"/>
      </w:pPr>
      <w:r>
        <w:rPr>
          <w:color w:val="0000FF"/>
        </w:rPr>
        <w:t>SWS-230052</w:t>
      </w:r>
      <w:r w:rsidRPr="00D53282">
        <w:t xml:space="preserve"> </w:t>
      </w:r>
      <w:r>
        <w:t>(OTHER) SA WG2 Rel-19 Planning for available TUs (Source: SA WG2 Chair)</w:t>
      </w:r>
      <w:r>
        <w:br/>
      </w:r>
      <w:r w:rsidRPr="00D53282">
        <w:rPr>
          <w:b/>
        </w:rPr>
        <w:t>Document for:</w:t>
      </w:r>
      <w:r w:rsidRPr="00D53282">
        <w:t xml:space="preserve"> </w:t>
      </w:r>
      <w:r>
        <w:t>Information</w:t>
      </w:r>
      <w:r>
        <w:br/>
      </w:r>
      <w:r w:rsidRPr="00D53282">
        <w:rPr>
          <w:b/>
        </w:rPr>
        <w:t>Abstract:</w:t>
      </w:r>
      <w:r w:rsidRPr="00D53282">
        <w:t xml:space="preserve"> </w:t>
      </w:r>
      <w:r>
        <w:br/>
        <w:t>Endorsed SA2 plan for Rel-19 TU planning.</w:t>
      </w:r>
    </w:p>
    <w:p w14:paraId="34C7E530" w14:textId="261CE740" w:rsidR="007615D6" w:rsidRPr="005B25A1" w:rsidRDefault="005107A3" w:rsidP="007615D6">
      <w:pPr>
        <w:keepNext/>
        <w:keepLines/>
        <w:rPr>
          <w:b/>
          <w:bCs/>
        </w:rPr>
      </w:pPr>
      <w:r w:rsidRPr="005B25A1">
        <w:rPr>
          <w:b/>
          <w:bCs/>
        </w:rPr>
        <w:t>Discussion:</w:t>
      </w:r>
    </w:p>
    <w:p w14:paraId="73B02126" w14:textId="1EAE86ED" w:rsidR="007615D6" w:rsidRPr="00751D94" w:rsidRDefault="00684C93" w:rsidP="007615D6">
      <w:pPr>
        <w:keepNext/>
        <w:keepLines/>
      </w:pPr>
      <w:r>
        <w:t>Additional</w:t>
      </w:r>
      <w:r w:rsidR="00751D94">
        <w:t xml:space="preserve"> input on </w:t>
      </w:r>
      <w:r>
        <w:t>SA WG2 meeting planning.</w:t>
      </w:r>
    </w:p>
    <w:p w14:paraId="097AC878" w14:textId="77777777" w:rsidR="00E10C7E" w:rsidRPr="00751D94" w:rsidRDefault="00E10C7E" w:rsidP="00E10C7E">
      <w:r>
        <w:t xml:space="preserve">The SA WG2 Chair was thanked for this report, which was then </w:t>
      </w:r>
      <w:r w:rsidRPr="00C3284B">
        <w:rPr>
          <w:color w:val="0000FF"/>
        </w:rPr>
        <w:t>noted</w:t>
      </w:r>
      <w:r>
        <w:t>.</w:t>
      </w:r>
    </w:p>
    <w:p w14:paraId="11FC5219" w14:textId="77777777" w:rsidR="00E10C7E" w:rsidRPr="00EB0339" w:rsidRDefault="00E10C7E" w:rsidP="00E10C7E">
      <w:r w:rsidRPr="005B25A1">
        <w:rPr>
          <w:b/>
          <w:bCs/>
        </w:rPr>
        <w:t>Status:</w:t>
      </w:r>
      <w:r>
        <w:t xml:space="preserve"> </w:t>
      </w:r>
      <w:r w:rsidRPr="00C3284B">
        <w:rPr>
          <w:color w:val="0000FF"/>
        </w:rPr>
        <w:t>Noted</w:t>
      </w:r>
      <w:r>
        <w:t>.</w:t>
      </w:r>
    </w:p>
    <w:p w14:paraId="028DE3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WG3 Inputs</w:t>
      </w:r>
    </w:p>
    <w:p w14:paraId="18548212" w14:textId="77777777" w:rsidR="00E00DA6" w:rsidRDefault="007615D6" w:rsidP="00851222">
      <w:pPr>
        <w:pStyle w:val="NormTop"/>
      </w:pPr>
      <w:r>
        <w:rPr>
          <w:color w:val="0000FF"/>
        </w:rPr>
        <w:t>SWS-230074</w:t>
      </w:r>
      <w:r w:rsidRPr="00D53282">
        <w:t xml:space="preserve"> </w:t>
      </w:r>
      <w:r>
        <w:t>(OTHER) SA WG3 Rel-19 Planning (Source: SA WG3 Chair)</w:t>
      </w:r>
      <w:r>
        <w:br/>
      </w:r>
      <w:r w:rsidRPr="00D53282">
        <w:rPr>
          <w:b/>
        </w:rPr>
        <w:t>Document for:</w:t>
      </w:r>
      <w:r w:rsidRPr="00D53282">
        <w:t xml:space="preserve"> </w:t>
      </w:r>
      <w:r>
        <w:t>Information</w:t>
      </w:r>
      <w:r>
        <w:br/>
      </w:r>
      <w:r w:rsidRPr="00D53282">
        <w:rPr>
          <w:b/>
        </w:rPr>
        <w:t>Abstract:</w:t>
      </w:r>
      <w:r w:rsidRPr="00D53282">
        <w:t xml:space="preserve"> </w:t>
      </w:r>
    </w:p>
    <w:p w14:paraId="116AA2C0" w14:textId="0AB8BD47" w:rsidR="00E10C7E" w:rsidRPr="00E10C7E" w:rsidRDefault="00E10C7E" w:rsidP="00851222">
      <w:pPr>
        <w:keepNext/>
        <w:rPr>
          <w:b/>
          <w:bCs/>
          <w:lang w:eastAsia="ja-JP"/>
        </w:rPr>
      </w:pPr>
      <w:r w:rsidRPr="00E10C7E">
        <w:rPr>
          <w:b/>
          <w:bCs/>
          <w:lang w:eastAsia="ja-JP"/>
        </w:rPr>
        <w:t>SA WG3 Rel-19 TU allocation:</w:t>
      </w:r>
    </w:p>
    <w:p w14:paraId="3A4DB188" w14:textId="6AE5BE56" w:rsidR="00E10C7E" w:rsidRDefault="00E10C7E" w:rsidP="00851222">
      <w:pPr>
        <w:pStyle w:val="B1"/>
        <w:keepNext/>
        <w:rPr>
          <w:lang w:eastAsia="ja-JP"/>
        </w:rPr>
      </w:pPr>
      <w:r>
        <w:rPr>
          <w:lang w:eastAsia="ja-JP"/>
        </w:rPr>
        <w:t>-</w:t>
      </w:r>
      <w:r>
        <w:rPr>
          <w:lang w:eastAsia="ja-JP"/>
        </w:rPr>
        <w:tab/>
        <w:t>Available TU for feature development = 14 per meeting</w:t>
      </w:r>
    </w:p>
    <w:p w14:paraId="184C96E7" w14:textId="166FC84D" w:rsidR="00E10C7E" w:rsidRDefault="00E10C7E" w:rsidP="00851222">
      <w:pPr>
        <w:pStyle w:val="B1"/>
        <w:keepNext/>
        <w:rPr>
          <w:lang w:eastAsia="ja-JP"/>
        </w:rPr>
      </w:pPr>
      <w:r>
        <w:rPr>
          <w:lang w:eastAsia="ja-JP"/>
        </w:rPr>
        <w:t>-</w:t>
      </w:r>
      <w:r>
        <w:rPr>
          <w:lang w:eastAsia="ja-JP"/>
        </w:rPr>
        <w:tab/>
        <w:t>Short features can be allocated in ½ TU. ( i.e. 14 full features or 28 short features or combinations)</w:t>
      </w:r>
    </w:p>
    <w:p w14:paraId="0DFDBBA8" w14:textId="53CAEF03" w:rsidR="00E10C7E" w:rsidRDefault="00E10C7E" w:rsidP="00851222">
      <w:pPr>
        <w:pStyle w:val="B1"/>
        <w:keepNext/>
        <w:rPr>
          <w:lang w:eastAsia="ja-JP"/>
        </w:rPr>
      </w:pPr>
      <w:r>
        <w:rPr>
          <w:lang w:eastAsia="ja-JP"/>
        </w:rPr>
        <w:t>-</w:t>
      </w:r>
      <w:r>
        <w:rPr>
          <w:lang w:eastAsia="ja-JP"/>
        </w:rPr>
        <w:tab/>
        <w:t xml:space="preserve"> Assuming SA</w:t>
      </w:r>
      <w:r>
        <w:t> WG</w:t>
      </w:r>
      <w:r>
        <w:rPr>
          <w:lang w:eastAsia="ja-JP"/>
        </w:rPr>
        <w:t>3 deadline for completion is Mar 2025,</w:t>
      </w:r>
    </w:p>
    <w:p w14:paraId="6992151B" w14:textId="0039C397" w:rsidR="00E10C7E" w:rsidRPr="00E10C7E" w:rsidRDefault="00E10C7E" w:rsidP="00851222">
      <w:pPr>
        <w:pStyle w:val="B2"/>
        <w:keepNext/>
      </w:pPr>
      <w:r w:rsidRPr="00E10C7E">
        <w:t>-</w:t>
      </w:r>
      <w:r w:rsidRPr="00E10C7E">
        <w:tab/>
        <w:t>Assuming 9 meetings till deadline,</w:t>
      </w:r>
    </w:p>
    <w:p w14:paraId="2D050D51" w14:textId="01EC6DC2" w:rsidR="00E10C7E" w:rsidRPr="00E10C7E" w:rsidRDefault="00E10C7E" w:rsidP="00851222">
      <w:pPr>
        <w:pStyle w:val="B3"/>
        <w:keepNext/>
      </w:pPr>
      <w:r w:rsidRPr="00E10C7E">
        <w:t>-</w:t>
      </w:r>
      <w:r w:rsidRPr="00E10C7E">
        <w:tab/>
        <w:t>5-6 meetings set aside for study phase</w:t>
      </w:r>
    </w:p>
    <w:p w14:paraId="6DB3D29C" w14:textId="0F5A60F2" w:rsidR="00E10C7E" w:rsidRDefault="00E10C7E" w:rsidP="00851222">
      <w:pPr>
        <w:pStyle w:val="B3"/>
        <w:keepNext/>
      </w:pPr>
      <w:r w:rsidRPr="00E10C7E">
        <w:t>-</w:t>
      </w:r>
      <w:r w:rsidRPr="00E10C7E">
        <w:tab/>
        <w:t>3-4 meetings dedicated for normative work</w:t>
      </w:r>
    </w:p>
    <w:p w14:paraId="47D8DFBE" w14:textId="77777777" w:rsidR="00E10C7E" w:rsidRPr="00E10C7E" w:rsidRDefault="00E10C7E" w:rsidP="00851222">
      <w:pPr>
        <w:pStyle w:val="B3"/>
        <w:keepNext/>
      </w:pPr>
    </w:p>
    <w:p w14:paraId="0F0DF05A" w14:textId="660C4779" w:rsidR="00E10C7E" w:rsidRPr="00E10C7E" w:rsidRDefault="00E10C7E" w:rsidP="00851222">
      <w:pPr>
        <w:keepNext/>
        <w:rPr>
          <w:b/>
          <w:bCs/>
          <w:lang w:eastAsia="ja-JP"/>
        </w:rPr>
      </w:pPr>
      <w:r w:rsidRPr="00E10C7E">
        <w:rPr>
          <w:b/>
          <w:bCs/>
          <w:lang w:eastAsia="ja-JP"/>
        </w:rPr>
        <w:t>SA</w:t>
      </w:r>
      <w:r>
        <w:rPr>
          <w:b/>
          <w:bCs/>
          <w:lang w:eastAsia="ja-JP"/>
        </w:rPr>
        <w:t> WG</w:t>
      </w:r>
      <w:r w:rsidRPr="00E10C7E">
        <w:rPr>
          <w:b/>
          <w:bCs/>
          <w:lang w:eastAsia="ja-JP"/>
        </w:rPr>
        <w:t>3 Rel-19 improvements planned</w:t>
      </w:r>
      <w:r>
        <w:rPr>
          <w:b/>
          <w:bCs/>
          <w:lang w:eastAsia="ja-JP"/>
        </w:rPr>
        <w:t>:</w:t>
      </w:r>
    </w:p>
    <w:p w14:paraId="3CFBB563" w14:textId="0C7F2255" w:rsidR="00E10C7E" w:rsidRDefault="00E10C7E" w:rsidP="00851222">
      <w:pPr>
        <w:pStyle w:val="B1"/>
        <w:keepNext/>
        <w:rPr>
          <w:lang w:eastAsia="ja-JP"/>
        </w:rPr>
      </w:pPr>
      <w:r>
        <w:rPr>
          <w:lang w:eastAsia="ja-JP"/>
        </w:rPr>
        <w:t>-</w:t>
      </w:r>
      <w:r>
        <w:rPr>
          <w:lang w:eastAsia="ja-JP"/>
        </w:rPr>
        <w:tab/>
        <w:t>All ongoing Rel-18 studies need to be concluded.</w:t>
      </w:r>
    </w:p>
    <w:p w14:paraId="5070DAA9" w14:textId="37A12196" w:rsidR="00E10C7E" w:rsidRDefault="00E10C7E" w:rsidP="00851222">
      <w:pPr>
        <w:pStyle w:val="B2"/>
        <w:keepNext/>
      </w:pPr>
      <w:r>
        <w:t>-</w:t>
      </w:r>
      <w:r>
        <w:tab/>
        <w:t>SA WG3 was not diligently concluding all the studies within a release.</w:t>
      </w:r>
    </w:p>
    <w:p w14:paraId="45DB482E" w14:textId="0B6CFCD6" w:rsidR="00E10C7E" w:rsidRDefault="00E10C7E" w:rsidP="00851222">
      <w:pPr>
        <w:pStyle w:val="B1"/>
        <w:keepNext/>
        <w:rPr>
          <w:lang w:eastAsia="ja-JP"/>
        </w:rPr>
      </w:pPr>
      <w:r>
        <w:rPr>
          <w:lang w:eastAsia="ja-JP"/>
        </w:rPr>
        <w:t>-</w:t>
      </w:r>
      <w:r>
        <w:rPr>
          <w:lang w:eastAsia="ja-JP"/>
        </w:rPr>
        <w:tab/>
        <w:t>Rel-19 agreed SIDs need to be planned for specific duration and allocate TUs accordingly.</w:t>
      </w:r>
    </w:p>
    <w:p w14:paraId="54096A13" w14:textId="148A881E" w:rsidR="00E10C7E" w:rsidRDefault="00E10C7E" w:rsidP="00851222">
      <w:pPr>
        <w:pStyle w:val="B1"/>
        <w:keepNext/>
        <w:rPr>
          <w:lang w:eastAsia="ja-JP"/>
        </w:rPr>
      </w:pPr>
      <w:r>
        <w:rPr>
          <w:lang w:eastAsia="ja-JP"/>
        </w:rPr>
        <w:t>-</w:t>
      </w:r>
      <w:r>
        <w:rPr>
          <w:lang w:eastAsia="ja-JP"/>
        </w:rPr>
        <w:tab/>
        <w:t>Rel-19 WID phase to be clearly allocated.</w:t>
      </w:r>
    </w:p>
    <w:p w14:paraId="4B83879D" w14:textId="60AD7B9C" w:rsidR="00E10C7E" w:rsidRDefault="00E10C7E" w:rsidP="00851222">
      <w:pPr>
        <w:pStyle w:val="B1"/>
        <w:keepNext/>
        <w:rPr>
          <w:lang w:eastAsia="ja-JP"/>
        </w:rPr>
      </w:pPr>
      <w:r>
        <w:rPr>
          <w:lang w:eastAsia="ja-JP"/>
        </w:rPr>
        <w:t>-</w:t>
      </w:r>
      <w:r>
        <w:rPr>
          <w:lang w:eastAsia="ja-JP"/>
        </w:rPr>
        <w:tab/>
        <w:t>6 meetings a year is expected, 4 F2F and 2 online meetings.</w:t>
      </w:r>
    </w:p>
    <w:p w14:paraId="7A47D10C" w14:textId="1AC742CC" w:rsidR="00E10C7E" w:rsidRDefault="00E10C7E" w:rsidP="00851222">
      <w:pPr>
        <w:pStyle w:val="B1"/>
        <w:keepNext/>
        <w:rPr>
          <w:lang w:eastAsia="ja-JP"/>
        </w:rPr>
      </w:pPr>
      <w:r>
        <w:rPr>
          <w:lang w:eastAsia="ja-JP"/>
        </w:rPr>
        <w:t>-</w:t>
      </w:r>
      <w:r>
        <w:rPr>
          <w:lang w:eastAsia="ja-JP"/>
        </w:rPr>
        <w:tab/>
        <w:t xml:space="preserve"> When to have the online meetings can be left to the WG to decide.</w:t>
      </w:r>
    </w:p>
    <w:p w14:paraId="154FFF88" w14:textId="472C24D1" w:rsidR="00E10C7E" w:rsidRDefault="00E10C7E" w:rsidP="00851222">
      <w:pPr>
        <w:pStyle w:val="B2"/>
        <w:keepNext/>
      </w:pPr>
      <w:r>
        <w:t>-</w:t>
      </w:r>
      <w:r>
        <w:tab/>
        <w:t>Online meetings are not the best either at the start of study nor at the conclusion phase.</w:t>
      </w:r>
    </w:p>
    <w:p w14:paraId="3BCECF68" w14:textId="75E476A1" w:rsidR="00E10C7E" w:rsidRDefault="00E10C7E" w:rsidP="00851222">
      <w:pPr>
        <w:pStyle w:val="B1"/>
        <w:keepNext/>
        <w:rPr>
          <w:lang w:eastAsia="ja-JP"/>
        </w:rPr>
      </w:pPr>
      <w:r>
        <w:rPr>
          <w:lang w:eastAsia="ja-JP"/>
        </w:rPr>
        <w:t>-</w:t>
      </w:r>
      <w:r>
        <w:rPr>
          <w:lang w:eastAsia="ja-JP"/>
        </w:rPr>
        <w:tab/>
        <w:t xml:space="preserve"> SCAS topics are of different nature, dedicated SCAS meetings are planned one or two weeks ahead of regular SA</w:t>
      </w:r>
      <w:r>
        <w:t> WG</w:t>
      </w:r>
      <w:r>
        <w:rPr>
          <w:lang w:eastAsia="ja-JP"/>
        </w:rPr>
        <w:t>3 meeting.</w:t>
      </w:r>
    </w:p>
    <w:p w14:paraId="423D7E66" w14:textId="0A4746AF" w:rsidR="00E10C7E" w:rsidRDefault="00E10C7E" w:rsidP="00851222">
      <w:pPr>
        <w:pStyle w:val="B2"/>
        <w:keepNext/>
      </w:pPr>
      <w:r>
        <w:t>-</w:t>
      </w:r>
      <w:r>
        <w:tab/>
        <w:t>Agreements reached in SCAS meetings can be approved in regular SA WG3 meeting.</w:t>
      </w:r>
    </w:p>
    <w:p w14:paraId="56B0F826" w14:textId="77777777" w:rsidR="00E10C7E" w:rsidRDefault="00E10C7E" w:rsidP="00851222">
      <w:pPr>
        <w:pStyle w:val="B2"/>
        <w:keepNext/>
      </w:pPr>
    </w:p>
    <w:p w14:paraId="7D0EB942" w14:textId="5E854637" w:rsidR="007615D6" w:rsidRPr="005B25A1" w:rsidRDefault="005107A3" w:rsidP="007615D6">
      <w:pPr>
        <w:keepNext/>
        <w:keepLines/>
        <w:rPr>
          <w:b/>
          <w:bCs/>
        </w:rPr>
      </w:pPr>
      <w:r w:rsidRPr="005B25A1">
        <w:rPr>
          <w:b/>
          <w:bCs/>
        </w:rPr>
        <w:t>Discussion:</w:t>
      </w:r>
    </w:p>
    <w:p w14:paraId="550B4764" w14:textId="4FB861D1" w:rsidR="00E10C7E" w:rsidRDefault="00E10C7E" w:rsidP="00E10C7E">
      <w:r>
        <w:t>It was clarified that no more than 1TU is intended to be used for each WI per meeting. It was asked how input from SA</w:t>
      </w:r>
      <w:r w:rsidR="00750724">
        <w:t> </w:t>
      </w:r>
      <w:r>
        <w:t>WG2 and other WGs will be handled. The SA WG3 Chair replied that there is allowance for this and no large additional work is expected from other WGs. Qualcomm commented that there is some studies which can only start after SA</w:t>
      </w:r>
      <w:r w:rsidR="00750724">
        <w:t> </w:t>
      </w:r>
      <w:r>
        <w:t xml:space="preserve">WG2 input is provided and there are only 7 meetings </w:t>
      </w:r>
      <w:r w:rsidR="00750724">
        <w:t>and not 9 meetings</w:t>
      </w:r>
      <w:r>
        <w:t xml:space="preserve">. </w:t>
      </w:r>
      <w:r w:rsidR="00750724">
        <w:t xml:space="preserve">The SA WG3 Chair clarified that some security work is expected to be done in Q4/2023. </w:t>
      </w:r>
    </w:p>
    <w:p w14:paraId="21ADB9B6" w14:textId="46CFEA5B" w:rsidR="00750724" w:rsidRDefault="00750724" w:rsidP="00E10C7E">
      <w:r>
        <w:t>The SA WG3 topics with no dependency on SA WG2 will have 9 months to work on and those with dependency on SA WG2 WIs will have a 6 month window. The SA WG6 Chair added that many of the expected SA WG2 Work items will not require more than 6 months for the security aspects.</w:t>
      </w:r>
    </w:p>
    <w:p w14:paraId="0E938D9F" w14:textId="78ADC670" w:rsidR="00750724" w:rsidRDefault="00750724" w:rsidP="00750724">
      <w:r>
        <w:lastRenderedPageBreak/>
        <w:t xml:space="preserve">The input resource figures from the SA WG3 Chair was endorsed and included in the summary to TSG SA in </w:t>
      </w:r>
      <w:r w:rsidRPr="00B37ECD">
        <w:rPr>
          <w:color w:val="0000FF"/>
        </w:rPr>
        <w:t>SWS-230086</w:t>
      </w:r>
      <w:r>
        <w:t>.</w:t>
      </w:r>
    </w:p>
    <w:p w14:paraId="3D86E6E9" w14:textId="27DAE490" w:rsidR="00E10C7E" w:rsidRPr="00751D94" w:rsidRDefault="00E10C7E" w:rsidP="00E10C7E">
      <w:r>
        <w:t xml:space="preserve">The SA WG3 Chair was thanked for this report, which was then </w:t>
      </w:r>
      <w:r w:rsidRPr="00C3284B">
        <w:rPr>
          <w:color w:val="0000FF"/>
        </w:rPr>
        <w:t>noted</w:t>
      </w:r>
      <w:r>
        <w:t>.</w:t>
      </w:r>
    </w:p>
    <w:p w14:paraId="7B5560DE" w14:textId="77777777" w:rsidR="00E10C7E" w:rsidRPr="00EB0339" w:rsidRDefault="00E10C7E" w:rsidP="00E10C7E">
      <w:r w:rsidRPr="005B25A1">
        <w:rPr>
          <w:b/>
          <w:bCs/>
        </w:rPr>
        <w:t>Status:</w:t>
      </w:r>
      <w:r>
        <w:t xml:space="preserve"> </w:t>
      </w:r>
      <w:r w:rsidRPr="00C3284B">
        <w:rPr>
          <w:color w:val="0000FF"/>
        </w:rPr>
        <w:t>Noted</w:t>
      </w:r>
      <w:r>
        <w:t>.</w:t>
      </w:r>
    </w:p>
    <w:p w14:paraId="3DEFB96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WG4 Inputs</w:t>
      </w:r>
    </w:p>
    <w:p w14:paraId="30A8022D" w14:textId="77777777" w:rsidR="00E00DA6" w:rsidRDefault="007615D6" w:rsidP="00851222">
      <w:pPr>
        <w:pStyle w:val="NormTop"/>
      </w:pPr>
      <w:r>
        <w:rPr>
          <w:color w:val="0000FF"/>
        </w:rPr>
        <w:t>SWS-230076</w:t>
      </w:r>
      <w:r w:rsidRPr="00D53282">
        <w:t xml:space="preserve"> </w:t>
      </w:r>
      <w:r>
        <w:t>(OTHER) SA WG4 input to TSG SA Workshop on Rel-19 planning (Source: SA WG4 Chair)</w:t>
      </w:r>
      <w:r>
        <w:br/>
      </w:r>
      <w:r w:rsidRPr="00D53282">
        <w:rPr>
          <w:b/>
        </w:rPr>
        <w:t>Document for:</w:t>
      </w:r>
      <w:r w:rsidRPr="00D53282">
        <w:t xml:space="preserve"> </w:t>
      </w:r>
      <w:r>
        <w:t>Information</w:t>
      </w:r>
      <w:r>
        <w:br/>
      </w:r>
      <w:r w:rsidRPr="00D53282">
        <w:rPr>
          <w:b/>
        </w:rPr>
        <w:t>Abstract:</w:t>
      </w:r>
      <w:r w:rsidRPr="00D53282">
        <w:t xml:space="preserve"> </w:t>
      </w:r>
      <w:r>
        <w:br/>
        <w:t>SA WG4 input to TSG SA Workshop on Rel-19 planning.</w:t>
      </w:r>
    </w:p>
    <w:p w14:paraId="09E7B83C" w14:textId="77777777" w:rsidR="00851222" w:rsidRPr="00851222" w:rsidRDefault="00851222" w:rsidP="00851222">
      <w:pPr>
        <w:keepNext/>
        <w:rPr>
          <w:b/>
          <w:bCs/>
          <w:lang w:eastAsia="ja-JP"/>
        </w:rPr>
      </w:pPr>
      <w:r w:rsidRPr="00851222">
        <w:rPr>
          <w:b/>
          <w:bCs/>
          <w:lang w:eastAsia="ja-JP"/>
        </w:rPr>
        <w:t>Release 19 Freezes and other milestones, sorted by dates :</w:t>
      </w:r>
    </w:p>
    <w:p w14:paraId="4B22FE51" w14:textId="5CFC2DE9" w:rsidR="00851222" w:rsidRPr="00851222" w:rsidRDefault="00851222" w:rsidP="00851222">
      <w:pPr>
        <w:pStyle w:val="B1"/>
        <w:keepNext/>
        <w:rPr>
          <w:b/>
          <w:bCs/>
        </w:rPr>
      </w:pPr>
      <w:r w:rsidRPr="00851222">
        <w:rPr>
          <w:b/>
          <w:bCs/>
        </w:rPr>
        <w:t>-</w:t>
      </w:r>
      <w:r w:rsidRPr="00851222">
        <w:rPr>
          <w:b/>
          <w:bCs/>
        </w:rPr>
        <w:tab/>
        <w:t>June 2023: RAN workshop on Rel-19 content, SA workshop on Rel-19 content</w:t>
      </w:r>
    </w:p>
    <w:p w14:paraId="0172D9F4" w14:textId="57988F63" w:rsidR="00851222" w:rsidRDefault="00851222" w:rsidP="00851222">
      <w:pPr>
        <w:pStyle w:val="B1"/>
        <w:keepNext/>
      </w:pPr>
      <w:r>
        <w:t>-</w:t>
      </w:r>
      <w:r>
        <w:tab/>
        <w:t>Sept 2023 (TSG#101):</w:t>
      </w:r>
    </w:p>
    <w:p w14:paraId="1FC6CD34" w14:textId="2A5301B7" w:rsidR="00851222" w:rsidRDefault="00851222" w:rsidP="00851222">
      <w:pPr>
        <w:pStyle w:val="B2"/>
        <w:keepNext/>
      </w:pPr>
      <w:r>
        <w:t>-</w:t>
      </w:r>
      <w:r>
        <w:tab/>
        <w:t>Stage 1: 80% normative work</w:t>
      </w:r>
    </w:p>
    <w:p w14:paraId="2B49E95F" w14:textId="3335A76A" w:rsidR="00851222" w:rsidRDefault="00851222" w:rsidP="00851222">
      <w:pPr>
        <w:pStyle w:val="B2"/>
        <w:keepNext/>
      </w:pPr>
      <w:r>
        <w:t>-</w:t>
      </w:r>
      <w:r>
        <w:tab/>
        <w:t>Approve 1st part of SA Stage 2 package (SA/CT)</w:t>
      </w:r>
    </w:p>
    <w:p w14:paraId="5E99E96C" w14:textId="1F5CBB5B" w:rsidR="00851222" w:rsidRPr="00851222" w:rsidRDefault="00851222" w:rsidP="00851222">
      <w:pPr>
        <w:pStyle w:val="B1"/>
        <w:keepNext/>
        <w:rPr>
          <w:b/>
          <w:bCs/>
        </w:rPr>
      </w:pPr>
      <w:r w:rsidRPr="00851222">
        <w:rPr>
          <w:b/>
          <w:bCs/>
        </w:rPr>
        <w:t>-</w:t>
      </w:r>
      <w:r w:rsidRPr="00851222">
        <w:rPr>
          <w:b/>
          <w:bCs/>
        </w:rPr>
        <w:tab/>
        <w:t>Dec 2023 (TSG#102):</w:t>
      </w:r>
    </w:p>
    <w:p w14:paraId="498556E0" w14:textId="7A3A0912" w:rsidR="00851222" w:rsidRDefault="00851222" w:rsidP="00851222">
      <w:pPr>
        <w:pStyle w:val="B2"/>
        <w:keepNext/>
      </w:pPr>
      <w:r>
        <w:t>-</w:t>
      </w:r>
      <w:r>
        <w:tab/>
        <w:t>Stage 1: 100% normative work</w:t>
      </w:r>
    </w:p>
    <w:p w14:paraId="31A3C46E" w14:textId="4D1173AA" w:rsidR="00851222" w:rsidRDefault="00851222" w:rsidP="00851222">
      <w:pPr>
        <w:pStyle w:val="B2"/>
        <w:keepNext/>
      </w:pPr>
      <w:r>
        <w:t>-</w:t>
      </w:r>
      <w:r>
        <w:tab/>
        <w:t>RAN1/2/3 Content Definition</w:t>
      </w:r>
    </w:p>
    <w:p w14:paraId="6D4448EF" w14:textId="5ABCC896" w:rsidR="00851222" w:rsidRDefault="00851222" w:rsidP="00851222">
      <w:pPr>
        <w:pStyle w:val="B2"/>
        <w:keepNext/>
      </w:pPr>
      <w:r>
        <w:t>-</w:t>
      </w:r>
      <w:r>
        <w:tab/>
        <w:t>Approve final package of SA Stage 2 with RAN/CT</w:t>
      </w:r>
    </w:p>
    <w:p w14:paraId="25A2DE28" w14:textId="0FD4462D" w:rsidR="00851222" w:rsidRDefault="00851222" w:rsidP="00851222">
      <w:pPr>
        <w:pStyle w:val="B1"/>
        <w:keepNext/>
      </w:pPr>
      <w:r>
        <w:t>-</w:t>
      </w:r>
      <w:r>
        <w:tab/>
        <w:t>Mar 2024 (TSG#103): RAN4 Content Definition</w:t>
      </w:r>
    </w:p>
    <w:p w14:paraId="25298978" w14:textId="36217362" w:rsidR="00851222" w:rsidRPr="00851222" w:rsidRDefault="00851222" w:rsidP="00851222">
      <w:pPr>
        <w:pStyle w:val="B1"/>
        <w:keepNext/>
        <w:rPr>
          <w:b/>
          <w:bCs/>
        </w:rPr>
      </w:pPr>
      <w:r w:rsidRPr="00851222">
        <w:rPr>
          <w:b/>
          <w:bCs/>
        </w:rPr>
        <w:t>-</w:t>
      </w:r>
      <w:r w:rsidRPr="00851222">
        <w:rPr>
          <w:b/>
          <w:bCs/>
        </w:rPr>
        <w:tab/>
        <w:t>Dec 2024 (TSG#106): Stage 2 Functional work (SA2, SA6, …) Freeze</w:t>
      </w:r>
    </w:p>
    <w:p w14:paraId="136097A9" w14:textId="067CD4CF" w:rsidR="00851222" w:rsidRDefault="00851222" w:rsidP="00851222">
      <w:pPr>
        <w:pStyle w:val="B1"/>
        <w:keepNext/>
      </w:pPr>
      <w:r>
        <w:t>-</w:t>
      </w:r>
      <w:r>
        <w:tab/>
        <w:t>June 2025 (TSG#108): RAN1 freeze</w:t>
      </w:r>
    </w:p>
    <w:p w14:paraId="0E8CFEA1" w14:textId="63A2AD3C" w:rsidR="00851222" w:rsidRPr="00851222" w:rsidRDefault="00851222" w:rsidP="00851222">
      <w:pPr>
        <w:pStyle w:val="B1"/>
        <w:keepNext/>
        <w:rPr>
          <w:b/>
          <w:bCs/>
        </w:rPr>
      </w:pPr>
      <w:r w:rsidRPr="00851222">
        <w:rPr>
          <w:b/>
          <w:bCs/>
        </w:rPr>
        <w:t>-</w:t>
      </w:r>
      <w:r w:rsidRPr="00851222">
        <w:rPr>
          <w:b/>
          <w:bCs/>
        </w:rPr>
        <w:tab/>
        <w:t>Sept 2025 (TSG#109):</w:t>
      </w:r>
    </w:p>
    <w:p w14:paraId="747A11C5" w14:textId="18DB5E98" w:rsidR="00851222" w:rsidRDefault="00851222" w:rsidP="00851222">
      <w:pPr>
        <w:pStyle w:val="B2"/>
        <w:keepNext/>
      </w:pPr>
      <w:r>
        <w:t>-</w:t>
      </w:r>
      <w:r>
        <w:tab/>
        <w:t>RAN2, RAN3, RAN4Core freeze</w:t>
      </w:r>
    </w:p>
    <w:p w14:paraId="0B62D9DF" w14:textId="58648055" w:rsidR="00851222" w:rsidRDefault="00851222" w:rsidP="00851222">
      <w:pPr>
        <w:pStyle w:val="B2"/>
        <w:keepNext/>
      </w:pPr>
      <w:r>
        <w:t>-</w:t>
      </w:r>
      <w:r>
        <w:tab/>
        <w:t>Stage 3 (all CT WGs; SA WGs involved with Stage 3) freeze</w:t>
      </w:r>
    </w:p>
    <w:p w14:paraId="245F7D02" w14:textId="59821E1E" w:rsidR="00851222" w:rsidRDefault="00851222" w:rsidP="00851222">
      <w:pPr>
        <w:pStyle w:val="B1"/>
        <w:keepNext/>
      </w:pPr>
      <w:r>
        <w:t>-</w:t>
      </w:r>
      <w:r>
        <w:tab/>
        <w:t>Dec 2025 (TSG#110):</w:t>
      </w:r>
    </w:p>
    <w:p w14:paraId="305D070D" w14:textId="3EC41417" w:rsidR="00851222" w:rsidRDefault="00851222" w:rsidP="00851222">
      <w:pPr>
        <w:pStyle w:val="B2"/>
        <w:keepNext/>
      </w:pPr>
      <w:r>
        <w:t>-</w:t>
      </w:r>
      <w:r>
        <w:tab/>
        <w:t>RAN4Perf freeze</w:t>
      </w:r>
    </w:p>
    <w:p w14:paraId="01D2030F" w14:textId="4F36BFE8" w:rsidR="00851222" w:rsidRDefault="00851222" w:rsidP="00851222">
      <w:pPr>
        <w:pStyle w:val="B2"/>
        <w:keepNext/>
      </w:pPr>
      <w:r>
        <w:t>-</w:t>
      </w:r>
      <w:r>
        <w:tab/>
        <w:t>"coding freeze". Freeze of:ASN-1; Open APIs</w:t>
      </w:r>
    </w:p>
    <w:p w14:paraId="2E6E814C" w14:textId="77777777" w:rsidR="00851222" w:rsidRDefault="00851222" w:rsidP="00851222">
      <w:pPr>
        <w:pStyle w:val="B2"/>
        <w:keepNext/>
      </w:pPr>
    </w:p>
    <w:p w14:paraId="386851D0" w14:textId="688EBB17" w:rsidR="007615D6" w:rsidRPr="005B25A1" w:rsidRDefault="005107A3" w:rsidP="007615D6">
      <w:pPr>
        <w:keepNext/>
        <w:keepLines/>
        <w:rPr>
          <w:b/>
          <w:bCs/>
        </w:rPr>
      </w:pPr>
      <w:r w:rsidRPr="005B25A1">
        <w:rPr>
          <w:b/>
          <w:bCs/>
        </w:rPr>
        <w:t>Discussion:</w:t>
      </w:r>
    </w:p>
    <w:p w14:paraId="28B181C6" w14:textId="4A141749" w:rsidR="00C5368A" w:rsidRDefault="00C5368A" w:rsidP="00C5368A">
      <w:r>
        <w:t>The estimated number of Studies that can be handled should be provided, possibly as a range of numbers. SA WG2 included the Study and Normative phases as a single work item for the budgeting process, where TUs are used for both WIs, whereas SA WG4 have shown the Study phase and normative phase as separate WIs and also have some WIs for Evaluation work.</w:t>
      </w:r>
    </w:p>
    <w:p w14:paraId="404ACB25" w14:textId="3912FE45" w:rsidR="00C5368A" w:rsidRDefault="00C5368A" w:rsidP="00C5368A">
      <w:r>
        <w:t xml:space="preserve">The input resource figures from the SA WG4 Chair was endorsed and included in the summary to TSG SA in </w:t>
      </w:r>
      <w:r w:rsidRPr="00B37ECD">
        <w:rPr>
          <w:color w:val="0000FF"/>
        </w:rPr>
        <w:t>SWS-230086</w:t>
      </w:r>
      <w:r>
        <w:t>.</w:t>
      </w:r>
    </w:p>
    <w:p w14:paraId="10601A18" w14:textId="1B9EE063" w:rsidR="00C5368A" w:rsidRPr="00751D94" w:rsidRDefault="00C5368A" w:rsidP="00C5368A">
      <w:r>
        <w:t xml:space="preserve">The SA WG4 Chair was thanked for this report, which was then </w:t>
      </w:r>
      <w:r w:rsidRPr="00C3284B">
        <w:rPr>
          <w:color w:val="0000FF"/>
        </w:rPr>
        <w:t>noted</w:t>
      </w:r>
      <w:r>
        <w:t>.</w:t>
      </w:r>
    </w:p>
    <w:p w14:paraId="51D5C16A" w14:textId="77777777" w:rsidR="00C5368A" w:rsidRPr="00EB0339" w:rsidRDefault="00C5368A" w:rsidP="00C5368A">
      <w:r w:rsidRPr="005B25A1">
        <w:rPr>
          <w:b/>
          <w:bCs/>
        </w:rPr>
        <w:t>Status:</w:t>
      </w:r>
      <w:r>
        <w:t xml:space="preserve"> </w:t>
      </w:r>
      <w:r w:rsidRPr="00C3284B">
        <w:rPr>
          <w:color w:val="0000FF"/>
        </w:rPr>
        <w:t>Noted</w:t>
      </w:r>
      <w:r>
        <w:t>.</w:t>
      </w:r>
    </w:p>
    <w:p w14:paraId="3EDA73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WG5 Inputs</w:t>
      </w:r>
    </w:p>
    <w:p w14:paraId="5D7EC586" w14:textId="77777777" w:rsidR="00E00DA6" w:rsidRDefault="007615D6" w:rsidP="007D3DD5">
      <w:pPr>
        <w:pStyle w:val="NormTop"/>
      </w:pPr>
      <w:r>
        <w:rPr>
          <w:color w:val="0000FF"/>
        </w:rPr>
        <w:t>SWS-230071</w:t>
      </w:r>
      <w:r w:rsidRPr="00D53282">
        <w:t xml:space="preserve"> </w:t>
      </w:r>
      <w:r>
        <w:t>(OTHER) SA WG5 inputs to Rel-19 SA Workshop - Available capacity (Source: SA WG5 Chair)</w:t>
      </w:r>
      <w:r>
        <w:br/>
      </w:r>
      <w:r w:rsidRPr="00D53282">
        <w:rPr>
          <w:b/>
        </w:rPr>
        <w:t>Document for:</w:t>
      </w:r>
      <w:r w:rsidRPr="00D53282">
        <w:t xml:space="preserve"> </w:t>
      </w:r>
      <w:r>
        <w:t>Information</w:t>
      </w:r>
      <w:r>
        <w:br/>
      </w:r>
      <w:r w:rsidRPr="00D53282">
        <w:rPr>
          <w:b/>
        </w:rPr>
        <w:t>Abstract:</w:t>
      </w:r>
      <w:r w:rsidRPr="00D53282">
        <w:t xml:space="preserve"> </w:t>
      </w:r>
    </w:p>
    <w:p w14:paraId="28385DBA" w14:textId="4D7B3179" w:rsidR="00851222" w:rsidRDefault="00851222" w:rsidP="007D3DD5">
      <w:pPr>
        <w:pStyle w:val="B1"/>
        <w:keepNext/>
        <w:rPr>
          <w:lang w:eastAsia="ja-JP"/>
        </w:rPr>
      </w:pPr>
      <w:r>
        <w:rPr>
          <w:lang w:eastAsia="ja-JP"/>
        </w:rPr>
        <w:t>-</w:t>
      </w:r>
      <w:r>
        <w:rPr>
          <w:lang w:eastAsia="ja-JP"/>
        </w:rPr>
        <w:tab/>
        <w:t>Release 19 Freezes and other milestones, sorted by dates :</w:t>
      </w:r>
    </w:p>
    <w:p w14:paraId="170E75EA" w14:textId="6A2722A7" w:rsidR="00851222" w:rsidRPr="00851222" w:rsidRDefault="00851222" w:rsidP="007D3DD5">
      <w:pPr>
        <w:pStyle w:val="B1"/>
        <w:keepNext/>
        <w:rPr>
          <w:b/>
          <w:bCs/>
          <w:lang w:eastAsia="ja-JP"/>
        </w:rPr>
      </w:pPr>
      <w:r w:rsidRPr="00851222">
        <w:rPr>
          <w:b/>
          <w:bCs/>
          <w:lang w:eastAsia="ja-JP"/>
        </w:rPr>
        <w:t>-</w:t>
      </w:r>
      <w:r w:rsidRPr="00851222">
        <w:rPr>
          <w:b/>
          <w:bCs/>
          <w:lang w:eastAsia="ja-JP"/>
        </w:rPr>
        <w:tab/>
        <w:t>June 2023: RAN workshop on Rel-19 content, SA workshop on Rel-19 content</w:t>
      </w:r>
    </w:p>
    <w:p w14:paraId="284EA98D" w14:textId="36B92811" w:rsidR="00851222" w:rsidRDefault="00851222" w:rsidP="007D3DD5">
      <w:pPr>
        <w:pStyle w:val="B1"/>
        <w:keepNext/>
        <w:rPr>
          <w:lang w:eastAsia="ja-JP"/>
        </w:rPr>
      </w:pPr>
      <w:r>
        <w:rPr>
          <w:lang w:eastAsia="ja-JP"/>
        </w:rPr>
        <w:t>-</w:t>
      </w:r>
      <w:r>
        <w:rPr>
          <w:lang w:eastAsia="ja-JP"/>
        </w:rPr>
        <w:tab/>
        <w:t>Sept 2023 (TSG#101):</w:t>
      </w:r>
    </w:p>
    <w:p w14:paraId="4F1D4F69" w14:textId="378185DB" w:rsidR="00851222" w:rsidRDefault="00851222" w:rsidP="007D3DD5">
      <w:pPr>
        <w:pStyle w:val="B2"/>
        <w:keepNext/>
      </w:pPr>
      <w:r>
        <w:t>-</w:t>
      </w:r>
      <w:r>
        <w:tab/>
        <w:t>Stage 1: 80% normative work</w:t>
      </w:r>
    </w:p>
    <w:p w14:paraId="643F8645" w14:textId="2E17C7D6" w:rsidR="00851222" w:rsidRDefault="00851222" w:rsidP="007D3DD5">
      <w:pPr>
        <w:pStyle w:val="B2"/>
        <w:keepNext/>
      </w:pPr>
      <w:r>
        <w:t>-</w:t>
      </w:r>
      <w:r>
        <w:tab/>
        <w:t>Approve 1st part of SA Stage 2 package (SA/CT)</w:t>
      </w:r>
    </w:p>
    <w:p w14:paraId="7C759A53" w14:textId="5A01656D" w:rsidR="00851222" w:rsidRPr="00851222" w:rsidRDefault="00851222" w:rsidP="007D3DD5">
      <w:pPr>
        <w:pStyle w:val="B1"/>
        <w:keepNext/>
        <w:rPr>
          <w:b/>
          <w:bCs/>
          <w:lang w:eastAsia="ja-JP"/>
        </w:rPr>
      </w:pPr>
      <w:r w:rsidRPr="00851222">
        <w:rPr>
          <w:b/>
          <w:bCs/>
          <w:lang w:eastAsia="ja-JP"/>
        </w:rPr>
        <w:t>-</w:t>
      </w:r>
      <w:r w:rsidRPr="00851222">
        <w:rPr>
          <w:b/>
          <w:bCs/>
          <w:lang w:eastAsia="ja-JP"/>
        </w:rPr>
        <w:tab/>
        <w:t>Dec 2023 (TSG#102):</w:t>
      </w:r>
    </w:p>
    <w:p w14:paraId="051211B3" w14:textId="56E23FCA" w:rsidR="00851222" w:rsidRDefault="00851222" w:rsidP="007D3DD5">
      <w:pPr>
        <w:pStyle w:val="B2"/>
        <w:keepNext/>
      </w:pPr>
      <w:r>
        <w:t>-</w:t>
      </w:r>
      <w:r>
        <w:tab/>
        <w:t>Stage 1: 100% normative work</w:t>
      </w:r>
    </w:p>
    <w:p w14:paraId="568C7400" w14:textId="24600C47" w:rsidR="00851222" w:rsidRDefault="00851222" w:rsidP="007D3DD5">
      <w:pPr>
        <w:pStyle w:val="B2"/>
        <w:keepNext/>
      </w:pPr>
      <w:r>
        <w:t>-</w:t>
      </w:r>
      <w:r>
        <w:tab/>
        <w:t>RAN1/2/3 Content Definition</w:t>
      </w:r>
    </w:p>
    <w:p w14:paraId="0B09DAFC" w14:textId="5733FF0E" w:rsidR="00851222" w:rsidRDefault="00851222" w:rsidP="007D3DD5">
      <w:pPr>
        <w:pStyle w:val="B2"/>
        <w:keepNext/>
      </w:pPr>
      <w:r>
        <w:t>-</w:t>
      </w:r>
      <w:r>
        <w:tab/>
        <w:t>Approve final package of SA Stage 2 with RAN/CT</w:t>
      </w:r>
    </w:p>
    <w:p w14:paraId="1202CE1D" w14:textId="44610E1B" w:rsidR="00851222" w:rsidRDefault="00851222" w:rsidP="007D3DD5">
      <w:pPr>
        <w:pStyle w:val="B1"/>
        <w:keepNext/>
        <w:rPr>
          <w:lang w:eastAsia="ja-JP"/>
        </w:rPr>
      </w:pPr>
      <w:r>
        <w:rPr>
          <w:lang w:eastAsia="ja-JP"/>
        </w:rPr>
        <w:t>-</w:t>
      </w:r>
      <w:r>
        <w:rPr>
          <w:lang w:eastAsia="ja-JP"/>
        </w:rPr>
        <w:tab/>
        <w:t>Mar 2024 (TSG#103): RAN4 Content Definition</w:t>
      </w:r>
    </w:p>
    <w:p w14:paraId="5ED4EFD5" w14:textId="3A9D5A47" w:rsidR="00851222" w:rsidRPr="00851222" w:rsidRDefault="00851222" w:rsidP="007D3DD5">
      <w:pPr>
        <w:pStyle w:val="B1"/>
        <w:keepNext/>
        <w:rPr>
          <w:b/>
          <w:bCs/>
          <w:lang w:eastAsia="ja-JP"/>
        </w:rPr>
      </w:pPr>
      <w:r w:rsidRPr="00851222">
        <w:rPr>
          <w:b/>
          <w:bCs/>
          <w:lang w:eastAsia="ja-JP"/>
        </w:rPr>
        <w:t>-</w:t>
      </w:r>
      <w:r w:rsidRPr="00851222">
        <w:rPr>
          <w:b/>
          <w:bCs/>
          <w:lang w:eastAsia="ja-JP"/>
        </w:rPr>
        <w:tab/>
        <w:t>Dec 2024 (TSG#106): Stage 2 Functional work (SA2, SA6, …) Freeze</w:t>
      </w:r>
    </w:p>
    <w:p w14:paraId="1B30A2E5" w14:textId="47CB996B" w:rsidR="00851222" w:rsidRDefault="00851222" w:rsidP="007D3DD5">
      <w:pPr>
        <w:pStyle w:val="B1"/>
        <w:keepNext/>
        <w:rPr>
          <w:lang w:eastAsia="ja-JP"/>
        </w:rPr>
      </w:pPr>
      <w:r>
        <w:rPr>
          <w:lang w:eastAsia="ja-JP"/>
        </w:rPr>
        <w:t>-</w:t>
      </w:r>
      <w:r>
        <w:rPr>
          <w:lang w:eastAsia="ja-JP"/>
        </w:rPr>
        <w:tab/>
        <w:t>June 2025 (TSG#108): RAN1 freeze</w:t>
      </w:r>
    </w:p>
    <w:p w14:paraId="2CE87627" w14:textId="13B79628" w:rsidR="00851222" w:rsidRPr="00851222" w:rsidRDefault="00851222" w:rsidP="007D3DD5">
      <w:pPr>
        <w:pStyle w:val="B1"/>
        <w:keepNext/>
        <w:rPr>
          <w:b/>
          <w:bCs/>
          <w:lang w:eastAsia="ja-JP"/>
        </w:rPr>
      </w:pPr>
      <w:r w:rsidRPr="00851222">
        <w:rPr>
          <w:b/>
          <w:bCs/>
          <w:lang w:eastAsia="ja-JP"/>
        </w:rPr>
        <w:t>-</w:t>
      </w:r>
      <w:r w:rsidRPr="00851222">
        <w:rPr>
          <w:b/>
          <w:bCs/>
          <w:lang w:eastAsia="ja-JP"/>
        </w:rPr>
        <w:tab/>
        <w:t>Sept 2025 (TSG#109):</w:t>
      </w:r>
    </w:p>
    <w:p w14:paraId="1FB8F300" w14:textId="24E49CE3" w:rsidR="00851222" w:rsidRDefault="00851222" w:rsidP="007D3DD5">
      <w:pPr>
        <w:pStyle w:val="B2"/>
        <w:keepNext/>
      </w:pPr>
      <w:r>
        <w:t>-</w:t>
      </w:r>
      <w:r>
        <w:tab/>
        <w:t>RAN2, RAN3, RAN4Core freeze</w:t>
      </w:r>
    </w:p>
    <w:p w14:paraId="142AD221" w14:textId="0D1AA4EF" w:rsidR="00851222" w:rsidRDefault="00851222" w:rsidP="007D3DD5">
      <w:pPr>
        <w:pStyle w:val="B2"/>
        <w:keepNext/>
      </w:pPr>
      <w:r>
        <w:t>-</w:t>
      </w:r>
      <w:r>
        <w:tab/>
        <w:t>Stage 3 (all CT WGs; SA WGs involved with Stage 3) freeze</w:t>
      </w:r>
    </w:p>
    <w:p w14:paraId="3294188A" w14:textId="7FD09955" w:rsidR="00851222" w:rsidRDefault="00851222" w:rsidP="007D3DD5">
      <w:pPr>
        <w:pStyle w:val="B1"/>
        <w:keepNext/>
        <w:rPr>
          <w:lang w:eastAsia="ja-JP"/>
        </w:rPr>
      </w:pPr>
      <w:r>
        <w:rPr>
          <w:lang w:eastAsia="ja-JP"/>
        </w:rPr>
        <w:t>-</w:t>
      </w:r>
      <w:r>
        <w:rPr>
          <w:lang w:eastAsia="ja-JP"/>
        </w:rPr>
        <w:tab/>
        <w:t>Dec 2025 (TSG#110):</w:t>
      </w:r>
    </w:p>
    <w:p w14:paraId="603BB53D" w14:textId="46911442" w:rsidR="00851222" w:rsidRDefault="00851222" w:rsidP="007D3DD5">
      <w:pPr>
        <w:pStyle w:val="B2"/>
        <w:keepNext/>
      </w:pPr>
      <w:r>
        <w:t>-</w:t>
      </w:r>
      <w:r>
        <w:tab/>
        <w:t>RAN4Perf freeze</w:t>
      </w:r>
    </w:p>
    <w:p w14:paraId="63FB37C6" w14:textId="4151F5C3" w:rsidR="00851222" w:rsidRDefault="00851222" w:rsidP="007D3DD5">
      <w:pPr>
        <w:pStyle w:val="B2"/>
        <w:keepNext/>
      </w:pPr>
      <w:r>
        <w:t>-</w:t>
      </w:r>
      <w:r>
        <w:tab/>
        <w:t>"coding freeze". Freeze of:ASN-1; Open APIs</w:t>
      </w:r>
    </w:p>
    <w:p w14:paraId="4D6456BF" w14:textId="77777777" w:rsidR="00851222" w:rsidRDefault="00851222" w:rsidP="007D3DD5">
      <w:pPr>
        <w:pStyle w:val="B2"/>
        <w:keepNext/>
      </w:pPr>
    </w:p>
    <w:p w14:paraId="636C830A" w14:textId="58F4987F" w:rsidR="007615D6" w:rsidRPr="005B25A1" w:rsidRDefault="005107A3" w:rsidP="007615D6">
      <w:pPr>
        <w:keepNext/>
        <w:keepLines/>
        <w:rPr>
          <w:b/>
          <w:bCs/>
        </w:rPr>
      </w:pPr>
      <w:r w:rsidRPr="005B25A1">
        <w:rPr>
          <w:b/>
          <w:bCs/>
        </w:rPr>
        <w:t>Discussion:</w:t>
      </w:r>
    </w:p>
    <w:p w14:paraId="54EBFCE9" w14:textId="4AE8F852" w:rsidR="007615D6" w:rsidRDefault="00851222" w:rsidP="007615D6">
      <w:pPr>
        <w:keepNext/>
        <w:keepLines/>
      </w:pPr>
      <w:r>
        <w:t xml:space="preserve">It was clarified that the max number of WIs is estimated as  20, which includes the initial Studies and those converted into normative </w:t>
      </w:r>
      <w:proofErr w:type="spellStart"/>
      <w:r>
        <w:t>WIs.</w:t>
      </w:r>
      <w:proofErr w:type="spellEnd"/>
      <w:r w:rsidR="007D3DD5">
        <w:t xml:space="preserve"> The average was indicated as 6 TUs per WI.</w:t>
      </w:r>
    </w:p>
    <w:p w14:paraId="1A34FF13" w14:textId="71B9D7B8" w:rsidR="00851222" w:rsidRPr="00851222" w:rsidRDefault="00851222" w:rsidP="007615D6">
      <w:pPr>
        <w:keepNext/>
        <w:keepLines/>
      </w:pPr>
      <w:r>
        <w:t xml:space="preserve">AT&amp;T asked whether the estimated number of TUs for each WI will be checked for achievability. It was clarified that some WIs will be allocated more than the average and some less than the average and </w:t>
      </w:r>
      <w:r w:rsidR="007D3DD5">
        <w:t>continuous checking of the TU usage will be maintained as done in SA WG2.</w:t>
      </w:r>
    </w:p>
    <w:p w14:paraId="36BA764B" w14:textId="15222B51" w:rsidR="00851222" w:rsidRDefault="00851222" w:rsidP="00851222">
      <w:r>
        <w:t xml:space="preserve">The input resource figures from the SA WG5 Chair was endorsed and included in the summary to TSG SA in </w:t>
      </w:r>
      <w:r w:rsidRPr="00B37ECD">
        <w:rPr>
          <w:color w:val="0000FF"/>
        </w:rPr>
        <w:t>SWS-230086</w:t>
      </w:r>
      <w:r>
        <w:t>.</w:t>
      </w:r>
    </w:p>
    <w:p w14:paraId="2A58EB6C" w14:textId="0910CAE0" w:rsidR="00851222" w:rsidRPr="00751D94" w:rsidRDefault="00851222" w:rsidP="00851222">
      <w:r>
        <w:t xml:space="preserve">The SA WG5 Chair was thanked for this report, which was then </w:t>
      </w:r>
      <w:r w:rsidRPr="00C3284B">
        <w:rPr>
          <w:color w:val="0000FF"/>
        </w:rPr>
        <w:t>noted</w:t>
      </w:r>
      <w:r>
        <w:t>.</w:t>
      </w:r>
    </w:p>
    <w:p w14:paraId="304C4F59" w14:textId="77777777" w:rsidR="00851222" w:rsidRPr="00EB0339" w:rsidRDefault="00851222" w:rsidP="00851222">
      <w:r w:rsidRPr="005B25A1">
        <w:rPr>
          <w:b/>
          <w:bCs/>
        </w:rPr>
        <w:t>Status:</w:t>
      </w:r>
      <w:r>
        <w:t xml:space="preserve"> </w:t>
      </w:r>
      <w:r w:rsidRPr="00C3284B">
        <w:rPr>
          <w:color w:val="0000FF"/>
        </w:rPr>
        <w:t>Noted</w:t>
      </w:r>
      <w:r>
        <w:t>.</w:t>
      </w:r>
    </w:p>
    <w:p w14:paraId="7C8D5AB9" w14:textId="60FBE1C0" w:rsidR="00E00DA6" w:rsidRDefault="007615D6" w:rsidP="000A3FBD">
      <w:pPr>
        <w:pStyle w:val="NormTop"/>
      </w:pPr>
      <w:r>
        <w:rPr>
          <w:color w:val="0000FF"/>
        </w:rPr>
        <w:t>SWS-230072</w:t>
      </w:r>
      <w:r w:rsidRPr="00D53282">
        <w:t xml:space="preserve"> </w:t>
      </w:r>
      <w:r>
        <w:t>(OTHER) SA WG5 inputs to Rel-19 SA Workshop - Rel-19 Topics (Source: SA WG5 Chair)</w:t>
      </w:r>
      <w:r>
        <w:br/>
      </w:r>
      <w:r w:rsidRPr="00D53282">
        <w:rPr>
          <w:b/>
        </w:rPr>
        <w:t>Document for:</w:t>
      </w:r>
      <w:r w:rsidRPr="00D53282">
        <w:t xml:space="preserve"> </w:t>
      </w:r>
      <w:r>
        <w:t>Information</w:t>
      </w:r>
      <w:r>
        <w:br/>
      </w:r>
      <w:r w:rsidRPr="00D53282">
        <w:rPr>
          <w:b/>
        </w:rPr>
        <w:t>Abstract:</w:t>
      </w:r>
      <w:r w:rsidRPr="00D53282">
        <w:t xml:space="preserve"> </w:t>
      </w:r>
      <w:r w:rsidR="007D3DD5">
        <w:br/>
        <w:t>This document provides a collection of potential Rel-19 work areas in SA WG5 to address management and charging aspects, including Related requirements work in SA WG1, endorsed in S5-234823 at SA5#149.</w:t>
      </w:r>
    </w:p>
    <w:p w14:paraId="55DE77B2" w14:textId="36AD825F" w:rsidR="007615D6" w:rsidRPr="005B25A1" w:rsidRDefault="007615D6" w:rsidP="007615D6">
      <w:pPr>
        <w:keepNext/>
        <w:keepLines/>
        <w:rPr>
          <w:b/>
          <w:bCs/>
        </w:rPr>
      </w:pPr>
      <w:r w:rsidRPr="005B25A1">
        <w:rPr>
          <w:b/>
          <w:bCs/>
        </w:rPr>
        <w:t>Discussion:</w:t>
      </w:r>
    </w:p>
    <w:p w14:paraId="52A2D7AE" w14:textId="0E49AA32" w:rsidR="007615D6" w:rsidRDefault="007D3DD5" w:rsidP="007615D6">
      <w:pPr>
        <w:keepNext/>
        <w:keepLines/>
      </w:pPr>
      <w:r>
        <w:t>The Chair asked where some of the Studies shown come from, as many do not have features in Rel-19 which will need to be managed. The SA WG5 Chair clarified that there are some independent management aspects and the specific charging management aspects are derived from the SA WG1 Rel-19 Features. These should be understood as potential topics for the moment.</w:t>
      </w:r>
    </w:p>
    <w:p w14:paraId="6494C428" w14:textId="53588A3A" w:rsidR="007D3DD5" w:rsidRPr="007D3DD5" w:rsidRDefault="007D3DD5" w:rsidP="007615D6">
      <w:pPr>
        <w:keepNext/>
        <w:keepLines/>
      </w:pPr>
      <w:r>
        <w:t xml:space="preserve">Orange asked when the 21 Months timescales </w:t>
      </w:r>
      <w:r w:rsidR="00E03F53">
        <w:t xml:space="preserve">are planned. The SA WG5 Chair replied that it is from the start of the Release (January 2024) until the stage 3 Freeze (September 2025). </w:t>
      </w:r>
    </w:p>
    <w:p w14:paraId="300C27E3" w14:textId="38D3A4C1" w:rsidR="00E03F53" w:rsidRDefault="00E03F53" w:rsidP="00E03F53">
      <w:r>
        <w:t xml:space="preserve">The input figures from the SA WG5 Chair was endorsed and included in the summary to TSG SA in </w:t>
      </w:r>
      <w:r w:rsidRPr="00B37ECD">
        <w:rPr>
          <w:color w:val="0000FF"/>
        </w:rPr>
        <w:t>SWS-230086</w:t>
      </w:r>
      <w:r>
        <w:t>.</w:t>
      </w:r>
    </w:p>
    <w:p w14:paraId="5D62F812" w14:textId="77777777" w:rsidR="00E03F53" w:rsidRPr="00751D94" w:rsidRDefault="00E03F53" w:rsidP="00E03F53">
      <w:r>
        <w:t xml:space="preserve">The SA WG5 Chair was thanked for this report, which was then </w:t>
      </w:r>
      <w:r w:rsidRPr="00C3284B">
        <w:rPr>
          <w:color w:val="0000FF"/>
        </w:rPr>
        <w:t>noted</w:t>
      </w:r>
      <w:r>
        <w:t>.</w:t>
      </w:r>
    </w:p>
    <w:p w14:paraId="4C391D41" w14:textId="40F844E0" w:rsidR="007615D6" w:rsidRPr="00EB0339" w:rsidRDefault="007615D6" w:rsidP="007615D6">
      <w:r w:rsidRPr="005B25A1">
        <w:rPr>
          <w:b/>
          <w:bCs/>
        </w:rPr>
        <w:t>Status:</w:t>
      </w:r>
      <w:r>
        <w:t xml:space="preserve"> </w:t>
      </w:r>
      <w:r w:rsidR="007D3DD5" w:rsidRPr="00C3284B">
        <w:rPr>
          <w:color w:val="0000FF"/>
        </w:rPr>
        <w:t>Noted</w:t>
      </w:r>
      <w:r w:rsidR="007D3DD5">
        <w:t>.</w:t>
      </w:r>
    </w:p>
    <w:p w14:paraId="462427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WG6 Inputs</w:t>
      </w:r>
    </w:p>
    <w:p w14:paraId="74178723" w14:textId="5867B5CA" w:rsidR="00E00DA6" w:rsidRDefault="007615D6" w:rsidP="000A3FBD">
      <w:pPr>
        <w:pStyle w:val="NormTop"/>
      </w:pPr>
      <w:r>
        <w:rPr>
          <w:color w:val="0000FF"/>
        </w:rPr>
        <w:t>SWS-2300</w:t>
      </w:r>
      <w:r w:rsidR="00E03F53">
        <w:rPr>
          <w:color w:val="0000FF"/>
        </w:rPr>
        <w:t>85</w:t>
      </w:r>
      <w:r w:rsidRPr="00D53282">
        <w:t xml:space="preserve"> </w:t>
      </w:r>
      <w:r>
        <w:t>(DISCUSSION) SA6 Rel-19 Planning Input (Source: SA WG6 Chair)</w:t>
      </w:r>
      <w:r>
        <w:br/>
      </w:r>
      <w:r w:rsidRPr="00D53282">
        <w:rPr>
          <w:b/>
        </w:rPr>
        <w:t>Document for:</w:t>
      </w:r>
      <w:r w:rsidRPr="00D53282">
        <w:t xml:space="preserve"> </w:t>
      </w:r>
      <w:r>
        <w:t>Information</w:t>
      </w:r>
      <w:r>
        <w:br/>
      </w:r>
      <w:r w:rsidRPr="00D53282">
        <w:rPr>
          <w:b/>
        </w:rPr>
        <w:t>Abstract:</w:t>
      </w:r>
      <w:r w:rsidRPr="00D53282">
        <w:t xml:space="preserve"> </w:t>
      </w:r>
      <w:r>
        <w:br/>
        <w:t>SA</w:t>
      </w:r>
      <w:r w:rsidR="00E03F53">
        <w:t> WG</w:t>
      </w:r>
      <w:r>
        <w:t>6 endorsed contribution to the Release 19 Workshop.</w:t>
      </w:r>
    </w:p>
    <w:p w14:paraId="45B8D76F" w14:textId="1DB5E638" w:rsidR="00E03F53" w:rsidRPr="00E03F53" w:rsidRDefault="00E03F53" w:rsidP="00E03F53">
      <w:pPr>
        <w:pStyle w:val="FP"/>
        <w:keepNext/>
        <w:rPr>
          <w:b/>
          <w:bCs/>
          <w:lang w:eastAsia="ja-JP"/>
        </w:rPr>
      </w:pPr>
      <w:r w:rsidRPr="00E03F53">
        <w:rPr>
          <w:b/>
          <w:bCs/>
          <w:lang w:eastAsia="ja-JP"/>
        </w:rPr>
        <w:t>Overview:</w:t>
      </w:r>
    </w:p>
    <w:p w14:paraId="4DB3C5E1" w14:textId="16A00ECA" w:rsidR="00E03F53" w:rsidRDefault="00E03F53" w:rsidP="00E03F53">
      <w:pPr>
        <w:pStyle w:val="B1"/>
        <w:keepNext/>
        <w:rPr>
          <w:lang w:eastAsia="ja-JP"/>
        </w:rPr>
      </w:pPr>
      <w:r>
        <w:rPr>
          <w:lang w:eastAsia="ja-JP"/>
        </w:rPr>
        <w:t>-</w:t>
      </w:r>
      <w:r>
        <w:rPr>
          <w:lang w:eastAsia="ja-JP"/>
        </w:rPr>
        <w:tab/>
        <w:t>Maximum number of TUs in SA</w:t>
      </w:r>
      <w:r>
        <w:t> WG</w:t>
      </w:r>
      <w:r>
        <w:rPr>
          <w:lang w:eastAsia="ja-JP"/>
        </w:rPr>
        <w:t>6 for Release 19</w:t>
      </w:r>
    </w:p>
    <w:p w14:paraId="1CEA99C1" w14:textId="690AA059" w:rsidR="00E03F53" w:rsidRDefault="00E03F53" w:rsidP="00E03F53">
      <w:pPr>
        <w:pStyle w:val="B2"/>
        <w:keepNext/>
      </w:pPr>
      <w:r>
        <w:t>-</w:t>
      </w:r>
      <w:r>
        <w:tab/>
        <w:t>9 SA WG6 ordinary meetings with 20 TUs per meeting = 180 TUs for Rel-19</w:t>
      </w:r>
    </w:p>
    <w:p w14:paraId="38DD4A2B" w14:textId="6105463D" w:rsidR="00E03F53" w:rsidRDefault="00E03F53" w:rsidP="00E03F53">
      <w:pPr>
        <w:pStyle w:val="B2"/>
        <w:keepNext/>
      </w:pPr>
      <w:r>
        <w:t>-</w:t>
      </w:r>
      <w:r>
        <w:tab/>
        <w:t>SA WG6 has maximum two parallel sessions for up to 10 quarters</w:t>
      </w:r>
    </w:p>
    <w:p w14:paraId="0A788FF9" w14:textId="1F77078B" w:rsidR="00E03F53" w:rsidRDefault="00E03F53" w:rsidP="00E03F53">
      <w:pPr>
        <w:pStyle w:val="B2"/>
        <w:keepNext/>
      </w:pPr>
      <w:r>
        <w:t>-</w:t>
      </w:r>
      <w:r>
        <w:tab/>
        <w:t>20 TUs are allocated for corrections</w:t>
      </w:r>
    </w:p>
    <w:p w14:paraId="54427DE9" w14:textId="413A0767" w:rsidR="00E03F53" w:rsidRDefault="00E03F53" w:rsidP="00E03F53">
      <w:pPr>
        <w:pStyle w:val="B1"/>
        <w:keepNext/>
        <w:rPr>
          <w:lang w:eastAsia="ja-JP"/>
        </w:rPr>
      </w:pPr>
      <w:r>
        <w:rPr>
          <w:lang w:eastAsia="ja-JP"/>
        </w:rPr>
        <w:t>-</w:t>
      </w:r>
      <w:r>
        <w:rPr>
          <w:lang w:eastAsia="ja-JP"/>
        </w:rPr>
        <w:tab/>
        <w:t>160 TUs are allocated to other SIs/WIs</w:t>
      </w:r>
    </w:p>
    <w:p w14:paraId="424FE433" w14:textId="6AF11C0C" w:rsidR="00E03F53" w:rsidRDefault="00E03F53" w:rsidP="00E03F53">
      <w:pPr>
        <w:pStyle w:val="B1"/>
        <w:keepNext/>
        <w:rPr>
          <w:lang w:eastAsia="ja-JP"/>
        </w:rPr>
      </w:pPr>
      <w:r>
        <w:rPr>
          <w:lang w:eastAsia="ja-JP"/>
        </w:rPr>
        <w:t>-</w:t>
      </w:r>
      <w:r>
        <w:rPr>
          <w:lang w:eastAsia="ja-JP"/>
        </w:rPr>
        <w:tab/>
        <w:t>Maximum number of SIs/WIs</w:t>
      </w:r>
    </w:p>
    <w:p w14:paraId="23B658AD" w14:textId="43146F20" w:rsidR="00E03F53" w:rsidRDefault="00E03F53" w:rsidP="00E03F53">
      <w:pPr>
        <w:pStyle w:val="B2"/>
        <w:keepNext/>
      </w:pPr>
      <w:r>
        <w:t>-</w:t>
      </w:r>
      <w:r>
        <w:tab/>
        <w:t>SA WG6 endorsed input: SA WG6 does not use this metric</w:t>
      </w:r>
    </w:p>
    <w:p w14:paraId="08EFACB1" w14:textId="3707F7B4" w:rsidR="00E03F53" w:rsidRDefault="00E03F53" w:rsidP="00E03F53">
      <w:pPr>
        <w:pStyle w:val="B2"/>
        <w:keepNext/>
      </w:pPr>
      <w:r>
        <w:t>-</w:t>
      </w:r>
      <w:r>
        <w:tab/>
        <w:t>SA WG6 Chair input: 16 topics which are a SID, WID or SID+WID</w:t>
      </w:r>
    </w:p>
    <w:p w14:paraId="17E763FD" w14:textId="502AD24B" w:rsidR="00E03F53" w:rsidRDefault="00E03F53" w:rsidP="00E03F53">
      <w:pPr>
        <w:pStyle w:val="B1"/>
        <w:keepNext/>
        <w:rPr>
          <w:lang w:eastAsia="ja-JP"/>
        </w:rPr>
      </w:pPr>
      <w:r>
        <w:rPr>
          <w:lang w:eastAsia="ja-JP"/>
        </w:rPr>
        <w:t>-</w:t>
      </w:r>
      <w:r>
        <w:rPr>
          <w:lang w:eastAsia="ja-JP"/>
        </w:rPr>
        <w:tab/>
        <w:t>Maximum TUs per topic</w:t>
      </w:r>
    </w:p>
    <w:p w14:paraId="7900040F" w14:textId="33F3276D" w:rsidR="00E03F53" w:rsidRDefault="00E03F53" w:rsidP="00E03F53">
      <w:pPr>
        <w:pStyle w:val="B2"/>
        <w:keepNext/>
      </w:pPr>
      <w:r>
        <w:t>-</w:t>
      </w:r>
      <w:r>
        <w:tab/>
        <w:t>SA WG6 endorsed input: SA6 does not use this metric</w:t>
      </w:r>
    </w:p>
    <w:p w14:paraId="33AD57A8" w14:textId="18751484" w:rsidR="00E03F53" w:rsidRDefault="00E03F53" w:rsidP="00E03F53">
      <w:pPr>
        <w:pStyle w:val="B2"/>
        <w:keepNext/>
      </w:pPr>
      <w:r>
        <w:t>-</w:t>
      </w:r>
      <w:r>
        <w:tab/>
        <w:t>SA WG6 Chair input: 20</w:t>
      </w:r>
    </w:p>
    <w:p w14:paraId="0AC3025A" w14:textId="10A8B827" w:rsidR="00E03F53" w:rsidRDefault="00E03F53" w:rsidP="00E03F53">
      <w:pPr>
        <w:pStyle w:val="FP"/>
        <w:keepNext/>
        <w:rPr>
          <w:lang w:eastAsia="ja-JP"/>
        </w:rPr>
      </w:pPr>
    </w:p>
    <w:p w14:paraId="610F31CF"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SWS-230085: Revision of </w:t>
      </w:r>
      <w:r w:rsidR="007615D6" w:rsidRPr="005107A3">
        <w:rPr>
          <w:i/>
          <w:color w:val="0000FF"/>
        </w:rPr>
        <w:t>SWS-230028</w:t>
      </w:r>
      <w:r w:rsidR="007615D6">
        <w:rPr>
          <w:i/>
        </w:rPr>
        <w:t>.</w:t>
      </w:r>
    </w:p>
    <w:p w14:paraId="1EF6CB6F" w14:textId="060D1889" w:rsidR="007615D6" w:rsidRPr="005B25A1" w:rsidRDefault="005107A3" w:rsidP="007615D6">
      <w:pPr>
        <w:keepNext/>
        <w:keepLines/>
        <w:rPr>
          <w:b/>
          <w:bCs/>
        </w:rPr>
      </w:pPr>
      <w:r w:rsidRPr="005B25A1">
        <w:rPr>
          <w:b/>
          <w:bCs/>
        </w:rPr>
        <w:t>Discussion:</w:t>
      </w:r>
    </w:p>
    <w:p w14:paraId="099ACD84" w14:textId="7F6915C2" w:rsidR="005107A3" w:rsidRDefault="005107A3" w:rsidP="00E03F53">
      <w:r>
        <w:t xml:space="preserve">AT&amp;T asked whether SA WG6 could be asked to estimate the TUs for the WIs that are proposed for approval at TSG SA#100. It was clarified that in total 45 TUs are estimated for those </w:t>
      </w:r>
      <w:proofErr w:type="spellStart"/>
      <w:r>
        <w:t>WIs.</w:t>
      </w:r>
      <w:proofErr w:type="spellEnd"/>
      <w:r>
        <w:t xml:space="preserve"> AT&amp;T commented that individual allocations are needed for each WI in order to be able to monitor and flag excessive TU usage throughout the Release.</w:t>
      </w:r>
    </w:p>
    <w:p w14:paraId="00CD6F95" w14:textId="7841301D" w:rsidR="005107A3" w:rsidRDefault="005107A3" w:rsidP="00E03F53">
      <w:r>
        <w:t>It was acknowledged that there are dependencies on SA WG2 and some RAN WGs for the Endorsed WIs, which are not yet ready for presentation to TSG SA for approval and are still under discussion.</w:t>
      </w:r>
    </w:p>
    <w:p w14:paraId="57B26777" w14:textId="3A8B35C6" w:rsidR="00E03F53" w:rsidRDefault="00E03F53" w:rsidP="00E03F53">
      <w:r>
        <w:t xml:space="preserve">The input resource figures from the SA WG5 Chair was endorsed and included in the summary to TSG SA in </w:t>
      </w:r>
      <w:r w:rsidRPr="00B37ECD">
        <w:rPr>
          <w:color w:val="0000FF"/>
        </w:rPr>
        <w:t>SWS-230086</w:t>
      </w:r>
      <w:r>
        <w:t>.</w:t>
      </w:r>
    </w:p>
    <w:p w14:paraId="72383724" w14:textId="41B85BB9" w:rsidR="00E03F53" w:rsidRPr="00751D94" w:rsidRDefault="00E03F53" w:rsidP="00E03F53">
      <w:r>
        <w:t>The SA WG</w:t>
      </w:r>
      <w:r w:rsidR="006C46E0">
        <w:t>6</w:t>
      </w:r>
      <w:r>
        <w:t xml:space="preserve"> Chair was thanked for this report, which was then </w:t>
      </w:r>
      <w:r w:rsidRPr="00C3284B">
        <w:rPr>
          <w:color w:val="0000FF"/>
        </w:rPr>
        <w:t>noted</w:t>
      </w:r>
      <w:r>
        <w:t>.</w:t>
      </w:r>
    </w:p>
    <w:p w14:paraId="3B6B8BEF" w14:textId="77777777" w:rsidR="00E03F53" w:rsidRPr="00EB0339" w:rsidRDefault="00E03F53" w:rsidP="00E03F53">
      <w:r w:rsidRPr="005B25A1">
        <w:rPr>
          <w:b/>
          <w:bCs/>
        </w:rPr>
        <w:t>Status:</w:t>
      </w:r>
      <w:r>
        <w:t xml:space="preserve"> </w:t>
      </w:r>
      <w:r w:rsidRPr="00C3284B">
        <w:rPr>
          <w:color w:val="0000FF"/>
        </w:rPr>
        <w:t>Noted</w:t>
      </w:r>
      <w:r>
        <w:t>.</w:t>
      </w:r>
    </w:p>
    <w:p w14:paraId="775D5C1D" w14:textId="77777777" w:rsidR="00FF4CEF" w:rsidRDefault="00FF4CEF" w:rsidP="00FF4CEF"/>
    <w:p w14:paraId="766F4878" w14:textId="77777777" w:rsidR="007615D6" w:rsidRDefault="007615D6" w:rsidP="0010433C">
      <w:pPr>
        <w:pStyle w:val="Heading2"/>
      </w:pPr>
      <w:bookmarkStart w:id="12" w:name="_Toc137788156"/>
      <w:r>
        <w:t>3.3</w:t>
      </w:r>
      <w:r>
        <w:tab/>
        <w:t>3GPP Member/MRP/other contributions on Rel-19 views/priority</w:t>
      </w:r>
      <w:bookmarkEnd w:id="12"/>
    </w:p>
    <w:p w14:paraId="7CEE46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Operators Input papers in Rel-19 views</w:t>
      </w:r>
    </w:p>
    <w:p w14:paraId="5C21EDE5" w14:textId="77777777" w:rsidR="00E00DA6" w:rsidRDefault="007615D6" w:rsidP="000A3FBD">
      <w:pPr>
        <w:pStyle w:val="NormTop"/>
      </w:pPr>
      <w:r>
        <w:rPr>
          <w:color w:val="0000FF"/>
        </w:rPr>
        <w:t>SWS-230021</w:t>
      </w:r>
      <w:r w:rsidRPr="00D53282">
        <w:t xml:space="preserve"> </w:t>
      </w:r>
      <w:r>
        <w:t>(DISCUSSION) Consolidated Views on Rel-19 (Source: ETRI, SK Telecom, KT, LG Uplus)</w:t>
      </w:r>
      <w:r>
        <w:br/>
      </w:r>
      <w:r w:rsidRPr="00D53282">
        <w:rPr>
          <w:b/>
        </w:rPr>
        <w:t>Document for:</w:t>
      </w:r>
      <w:r w:rsidRPr="00D53282">
        <w:t xml:space="preserve"> </w:t>
      </w:r>
      <w:r>
        <w:t>Presentation</w:t>
      </w:r>
      <w:r>
        <w:br/>
      </w:r>
      <w:r w:rsidRPr="00D53282">
        <w:rPr>
          <w:b/>
        </w:rPr>
        <w:t>Abstract:</w:t>
      </w:r>
      <w:r w:rsidRPr="00D53282">
        <w:t xml:space="preserve"> </w:t>
      </w:r>
      <w:r>
        <w:br/>
        <w:t>This presentation discusses consolidated views on Rel-19 from ETRI, SK Telecom, KT, LG Uplus.</w:t>
      </w:r>
    </w:p>
    <w:p w14:paraId="1CB04109" w14:textId="352D291D" w:rsidR="007615D6" w:rsidRPr="005B25A1" w:rsidRDefault="005107A3" w:rsidP="007615D6">
      <w:pPr>
        <w:keepNext/>
        <w:keepLines/>
        <w:rPr>
          <w:b/>
          <w:bCs/>
        </w:rPr>
      </w:pPr>
      <w:r w:rsidRPr="005B25A1">
        <w:rPr>
          <w:b/>
          <w:bCs/>
        </w:rPr>
        <w:t>Discussion:</w:t>
      </w:r>
    </w:p>
    <w:p w14:paraId="30BBBDC1" w14:textId="4EAF5F78" w:rsidR="007615D6" w:rsidRPr="00892FA5" w:rsidRDefault="00D80F72" w:rsidP="007615D6">
      <w:pPr>
        <w:keepNext/>
        <w:keepLines/>
      </w:pPr>
      <w:r>
        <w:t xml:space="preserve">Some clarifications were provided and this presentation was </w:t>
      </w:r>
      <w:r w:rsidRPr="00C3284B">
        <w:rPr>
          <w:color w:val="0000FF"/>
        </w:rPr>
        <w:t>noted</w:t>
      </w:r>
      <w:r>
        <w:t>.</w:t>
      </w:r>
    </w:p>
    <w:p w14:paraId="2D6B5388" w14:textId="328B01DA" w:rsidR="007615D6" w:rsidRPr="00EB0339" w:rsidRDefault="007615D6" w:rsidP="007615D6">
      <w:r w:rsidRPr="005B25A1">
        <w:rPr>
          <w:b/>
          <w:bCs/>
        </w:rPr>
        <w:t>Status:</w:t>
      </w:r>
      <w:r>
        <w:t xml:space="preserve"> </w:t>
      </w:r>
      <w:r w:rsidR="00D80F72" w:rsidRPr="00C3284B">
        <w:rPr>
          <w:color w:val="0000FF"/>
        </w:rPr>
        <w:t>Noted</w:t>
      </w:r>
      <w:r w:rsidR="00D80F72">
        <w:t>.</w:t>
      </w:r>
    </w:p>
    <w:p w14:paraId="097047A6" w14:textId="77777777" w:rsidR="00E00DA6" w:rsidRDefault="007615D6" w:rsidP="000A3FBD">
      <w:pPr>
        <w:pStyle w:val="NormTop"/>
      </w:pPr>
      <w:r>
        <w:rPr>
          <w:color w:val="0000FF"/>
        </w:rPr>
        <w:t>SWS-230008</w:t>
      </w:r>
      <w:r w:rsidRPr="00D53282">
        <w:t xml:space="preserve"> </w:t>
      </w:r>
      <w:r>
        <w:t>(DISCUSSION) SK Telecom's View on SA Rel-19 (Source: SK Telecom)</w:t>
      </w:r>
      <w:r>
        <w:br/>
      </w:r>
      <w:r w:rsidRPr="00D53282">
        <w:rPr>
          <w:b/>
        </w:rPr>
        <w:t>Document for:</w:t>
      </w:r>
      <w:r w:rsidRPr="00D53282">
        <w:t xml:space="preserve"> </w:t>
      </w:r>
      <w:r>
        <w:t>Discussion</w:t>
      </w:r>
      <w:r>
        <w:br/>
      </w:r>
      <w:r w:rsidRPr="00D53282">
        <w:rPr>
          <w:b/>
        </w:rPr>
        <w:t>Abstract:</w:t>
      </w:r>
      <w:r w:rsidRPr="00D53282">
        <w:t xml:space="preserve"> </w:t>
      </w:r>
    </w:p>
    <w:p w14:paraId="33796A78" w14:textId="2DA5C25B" w:rsidR="007615D6" w:rsidRPr="005B25A1" w:rsidRDefault="005107A3" w:rsidP="007615D6">
      <w:pPr>
        <w:keepNext/>
        <w:keepLines/>
        <w:rPr>
          <w:b/>
          <w:bCs/>
        </w:rPr>
      </w:pPr>
      <w:r w:rsidRPr="005B25A1">
        <w:rPr>
          <w:b/>
          <w:bCs/>
        </w:rPr>
        <w:t>Discussion:</w:t>
      </w:r>
    </w:p>
    <w:p w14:paraId="4589CE21" w14:textId="77777777" w:rsidR="00BA2BA7" w:rsidRPr="00892FA5" w:rsidRDefault="00BA2BA7" w:rsidP="00BA2BA7">
      <w:pPr>
        <w:keepNext/>
        <w:keepLines/>
      </w:pPr>
      <w:r>
        <w:t xml:space="preserve">Some clarifications were provided and this presentation was </w:t>
      </w:r>
      <w:r w:rsidRPr="00C3284B">
        <w:rPr>
          <w:color w:val="0000FF"/>
        </w:rPr>
        <w:t>noted</w:t>
      </w:r>
      <w:r>
        <w:t>.</w:t>
      </w:r>
    </w:p>
    <w:p w14:paraId="52B5AEA4" w14:textId="77777777" w:rsidR="00BA2BA7" w:rsidRPr="00EB0339" w:rsidRDefault="00BA2BA7" w:rsidP="00BA2BA7">
      <w:r w:rsidRPr="005B25A1">
        <w:rPr>
          <w:b/>
          <w:bCs/>
        </w:rPr>
        <w:t>Status:</w:t>
      </w:r>
      <w:r>
        <w:t xml:space="preserve"> </w:t>
      </w:r>
      <w:r w:rsidRPr="00C3284B">
        <w:rPr>
          <w:color w:val="0000FF"/>
        </w:rPr>
        <w:t>Noted</w:t>
      </w:r>
      <w:r>
        <w:t>.</w:t>
      </w:r>
    </w:p>
    <w:p w14:paraId="30B222D2" w14:textId="77777777" w:rsidR="00E00DA6" w:rsidRDefault="007615D6" w:rsidP="000A3FBD">
      <w:pPr>
        <w:pStyle w:val="NormTop"/>
      </w:pPr>
      <w:r>
        <w:rPr>
          <w:color w:val="0000FF"/>
        </w:rPr>
        <w:lastRenderedPageBreak/>
        <w:t>SWS-230016</w:t>
      </w:r>
      <w:r w:rsidRPr="00D53282">
        <w:t xml:space="preserve"> </w:t>
      </w:r>
      <w:r>
        <w:t>(DISCUSSION) AT&amp;T views on Release 19 (Source: AT&amp;T)</w:t>
      </w:r>
      <w:r>
        <w:br/>
      </w:r>
      <w:r w:rsidRPr="00D53282">
        <w:rPr>
          <w:b/>
        </w:rPr>
        <w:t>Document for:</w:t>
      </w:r>
      <w:r w:rsidRPr="00D53282">
        <w:t xml:space="preserve"> </w:t>
      </w:r>
      <w:r>
        <w:t>Agreement</w:t>
      </w:r>
      <w:r>
        <w:br/>
      </w:r>
      <w:r w:rsidRPr="00D53282">
        <w:rPr>
          <w:b/>
        </w:rPr>
        <w:t>Abstract:</w:t>
      </w:r>
      <w:r w:rsidRPr="00D53282">
        <w:t xml:space="preserve"> </w:t>
      </w:r>
      <w:r>
        <w:br/>
        <w:t>provides AT&amp;T views on Release 19 content and planning.</w:t>
      </w:r>
    </w:p>
    <w:p w14:paraId="3CEEA10A" w14:textId="32FDC156" w:rsidR="007615D6" w:rsidRPr="005B25A1" w:rsidRDefault="005107A3" w:rsidP="007615D6">
      <w:pPr>
        <w:keepNext/>
        <w:keepLines/>
        <w:rPr>
          <w:b/>
          <w:bCs/>
        </w:rPr>
      </w:pPr>
      <w:r w:rsidRPr="005B25A1">
        <w:rPr>
          <w:b/>
          <w:bCs/>
        </w:rPr>
        <w:t>Discussion:</w:t>
      </w:r>
    </w:p>
    <w:p w14:paraId="477FFDA9" w14:textId="77777777" w:rsidR="00BA3FE7" w:rsidRPr="00892FA5" w:rsidRDefault="00BA3FE7" w:rsidP="00BA3FE7">
      <w:pPr>
        <w:keepNext/>
        <w:keepLines/>
      </w:pPr>
      <w:r>
        <w:t xml:space="preserve">Some clarifications were provided and this presentation was </w:t>
      </w:r>
      <w:r w:rsidRPr="00C3284B">
        <w:rPr>
          <w:color w:val="0000FF"/>
        </w:rPr>
        <w:t>noted</w:t>
      </w:r>
      <w:r>
        <w:t>.</w:t>
      </w:r>
    </w:p>
    <w:p w14:paraId="14330D05" w14:textId="77777777" w:rsidR="00BA3FE7" w:rsidRPr="00EB0339" w:rsidRDefault="00BA3FE7" w:rsidP="00BA3FE7">
      <w:r w:rsidRPr="005B25A1">
        <w:rPr>
          <w:b/>
          <w:bCs/>
        </w:rPr>
        <w:t>Status:</w:t>
      </w:r>
      <w:r>
        <w:t xml:space="preserve"> </w:t>
      </w:r>
      <w:r w:rsidRPr="00C3284B">
        <w:rPr>
          <w:color w:val="0000FF"/>
        </w:rPr>
        <w:t>Noted</w:t>
      </w:r>
      <w:r>
        <w:t>.</w:t>
      </w:r>
    </w:p>
    <w:p w14:paraId="0065023D" w14:textId="77777777" w:rsidR="00E00DA6" w:rsidRDefault="007615D6" w:rsidP="000A3FBD">
      <w:pPr>
        <w:pStyle w:val="NormTop"/>
      </w:pPr>
      <w:r>
        <w:rPr>
          <w:color w:val="0000FF"/>
        </w:rPr>
        <w:t>SWS-230018</w:t>
      </w:r>
      <w:r w:rsidRPr="00D53282">
        <w:t xml:space="preserve"> </w:t>
      </w:r>
      <w:r>
        <w:t>(DISCUSSION) DISH Views on Release 19 (Source: Dish Network)</w:t>
      </w:r>
      <w:r>
        <w:br/>
      </w:r>
      <w:r w:rsidRPr="00D53282">
        <w:rPr>
          <w:b/>
        </w:rPr>
        <w:t>Document for:</w:t>
      </w:r>
      <w:r w:rsidRPr="00D53282">
        <w:t xml:space="preserve"> </w:t>
      </w:r>
      <w:r>
        <w:t>Discussion</w:t>
      </w:r>
      <w:r>
        <w:br/>
      </w:r>
      <w:r w:rsidRPr="00D53282">
        <w:rPr>
          <w:b/>
        </w:rPr>
        <w:t>Abstract:</w:t>
      </w:r>
      <w:r w:rsidRPr="00D53282">
        <w:t xml:space="preserve"> </w:t>
      </w:r>
      <w:r>
        <w:br/>
        <w:t>DISH Views on Release 19.</w:t>
      </w:r>
    </w:p>
    <w:p w14:paraId="3E139A07" w14:textId="26229E70" w:rsidR="007615D6" w:rsidRPr="005B25A1" w:rsidRDefault="005107A3" w:rsidP="007615D6">
      <w:pPr>
        <w:keepNext/>
        <w:keepLines/>
        <w:rPr>
          <w:b/>
          <w:bCs/>
        </w:rPr>
      </w:pPr>
      <w:r w:rsidRPr="005B25A1">
        <w:rPr>
          <w:b/>
          <w:bCs/>
        </w:rPr>
        <w:t>Discussion:</w:t>
      </w:r>
    </w:p>
    <w:p w14:paraId="0A9A6F54" w14:textId="77777777" w:rsidR="00A16113" w:rsidRPr="00892FA5" w:rsidRDefault="00A16113" w:rsidP="00A16113">
      <w:pPr>
        <w:keepNext/>
        <w:keepLines/>
      </w:pPr>
      <w:r>
        <w:t xml:space="preserve">Some clarifications were provided and this presentation was </w:t>
      </w:r>
      <w:r w:rsidRPr="00C3284B">
        <w:rPr>
          <w:color w:val="0000FF"/>
        </w:rPr>
        <w:t>noted</w:t>
      </w:r>
      <w:r>
        <w:t>.</w:t>
      </w:r>
    </w:p>
    <w:p w14:paraId="7223FE78" w14:textId="77777777" w:rsidR="00A16113" w:rsidRPr="00EB0339" w:rsidRDefault="00A16113" w:rsidP="00A16113">
      <w:r w:rsidRPr="005B25A1">
        <w:rPr>
          <w:b/>
          <w:bCs/>
        </w:rPr>
        <w:t>Status:</w:t>
      </w:r>
      <w:r>
        <w:t xml:space="preserve"> </w:t>
      </w:r>
      <w:r w:rsidRPr="00C3284B">
        <w:rPr>
          <w:color w:val="0000FF"/>
        </w:rPr>
        <w:t>Noted</w:t>
      </w:r>
      <w:r>
        <w:t>.</w:t>
      </w:r>
    </w:p>
    <w:p w14:paraId="773A69A9" w14:textId="77777777" w:rsidR="00E00DA6" w:rsidRDefault="007615D6" w:rsidP="000A3FBD">
      <w:pPr>
        <w:pStyle w:val="NormTop"/>
      </w:pPr>
      <w:r>
        <w:rPr>
          <w:color w:val="0000FF"/>
        </w:rPr>
        <w:t>SWS-230019</w:t>
      </w:r>
      <w:r w:rsidRPr="00D53282">
        <w:t xml:space="preserve"> </w:t>
      </w:r>
      <w:r>
        <w:t>(DISCUSSION) Rakuten Mobile's view on Release 19  (Source: Rakuten Mobile, Inc)</w:t>
      </w:r>
      <w:r>
        <w:br/>
      </w:r>
      <w:r w:rsidRPr="00D53282">
        <w:rPr>
          <w:b/>
        </w:rPr>
        <w:t>Document for:</w:t>
      </w:r>
      <w:r w:rsidRPr="00D53282">
        <w:t xml:space="preserve"> </w:t>
      </w:r>
      <w:r>
        <w:t>Discussion</w:t>
      </w:r>
      <w:r>
        <w:br/>
      </w:r>
      <w:r w:rsidRPr="00D53282">
        <w:rPr>
          <w:b/>
        </w:rPr>
        <w:t>Abstract:</w:t>
      </w:r>
      <w:r w:rsidRPr="00D53282">
        <w:t xml:space="preserve"> </w:t>
      </w:r>
    </w:p>
    <w:p w14:paraId="16F46E1C" w14:textId="3C91370B" w:rsidR="007615D6" w:rsidRPr="005B25A1" w:rsidRDefault="005107A3" w:rsidP="007615D6">
      <w:pPr>
        <w:keepNext/>
        <w:keepLines/>
        <w:rPr>
          <w:b/>
          <w:bCs/>
        </w:rPr>
      </w:pPr>
      <w:r w:rsidRPr="005B25A1">
        <w:rPr>
          <w:b/>
          <w:bCs/>
        </w:rPr>
        <w:t>Discussion:</w:t>
      </w:r>
    </w:p>
    <w:p w14:paraId="26843276" w14:textId="77777777" w:rsidR="00FF2D6D" w:rsidRPr="00892FA5" w:rsidRDefault="00FF2D6D" w:rsidP="00FF2D6D">
      <w:pPr>
        <w:keepNext/>
        <w:keepLines/>
      </w:pPr>
      <w:r>
        <w:t xml:space="preserve">Some clarifications were provided and this presentation was </w:t>
      </w:r>
      <w:r w:rsidRPr="00C3284B">
        <w:rPr>
          <w:color w:val="0000FF"/>
        </w:rPr>
        <w:t>noted</w:t>
      </w:r>
      <w:r>
        <w:t>.</w:t>
      </w:r>
    </w:p>
    <w:p w14:paraId="3890B0AF" w14:textId="77777777" w:rsidR="00FF2D6D" w:rsidRPr="00EB0339" w:rsidRDefault="00FF2D6D" w:rsidP="00FF2D6D">
      <w:r w:rsidRPr="005B25A1">
        <w:rPr>
          <w:b/>
          <w:bCs/>
        </w:rPr>
        <w:t>Status:</w:t>
      </w:r>
      <w:r>
        <w:t xml:space="preserve"> </w:t>
      </w:r>
      <w:r w:rsidRPr="00C3284B">
        <w:rPr>
          <w:color w:val="0000FF"/>
        </w:rPr>
        <w:t>Noted</w:t>
      </w:r>
      <w:r>
        <w:t>.</w:t>
      </w:r>
    </w:p>
    <w:p w14:paraId="20CE028C" w14:textId="77777777" w:rsidR="00FF2D6D" w:rsidRDefault="00FF2D6D" w:rsidP="00FF2D6D">
      <w:pPr>
        <w:pStyle w:val="NormTop"/>
      </w:pPr>
      <w:r>
        <w:rPr>
          <w:color w:val="0000FF"/>
        </w:rPr>
        <w:t>SWS-230013</w:t>
      </w:r>
      <w:r w:rsidRPr="00D53282">
        <w:t xml:space="preserve"> </w:t>
      </w:r>
      <w:r>
        <w:t>(OTHER) View on SA2 Rel-19 package (Source: TELECOM ITALIA S.p.A.)</w:t>
      </w:r>
      <w:r>
        <w:br/>
      </w:r>
      <w:r w:rsidRPr="00D53282">
        <w:rPr>
          <w:b/>
        </w:rPr>
        <w:t>Document for:</w:t>
      </w:r>
      <w:r w:rsidRPr="00D53282">
        <w:t xml:space="preserve"> </w:t>
      </w:r>
      <w:r>
        <w:t>Discussion</w:t>
      </w:r>
      <w:r>
        <w:br/>
      </w:r>
      <w:r w:rsidRPr="00D53282">
        <w:rPr>
          <w:b/>
        </w:rPr>
        <w:t>Abstract:</w:t>
      </w:r>
      <w:r w:rsidRPr="00D53282">
        <w:t xml:space="preserve"> </w:t>
      </w:r>
      <w:r>
        <w:br/>
        <w:t>The document highlights TIM's preferred items for Rel-19 SA2 package, based on the proposals submitted for information at SA2#157.</w:t>
      </w:r>
    </w:p>
    <w:p w14:paraId="1A448975" w14:textId="77777777" w:rsidR="00FF2D6D" w:rsidRPr="005B25A1" w:rsidRDefault="00FF2D6D" w:rsidP="00FF2D6D">
      <w:pPr>
        <w:keepNext/>
        <w:keepLines/>
        <w:rPr>
          <w:b/>
          <w:bCs/>
        </w:rPr>
      </w:pPr>
      <w:r w:rsidRPr="005B25A1">
        <w:rPr>
          <w:b/>
          <w:bCs/>
        </w:rPr>
        <w:t>Discussion:</w:t>
      </w:r>
    </w:p>
    <w:p w14:paraId="5A495547" w14:textId="77777777" w:rsidR="00FF2D6D" w:rsidRPr="00892FA5" w:rsidRDefault="00FF2D6D" w:rsidP="00FF2D6D">
      <w:pPr>
        <w:keepNext/>
        <w:keepLines/>
      </w:pPr>
      <w:r>
        <w:t xml:space="preserve">Some clarifications were provided and this presentation was </w:t>
      </w:r>
      <w:r w:rsidRPr="00C3284B">
        <w:rPr>
          <w:color w:val="0000FF"/>
        </w:rPr>
        <w:t>noted</w:t>
      </w:r>
      <w:r>
        <w:t>.</w:t>
      </w:r>
    </w:p>
    <w:p w14:paraId="4A59593D" w14:textId="77777777" w:rsidR="00FF2D6D" w:rsidRPr="00EB0339" w:rsidRDefault="00FF2D6D" w:rsidP="00FF2D6D">
      <w:r w:rsidRPr="005B25A1">
        <w:rPr>
          <w:b/>
          <w:bCs/>
        </w:rPr>
        <w:t>Status:</w:t>
      </w:r>
      <w:r>
        <w:t xml:space="preserve"> </w:t>
      </w:r>
      <w:r w:rsidRPr="00C3284B">
        <w:rPr>
          <w:color w:val="0000FF"/>
        </w:rPr>
        <w:t>Noted</w:t>
      </w:r>
      <w:r>
        <w:t>.</w:t>
      </w:r>
    </w:p>
    <w:p w14:paraId="79D0AC17" w14:textId="77777777" w:rsidR="00E00DA6" w:rsidRDefault="007615D6" w:rsidP="000A3FBD">
      <w:pPr>
        <w:pStyle w:val="NormTop"/>
      </w:pPr>
      <w:r>
        <w:rPr>
          <w:color w:val="0000FF"/>
        </w:rPr>
        <w:t>SWS-230023</w:t>
      </w:r>
      <w:r w:rsidRPr="00D53282">
        <w:t xml:space="preserve"> </w:t>
      </w:r>
      <w:r>
        <w:t>(DISCUSSION) KPN's view on SA Rel-19 (Source: KPN N.V.)</w:t>
      </w:r>
      <w:r>
        <w:br/>
      </w:r>
      <w:r w:rsidRPr="00D53282">
        <w:rPr>
          <w:b/>
        </w:rPr>
        <w:t>Document for:</w:t>
      </w:r>
      <w:r w:rsidRPr="00D53282">
        <w:t xml:space="preserve"> </w:t>
      </w:r>
      <w:r>
        <w:t>Discussion</w:t>
      </w:r>
      <w:r>
        <w:br/>
      </w:r>
      <w:r w:rsidRPr="00D53282">
        <w:rPr>
          <w:b/>
        </w:rPr>
        <w:t>Abstract:</w:t>
      </w:r>
      <w:r w:rsidRPr="00D53282">
        <w:t xml:space="preserve"> </w:t>
      </w:r>
    </w:p>
    <w:p w14:paraId="5566DB27" w14:textId="62773A96" w:rsidR="007615D6" w:rsidRPr="005B25A1" w:rsidRDefault="005107A3" w:rsidP="007615D6">
      <w:pPr>
        <w:keepNext/>
        <w:keepLines/>
        <w:rPr>
          <w:b/>
          <w:bCs/>
        </w:rPr>
      </w:pPr>
      <w:r w:rsidRPr="005B25A1">
        <w:rPr>
          <w:b/>
          <w:bCs/>
        </w:rPr>
        <w:t>Discussion:</w:t>
      </w:r>
    </w:p>
    <w:p w14:paraId="542DBFE4" w14:textId="77777777" w:rsidR="00EF2FC4" w:rsidRPr="00892FA5" w:rsidRDefault="00EF2FC4" w:rsidP="00EF2FC4">
      <w:pPr>
        <w:keepNext/>
        <w:keepLines/>
      </w:pPr>
      <w:r>
        <w:t xml:space="preserve">Some clarifications were provided and this presentation was </w:t>
      </w:r>
      <w:r w:rsidRPr="00C3284B">
        <w:rPr>
          <w:color w:val="0000FF"/>
        </w:rPr>
        <w:t>noted</w:t>
      </w:r>
      <w:r>
        <w:t>.</w:t>
      </w:r>
    </w:p>
    <w:p w14:paraId="7A275E13" w14:textId="77777777" w:rsidR="00EF2FC4" w:rsidRPr="00EB0339" w:rsidRDefault="00EF2FC4" w:rsidP="00EF2FC4">
      <w:r w:rsidRPr="005B25A1">
        <w:rPr>
          <w:b/>
          <w:bCs/>
        </w:rPr>
        <w:t>Status:</w:t>
      </w:r>
      <w:r>
        <w:t xml:space="preserve"> </w:t>
      </w:r>
      <w:r w:rsidRPr="00C3284B">
        <w:rPr>
          <w:color w:val="0000FF"/>
        </w:rPr>
        <w:t>Noted</w:t>
      </w:r>
      <w:r>
        <w:t>.</w:t>
      </w:r>
    </w:p>
    <w:p w14:paraId="3F932B0A" w14:textId="77777777" w:rsidR="00E00DA6" w:rsidRDefault="007615D6" w:rsidP="000A3FBD">
      <w:pPr>
        <w:pStyle w:val="NormTop"/>
      </w:pPr>
      <w:r>
        <w:rPr>
          <w:color w:val="0000FF"/>
        </w:rPr>
        <w:t>SWS-230033</w:t>
      </w:r>
      <w:r w:rsidRPr="00D53282">
        <w:t xml:space="preserve"> </w:t>
      </w:r>
      <w:r>
        <w:t>(DISCUSSION) China Unicom’s view on SA Rel-19 (Source: China Unicom)</w:t>
      </w:r>
      <w:r>
        <w:br/>
      </w:r>
      <w:r w:rsidRPr="00D53282">
        <w:rPr>
          <w:b/>
        </w:rPr>
        <w:t>Document for:</w:t>
      </w:r>
      <w:r w:rsidRPr="00D53282">
        <w:t xml:space="preserve"> </w:t>
      </w:r>
      <w:r>
        <w:t>Discussion</w:t>
      </w:r>
      <w:r>
        <w:br/>
      </w:r>
      <w:r w:rsidRPr="00D53282">
        <w:rPr>
          <w:b/>
        </w:rPr>
        <w:t>Abstract:</w:t>
      </w:r>
      <w:r w:rsidRPr="00D53282">
        <w:t xml:space="preserve"> </w:t>
      </w:r>
      <w:r>
        <w:br/>
        <w:t>This proposal shows China Unicom's view on SA Rel-19.</w:t>
      </w:r>
    </w:p>
    <w:p w14:paraId="0BE6F51B" w14:textId="527949AB" w:rsidR="007615D6" w:rsidRPr="005B25A1" w:rsidRDefault="005107A3" w:rsidP="007615D6">
      <w:pPr>
        <w:keepNext/>
        <w:keepLines/>
        <w:rPr>
          <w:b/>
          <w:bCs/>
        </w:rPr>
      </w:pPr>
      <w:r w:rsidRPr="005B25A1">
        <w:rPr>
          <w:b/>
          <w:bCs/>
        </w:rPr>
        <w:t>Discussion:</w:t>
      </w:r>
    </w:p>
    <w:p w14:paraId="3655B173" w14:textId="238E4FA4" w:rsidR="007615D6" w:rsidRPr="00A9409F" w:rsidRDefault="00A9409F" w:rsidP="007615D6">
      <w:pPr>
        <w:keepNext/>
        <w:keepLines/>
      </w:pPr>
      <w:r w:rsidRPr="00A9409F">
        <w:t>Not Handled.</w:t>
      </w:r>
    </w:p>
    <w:p w14:paraId="10855BCD" w14:textId="650CB98D" w:rsidR="007615D6" w:rsidRPr="00A9409F" w:rsidRDefault="007615D6" w:rsidP="007615D6">
      <w:r w:rsidRPr="005B25A1">
        <w:rPr>
          <w:b/>
          <w:bCs/>
        </w:rPr>
        <w:t>Status:</w:t>
      </w:r>
      <w:r>
        <w:t xml:space="preserve"> </w:t>
      </w:r>
      <w:r w:rsidR="00A9409F" w:rsidRPr="00A9409F">
        <w:rPr>
          <w:color w:val="0000FF"/>
        </w:rPr>
        <w:t>Not Handled</w:t>
      </w:r>
      <w:r w:rsidR="00A9409F">
        <w:t>.</w:t>
      </w:r>
    </w:p>
    <w:p w14:paraId="13F59C91" w14:textId="77777777" w:rsidR="00E00DA6" w:rsidRDefault="007615D6" w:rsidP="000A3FBD">
      <w:pPr>
        <w:pStyle w:val="NormTop"/>
      </w:pPr>
      <w:r>
        <w:rPr>
          <w:color w:val="0000FF"/>
        </w:rPr>
        <w:lastRenderedPageBreak/>
        <w:t>SWS-230054</w:t>
      </w:r>
      <w:r w:rsidRPr="00D53282">
        <w:t xml:space="preserve"> </w:t>
      </w:r>
      <w:r>
        <w:t>(DISCUSSION) NTT DOCOMO’s view on SA Rel-19 (Source: NTT DOCOMO INC.)</w:t>
      </w:r>
      <w:r>
        <w:br/>
      </w:r>
      <w:r w:rsidRPr="00D53282">
        <w:rPr>
          <w:b/>
        </w:rPr>
        <w:t>Document for:</w:t>
      </w:r>
      <w:r w:rsidRPr="00D53282">
        <w:t xml:space="preserve"> </w:t>
      </w:r>
      <w:r>
        <w:t>Discussion</w:t>
      </w:r>
      <w:r>
        <w:br/>
      </w:r>
      <w:r w:rsidRPr="00D53282">
        <w:rPr>
          <w:b/>
        </w:rPr>
        <w:t>Abstract:</w:t>
      </w:r>
      <w:r w:rsidRPr="00D53282">
        <w:t xml:space="preserve"> </w:t>
      </w:r>
      <w:r>
        <w:br/>
        <w:t>NTT DOCOMO's view on SA Rel-19.</w:t>
      </w:r>
    </w:p>
    <w:p w14:paraId="50841415" w14:textId="2F7ED60B" w:rsidR="007615D6" w:rsidRPr="005B25A1" w:rsidRDefault="005107A3" w:rsidP="007615D6">
      <w:pPr>
        <w:keepNext/>
        <w:keepLines/>
        <w:rPr>
          <w:b/>
          <w:bCs/>
        </w:rPr>
      </w:pPr>
      <w:r w:rsidRPr="005B25A1">
        <w:rPr>
          <w:b/>
          <w:bCs/>
        </w:rPr>
        <w:t>Discussion:</w:t>
      </w:r>
    </w:p>
    <w:p w14:paraId="30499D66" w14:textId="5E54B94D" w:rsidR="00A9409F" w:rsidRPr="00892FA5" w:rsidRDefault="007E2E54" w:rsidP="00A9409F">
      <w:pPr>
        <w:keepNext/>
        <w:keepLines/>
      </w:pPr>
      <w:r>
        <w:t>T</w:t>
      </w:r>
      <w:r w:rsidR="00A9409F">
        <w:t xml:space="preserve">his presentation was </w:t>
      </w:r>
      <w:r w:rsidR="00A9409F" w:rsidRPr="00C3284B">
        <w:rPr>
          <w:color w:val="0000FF"/>
        </w:rPr>
        <w:t>noted</w:t>
      </w:r>
      <w:r w:rsidR="00A9409F">
        <w:t>.</w:t>
      </w:r>
    </w:p>
    <w:p w14:paraId="132823A8" w14:textId="77777777" w:rsidR="00A9409F" w:rsidRPr="00EB0339" w:rsidRDefault="00A9409F" w:rsidP="00A9409F">
      <w:r w:rsidRPr="005B25A1">
        <w:rPr>
          <w:b/>
          <w:bCs/>
        </w:rPr>
        <w:t>Status:</w:t>
      </w:r>
      <w:r>
        <w:t xml:space="preserve"> </w:t>
      </w:r>
      <w:r w:rsidRPr="00C3284B">
        <w:rPr>
          <w:color w:val="0000FF"/>
        </w:rPr>
        <w:t>Noted</w:t>
      </w:r>
      <w:r>
        <w:t>.</w:t>
      </w:r>
    </w:p>
    <w:p w14:paraId="742FD5EF" w14:textId="77777777" w:rsidR="00E00DA6" w:rsidRDefault="007615D6" w:rsidP="000A3FBD">
      <w:pPr>
        <w:pStyle w:val="NormTop"/>
      </w:pPr>
      <w:r>
        <w:rPr>
          <w:color w:val="0000FF"/>
        </w:rPr>
        <w:t>SWS-230055</w:t>
      </w:r>
      <w:r w:rsidRPr="00D53282">
        <w:t xml:space="preserve"> </w:t>
      </w:r>
      <w:r>
        <w:t>(DISCUSSION) China Telecom views on Release 19 (Source: China Telecom Corporation Ltd.)</w:t>
      </w:r>
      <w:r>
        <w:br/>
      </w:r>
      <w:r w:rsidRPr="00D53282">
        <w:rPr>
          <w:b/>
        </w:rPr>
        <w:t>Document for:</w:t>
      </w:r>
      <w:r w:rsidRPr="00D53282">
        <w:t xml:space="preserve"> </w:t>
      </w:r>
      <w:r>
        <w:t>Discussion</w:t>
      </w:r>
      <w:r>
        <w:br/>
      </w:r>
      <w:r w:rsidRPr="00D53282">
        <w:rPr>
          <w:b/>
        </w:rPr>
        <w:t>Abstract:</w:t>
      </w:r>
      <w:r w:rsidRPr="00D53282">
        <w:t xml:space="preserve"> </w:t>
      </w:r>
      <w:r>
        <w:br/>
        <w:t>China Telecom views on Release 19.</w:t>
      </w:r>
    </w:p>
    <w:p w14:paraId="6A2F34B9" w14:textId="2DC838F6" w:rsidR="007615D6" w:rsidRPr="005B25A1" w:rsidRDefault="005107A3" w:rsidP="007615D6">
      <w:pPr>
        <w:keepNext/>
        <w:keepLines/>
        <w:rPr>
          <w:b/>
          <w:bCs/>
        </w:rPr>
      </w:pPr>
      <w:r w:rsidRPr="005B25A1">
        <w:rPr>
          <w:b/>
          <w:bCs/>
        </w:rPr>
        <w:t>Discussion:</w:t>
      </w:r>
    </w:p>
    <w:p w14:paraId="3AA8569F" w14:textId="77777777" w:rsidR="007E2E54" w:rsidRPr="00A9409F" w:rsidRDefault="007E2E54" w:rsidP="007E2E54">
      <w:pPr>
        <w:keepNext/>
        <w:keepLines/>
      </w:pPr>
      <w:r w:rsidRPr="00A9409F">
        <w:t>Not Handled.</w:t>
      </w:r>
    </w:p>
    <w:p w14:paraId="670FF723" w14:textId="77777777" w:rsidR="007E2E54" w:rsidRPr="00A9409F" w:rsidRDefault="007E2E54" w:rsidP="007E2E54">
      <w:r w:rsidRPr="005B25A1">
        <w:rPr>
          <w:b/>
          <w:bCs/>
        </w:rPr>
        <w:t>Status:</w:t>
      </w:r>
      <w:r>
        <w:t xml:space="preserve"> </w:t>
      </w:r>
      <w:r w:rsidRPr="00A9409F">
        <w:rPr>
          <w:color w:val="0000FF"/>
        </w:rPr>
        <w:t>Not Handled</w:t>
      </w:r>
      <w:r>
        <w:t>.</w:t>
      </w:r>
    </w:p>
    <w:p w14:paraId="3CF55EED" w14:textId="77777777" w:rsidR="00E00DA6" w:rsidRDefault="007615D6" w:rsidP="000A3FBD">
      <w:pPr>
        <w:pStyle w:val="NormTop"/>
      </w:pPr>
      <w:r>
        <w:rPr>
          <w:color w:val="0000FF"/>
        </w:rPr>
        <w:t>SWS-230057</w:t>
      </w:r>
      <w:r w:rsidRPr="00D53282">
        <w:t xml:space="preserve"> </w:t>
      </w:r>
      <w:r>
        <w:t xml:space="preserve">(DISCUSSION) Release-19 priorities  (Source: Charter Communications, Inc, Comcast, </w:t>
      </w:r>
      <w:proofErr w:type="spellStart"/>
      <w:r>
        <w:t>CableLabs</w:t>
      </w:r>
      <w:proofErr w:type="spellEnd"/>
      <w:r>
        <w:t>)</w:t>
      </w:r>
      <w:r>
        <w:br/>
      </w:r>
      <w:r w:rsidRPr="00D53282">
        <w:rPr>
          <w:b/>
        </w:rPr>
        <w:t>Document for:</w:t>
      </w:r>
      <w:r w:rsidRPr="00D53282">
        <w:t xml:space="preserve"> </w:t>
      </w:r>
      <w:r>
        <w:t>Discussion</w:t>
      </w:r>
      <w:r>
        <w:br/>
      </w:r>
      <w:r w:rsidRPr="00D53282">
        <w:rPr>
          <w:b/>
        </w:rPr>
        <w:t>Abstract:</w:t>
      </w:r>
      <w:r w:rsidRPr="00D53282">
        <w:t xml:space="preserve"> </w:t>
      </w:r>
    </w:p>
    <w:p w14:paraId="2C4790E7" w14:textId="65733D1C" w:rsidR="007615D6" w:rsidRPr="005B25A1" w:rsidRDefault="005107A3" w:rsidP="007615D6">
      <w:pPr>
        <w:keepNext/>
        <w:keepLines/>
        <w:rPr>
          <w:b/>
          <w:bCs/>
        </w:rPr>
      </w:pPr>
      <w:r w:rsidRPr="005B25A1">
        <w:rPr>
          <w:b/>
          <w:bCs/>
        </w:rPr>
        <w:t>Discussion:</w:t>
      </w:r>
    </w:p>
    <w:p w14:paraId="4D40C5C6" w14:textId="77777777" w:rsidR="007E2E54" w:rsidRPr="00892FA5" w:rsidRDefault="007E2E54" w:rsidP="007E2E54">
      <w:pPr>
        <w:keepNext/>
        <w:keepLines/>
      </w:pPr>
      <w:r>
        <w:t xml:space="preserve">Some clarifications were provided and this presentation was </w:t>
      </w:r>
      <w:r w:rsidRPr="00C3284B">
        <w:rPr>
          <w:color w:val="0000FF"/>
        </w:rPr>
        <w:t>noted</w:t>
      </w:r>
      <w:r>
        <w:t>.</w:t>
      </w:r>
    </w:p>
    <w:p w14:paraId="48F01A5D" w14:textId="77777777" w:rsidR="007E2E54" w:rsidRPr="00EB0339" w:rsidRDefault="007E2E54" w:rsidP="007E2E54">
      <w:r w:rsidRPr="005B25A1">
        <w:rPr>
          <w:b/>
          <w:bCs/>
        </w:rPr>
        <w:t>Status:</w:t>
      </w:r>
      <w:r>
        <w:t xml:space="preserve"> </w:t>
      </w:r>
      <w:r w:rsidRPr="00C3284B">
        <w:rPr>
          <w:color w:val="0000FF"/>
        </w:rPr>
        <w:t>Noted</w:t>
      </w:r>
      <w:r>
        <w:t>.</w:t>
      </w:r>
    </w:p>
    <w:p w14:paraId="4C08825E" w14:textId="77777777" w:rsidR="00E00DA6" w:rsidRDefault="007615D6" w:rsidP="000A3FBD">
      <w:pPr>
        <w:pStyle w:val="NormTop"/>
      </w:pPr>
      <w:r>
        <w:rPr>
          <w:color w:val="0000FF"/>
        </w:rPr>
        <w:t>SWS-230040</w:t>
      </w:r>
      <w:r w:rsidRPr="00D53282">
        <w:t xml:space="preserve"> </w:t>
      </w:r>
      <w:r>
        <w:t xml:space="preserve">(DISCUSSION) </w:t>
      </w:r>
      <w:proofErr w:type="spellStart"/>
      <w:r>
        <w:t>CableLabs</w:t>
      </w:r>
      <w:proofErr w:type="spellEnd"/>
      <w:r>
        <w:t xml:space="preserve"> view on Release 19 (Source: </w:t>
      </w:r>
      <w:proofErr w:type="spellStart"/>
      <w:r>
        <w:t>CableLabs</w:t>
      </w:r>
      <w:proofErr w:type="spellEnd"/>
      <w:r>
        <w:t>)</w:t>
      </w:r>
      <w:r>
        <w:br/>
      </w:r>
      <w:r w:rsidRPr="00D53282">
        <w:rPr>
          <w:b/>
        </w:rPr>
        <w:t>Document for:</w:t>
      </w:r>
      <w:r w:rsidRPr="00D53282">
        <w:t xml:space="preserve"> </w:t>
      </w:r>
      <w:r>
        <w:t>Discussion</w:t>
      </w:r>
      <w:r>
        <w:br/>
      </w:r>
      <w:r w:rsidRPr="00D53282">
        <w:rPr>
          <w:b/>
        </w:rPr>
        <w:t>Abstract:</w:t>
      </w:r>
      <w:r w:rsidRPr="00D53282">
        <w:t xml:space="preserve"> </w:t>
      </w:r>
    </w:p>
    <w:p w14:paraId="7D7E2078" w14:textId="39A3E212" w:rsidR="007615D6" w:rsidRPr="005B25A1" w:rsidRDefault="005107A3" w:rsidP="007615D6">
      <w:pPr>
        <w:keepNext/>
        <w:keepLines/>
        <w:rPr>
          <w:b/>
          <w:bCs/>
        </w:rPr>
      </w:pPr>
      <w:r w:rsidRPr="005B25A1">
        <w:rPr>
          <w:b/>
          <w:bCs/>
        </w:rPr>
        <w:t>Discussion:</w:t>
      </w:r>
    </w:p>
    <w:p w14:paraId="735DF421" w14:textId="77777777" w:rsidR="005D217B" w:rsidRPr="00892FA5" w:rsidRDefault="005D217B" w:rsidP="005D217B">
      <w:pPr>
        <w:keepNext/>
        <w:keepLines/>
      </w:pPr>
      <w:r>
        <w:t xml:space="preserve">Some clarifications were provided and this presentation was </w:t>
      </w:r>
      <w:r w:rsidRPr="00C3284B">
        <w:rPr>
          <w:color w:val="0000FF"/>
        </w:rPr>
        <w:t>noted</w:t>
      </w:r>
      <w:r>
        <w:t>.</w:t>
      </w:r>
    </w:p>
    <w:p w14:paraId="766B7B37" w14:textId="77777777" w:rsidR="005D217B" w:rsidRPr="00EB0339" w:rsidRDefault="005D217B" w:rsidP="005D217B">
      <w:r w:rsidRPr="005B25A1">
        <w:rPr>
          <w:b/>
          <w:bCs/>
        </w:rPr>
        <w:t>Status:</w:t>
      </w:r>
      <w:r>
        <w:t xml:space="preserve"> </w:t>
      </w:r>
      <w:r w:rsidRPr="00C3284B">
        <w:rPr>
          <w:color w:val="0000FF"/>
        </w:rPr>
        <w:t>Noted</w:t>
      </w:r>
      <w:r>
        <w:t>.</w:t>
      </w:r>
    </w:p>
    <w:p w14:paraId="2F1FCBAA" w14:textId="77777777" w:rsidR="00E00DA6" w:rsidRDefault="007615D6" w:rsidP="000A3FBD">
      <w:pPr>
        <w:pStyle w:val="NormTop"/>
      </w:pPr>
      <w:r>
        <w:rPr>
          <w:color w:val="0000FF"/>
        </w:rPr>
        <w:t>SWS-230068</w:t>
      </w:r>
      <w:r w:rsidRPr="00D53282">
        <w:t xml:space="preserve"> </w:t>
      </w:r>
      <w:r>
        <w:t>(DISCUSSION) China Mobile View on R19 Interested Topics in SA2 (Source: China Mobile)</w:t>
      </w:r>
      <w:r>
        <w:br/>
      </w:r>
      <w:r w:rsidRPr="00D53282">
        <w:rPr>
          <w:b/>
        </w:rPr>
        <w:t>Document for:</w:t>
      </w:r>
      <w:r w:rsidRPr="00D53282">
        <w:t xml:space="preserve"> </w:t>
      </w:r>
      <w:r>
        <w:t>Discussion</w:t>
      </w:r>
      <w:r>
        <w:br/>
      </w:r>
      <w:r w:rsidRPr="00D53282">
        <w:rPr>
          <w:b/>
        </w:rPr>
        <w:t>Abstract:</w:t>
      </w:r>
      <w:r w:rsidRPr="00D53282">
        <w:t xml:space="preserve"> </w:t>
      </w:r>
      <w:r>
        <w:br/>
        <w:t>Provide China Mobile view on R19 topics in SA2.</w:t>
      </w:r>
    </w:p>
    <w:p w14:paraId="71D4F346" w14:textId="184414A0" w:rsidR="007615D6" w:rsidRPr="005B25A1" w:rsidRDefault="005107A3" w:rsidP="007615D6">
      <w:pPr>
        <w:keepNext/>
        <w:keepLines/>
        <w:rPr>
          <w:b/>
          <w:bCs/>
        </w:rPr>
      </w:pPr>
      <w:r w:rsidRPr="005B25A1">
        <w:rPr>
          <w:b/>
          <w:bCs/>
        </w:rPr>
        <w:t>Discussion:</w:t>
      </w:r>
    </w:p>
    <w:p w14:paraId="284E7DB4" w14:textId="77777777" w:rsidR="005D217B" w:rsidRPr="00A9409F" w:rsidRDefault="005D217B" w:rsidP="005D217B">
      <w:pPr>
        <w:keepNext/>
        <w:keepLines/>
      </w:pPr>
      <w:r w:rsidRPr="00A9409F">
        <w:t>Not Handled.</w:t>
      </w:r>
    </w:p>
    <w:p w14:paraId="66391869" w14:textId="77777777" w:rsidR="005D217B" w:rsidRPr="00A9409F" w:rsidRDefault="005D217B" w:rsidP="005D217B">
      <w:r w:rsidRPr="005B25A1">
        <w:rPr>
          <w:b/>
          <w:bCs/>
        </w:rPr>
        <w:t>Status:</w:t>
      </w:r>
      <w:r>
        <w:t xml:space="preserve"> </w:t>
      </w:r>
      <w:r w:rsidRPr="00A9409F">
        <w:rPr>
          <w:color w:val="0000FF"/>
        </w:rPr>
        <w:t>Not Handled</w:t>
      </w:r>
      <w:r>
        <w:t>.</w:t>
      </w:r>
    </w:p>
    <w:p w14:paraId="235E2BD6" w14:textId="28BB982B" w:rsidR="00E00DA6" w:rsidRDefault="007615D6" w:rsidP="000A3FBD">
      <w:pPr>
        <w:pStyle w:val="NormTop"/>
      </w:pPr>
      <w:r>
        <w:rPr>
          <w:color w:val="0000FF"/>
        </w:rPr>
        <w:t>SWS-2300</w:t>
      </w:r>
      <w:r w:rsidR="00A9409F">
        <w:rPr>
          <w:color w:val="0000FF"/>
        </w:rPr>
        <w:t>78</w:t>
      </w:r>
      <w:r w:rsidRPr="00D53282">
        <w:t xml:space="preserve"> </w:t>
      </w:r>
      <w:r>
        <w:t>(DISCUSSION) Release 19  Priorities - Services &amp; System Aspects (Source: Orange)</w:t>
      </w:r>
      <w:r>
        <w:br/>
      </w:r>
      <w:r w:rsidRPr="00D53282">
        <w:rPr>
          <w:b/>
        </w:rPr>
        <w:t>Document for:</w:t>
      </w:r>
      <w:r w:rsidRPr="00D53282">
        <w:t xml:space="preserve"> </w:t>
      </w:r>
      <w:r>
        <w:t>Endorsement</w:t>
      </w:r>
      <w:r>
        <w:br/>
      </w:r>
      <w:r w:rsidRPr="00D53282">
        <w:rPr>
          <w:b/>
        </w:rPr>
        <w:t>Abstract:</w:t>
      </w:r>
      <w:r w:rsidRPr="00D53282">
        <w:t xml:space="preserve"> </w:t>
      </w:r>
    </w:p>
    <w:p w14:paraId="7F4B49C1"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SWS-230078: Revision of </w:t>
      </w:r>
      <w:r w:rsidR="007615D6" w:rsidRPr="00A9409F">
        <w:rPr>
          <w:i/>
          <w:color w:val="0000FF"/>
        </w:rPr>
        <w:t>SWS-230003</w:t>
      </w:r>
      <w:r w:rsidR="007615D6">
        <w:rPr>
          <w:i/>
        </w:rPr>
        <w:t>.</w:t>
      </w:r>
    </w:p>
    <w:p w14:paraId="065968A1" w14:textId="27115EF6" w:rsidR="007615D6" w:rsidRPr="005B25A1" w:rsidRDefault="005107A3" w:rsidP="007615D6">
      <w:pPr>
        <w:keepNext/>
        <w:keepLines/>
        <w:rPr>
          <w:b/>
          <w:bCs/>
        </w:rPr>
      </w:pPr>
      <w:r w:rsidRPr="005B25A1">
        <w:rPr>
          <w:b/>
          <w:bCs/>
        </w:rPr>
        <w:t>Discussion:</w:t>
      </w:r>
    </w:p>
    <w:p w14:paraId="2C96E624" w14:textId="77777777" w:rsidR="005D217B" w:rsidRPr="00892FA5" w:rsidRDefault="005D217B" w:rsidP="005D217B">
      <w:pPr>
        <w:keepNext/>
        <w:keepLines/>
      </w:pPr>
      <w:r>
        <w:t xml:space="preserve">Some clarifications were provided and this presentation was </w:t>
      </w:r>
      <w:r w:rsidRPr="00C3284B">
        <w:rPr>
          <w:color w:val="0000FF"/>
        </w:rPr>
        <w:t>noted</w:t>
      </w:r>
      <w:r>
        <w:t>.</w:t>
      </w:r>
    </w:p>
    <w:p w14:paraId="3407CC05" w14:textId="77777777" w:rsidR="005D217B" w:rsidRPr="00EB0339" w:rsidRDefault="005D217B" w:rsidP="005D217B">
      <w:r w:rsidRPr="005B25A1">
        <w:rPr>
          <w:b/>
          <w:bCs/>
        </w:rPr>
        <w:t>Status:</w:t>
      </w:r>
      <w:r>
        <w:t xml:space="preserve"> </w:t>
      </w:r>
      <w:r w:rsidRPr="00C3284B">
        <w:rPr>
          <w:color w:val="0000FF"/>
        </w:rPr>
        <w:t>Noted</w:t>
      </w:r>
      <w:r>
        <w:t>.</w:t>
      </w:r>
    </w:p>
    <w:p w14:paraId="38FC223B" w14:textId="753A2D12" w:rsidR="00E00DA6" w:rsidRDefault="007615D6" w:rsidP="000A3FBD">
      <w:pPr>
        <w:pStyle w:val="NormTop"/>
      </w:pPr>
      <w:r>
        <w:rPr>
          <w:color w:val="0000FF"/>
        </w:rPr>
        <w:lastRenderedPageBreak/>
        <w:t>SWS-2300</w:t>
      </w:r>
      <w:r w:rsidR="00A9409F">
        <w:rPr>
          <w:color w:val="0000FF"/>
        </w:rPr>
        <w:t>79</w:t>
      </w:r>
      <w:r w:rsidRPr="00D53282">
        <w:t xml:space="preserve"> </w:t>
      </w:r>
      <w:r>
        <w:t>(DISCUSSION) KDDI Rel-19 View - Services &amp; System Aspects (Source: KDDI Corporation)</w:t>
      </w:r>
      <w:r>
        <w:br/>
      </w:r>
      <w:r w:rsidRPr="00D53282">
        <w:rPr>
          <w:b/>
        </w:rPr>
        <w:t>Document for:</w:t>
      </w:r>
      <w:r w:rsidRPr="00D53282">
        <w:t xml:space="preserve"> </w:t>
      </w:r>
      <w:r>
        <w:t>Presentation</w:t>
      </w:r>
      <w:r>
        <w:br/>
      </w:r>
      <w:r w:rsidRPr="00D53282">
        <w:rPr>
          <w:b/>
        </w:rPr>
        <w:t>Abstract:</w:t>
      </w:r>
      <w:r w:rsidRPr="00D53282">
        <w:t xml:space="preserve"> </w:t>
      </w:r>
    </w:p>
    <w:p w14:paraId="682A7250"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SWS-230079: Revision of </w:t>
      </w:r>
      <w:r w:rsidR="007615D6" w:rsidRPr="00A9409F">
        <w:rPr>
          <w:i/>
          <w:color w:val="0000FF"/>
        </w:rPr>
        <w:t>SWS-230046</w:t>
      </w:r>
      <w:r w:rsidR="007615D6">
        <w:rPr>
          <w:i/>
        </w:rPr>
        <w:t>.</w:t>
      </w:r>
    </w:p>
    <w:p w14:paraId="3F704373" w14:textId="1617726F" w:rsidR="007615D6" w:rsidRPr="005B25A1" w:rsidRDefault="005107A3" w:rsidP="007615D6">
      <w:pPr>
        <w:keepNext/>
        <w:keepLines/>
        <w:rPr>
          <w:b/>
          <w:bCs/>
        </w:rPr>
      </w:pPr>
      <w:r w:rsidRPr="005B25A1">
        <w:rPr>
          <w:b/>
          <w:bCs/>
        </w:rPr>
        <w:t>Discussion:</w:t>
      </w:r>
    </w:p>
    <w:p w14:paraId="199C3035" w14:textId="77777777" w:rsidR="00391DE1" w:rsidRDefault="00391DE1" w:rsidP="00391DE1">
      <w:pPr>
        <w:keepNext/>
        <w:keepLines/>
      </w:pPr>
      <w:r>
        <w:t xml:space="preserve">Some clarifications were provided and this presentation was </w:t>
      </w:r>
      <w:r w:rsidRPr="00C3284B">
        <w:rPr>
          <w:color w:val="0000FF"/>
        </w:rPr>
        <w:t>noted</w:t>
      </w:r>
      <w:r>
        <w:t>.</w:t>
      </w:r>
    </w:p>
    <w:p w14:paraId="17F214BB" w14:textId="77777777" w:rsidR="00391DE1" w:rsidRPr="00EB0339" w:rsidRDefault="00391DE1" w:rsidP="00391DE1">
      <w:r w:rsidRPr="005B25A1">
        <w:rPr>
          <w:b/>
          <w:bCs/>
        </w:rPr>
        <w:t>Status:</w:t>
      </w:r>
      <w:r>
        <w:t xml:space="preserve"> </w:t>
      </w:r>
      <w:r w:rsidRPr="00C3284B">
        <w:rPr>
          <w:color w:val="0000FF"/>
        </w:rPr>
        <w:t>Noted</w:t>
      </w:r>
      <w:r>
        <w:t>.</w:t>
      </w:r>
    </w:p>
    <w:p w14:paraId="7BD1932E" w14:textId="77777777" w:rsidR="00391DE1" w:rsidRDefault="00391DE1" w:rsidP="00391DE1">
      <w:pPr>
        <w:pStyle w:val="NormTop"/>
      </w:pPr>
      <w:r>
        <w:rPr>
          <w:color w:val="0000FF"/>
        </w:rPr>
        <w:t>SWS-230043</w:t>
      </w:r>
      <w:r w:rsidRPr="00D53282">
        <w:t xml:space="preserve"> </w:t>
      </w:r>
      <w:r>
        <w:t>(DISCUSSION) Study on enabling a cryptographic algorithm transition to 256-bits (Source: KDDI Corporation)</w:t>
      </w:r>
      <w:r>
        <w:br/>
      </w:r>
      <w:r w:rsidRPr="00D53282">
        <w:rPr>
          <w:b/>
        </w:rPr>
        <w:t>Document for:</w:t>
      </w:r>
      <w:r w:rsidRPr="00D53282">
        <w:t xml:space="preserve"> </w:t>
      </w:r>
      <w:r>
        <w:t>Presentation</w:t>
      </w:r>
      <w:r>
        <w:br/>
      </w:r>
      <w:r w:rsidRPr="00D53282">
        <w:rPr>
          <w:b/>
        </w:rPr>
        <w:t>Abstract:</w:t>
      </w:r>
      <w:r w:rsidRPr="00D53282">
        <w:t xml:space="preserve"> </w:t>
      </w:r>
      <w:r>
        <w:br/>
        <w:t>This is the proposal for further study on 256-bit cryptographic algorithms due to the following:</w:t>
      </w:r>
      <w:r>
        <w:br/>
        <w:t>- Unanswered questions in current version of study on the support of 256-bit algorithms; TR 33.841.</w:t>
      </w:r>
      <w:r>
        <w:br/>
        <w:t>- Potential security risks foreseen in the transition to.</w:t>
      </w:r>
    </w:p>
    <w:p w14:paraId="32085488" w14:textId="77777777" w:rsidR="00391DE1" w:rsidRPr="005B25A1" w:rsidRDefault="00391DE1" w:rsidP="00391DE1">
      <w:pPr>
        <w:keepNext/>
        <w:keepLines/>
        <w:rPr>
          <w:b/>
          <w:bCs/>
        </w:rPr>
      </w:pPr>
      <w:r w:rsidRPr="005B25A1">
        <w:rPr>
          <w:b/>
          <w:bCs/>
        </w:rPr>
        <w:t>Discussion:</w:t>
      </w:r>
    </w:p>
    <w:p w14:paraId="049FB2F6" w14:textId="132AB926" w:rsidR="00391DE1" w:rsidRPr="00391DE1" w:rsidRDefault="00391DE1" w:rsidP="00391DE1">
      <w:pPr>
        <w:keepNext/>
        <w:keepLines/>
      </w:pPr>
      <w:r>
        <w:t xml:space="preserve">This was reviewed during the presentation of </w:t>
      </w:r>
      <w:r w:rsidRPr="00391DE1">
        <w:rPr>
          <w:color w:val="0000FF"/>
        </w:rPr>
        <w:t>SWS-230079</w:t>
      </w:r>
      <w:r>
        <w:t xml:space="preserve"> and was </w:t>
      </w:r>
      <w:r w:rsidRPr="00C3284B">
        <w:rPr>
          <w:color w:val="0000FF"/>
        </w:rPr>
        <w:t>noted</w:t>
      </w:r>
      <w:r>
        <w:t>.</w:t>
      </w:r>
    </w:p>
    <w:p w14:paraId="779AA664" w14:textId="77777777" w:rsidR="00391DE1" w:rsidRPr="00EB0339" w:rsidRDefault="00391DE1" w:rsidP="00391DE1">
      <w:r w:rsidRPr="005B25A1">
        <w:rPr>
          <w:b/>
          <w:bCs/>
        </w:rPr>
        <w:t>Status:</w:t>
      </w:r>
      <w:r>
        <w:t xml:space="preserve"> </w:t>
      </w:r>
      <w:r w:rsidRPr="00C3284B">
        <w:rPr>
          <w:color w:val="0000FF"/>
        </w:rPr>
        <w:t>Noted</w:t>
      </w:r>
      <w:r>
        <w:t>.</w:t>
      </w:r>
    </w:p>
    <w:p w14:paraId="2D586245" w14:textId="77777777" w:rsidR="00391DE1" w:rsidRDefault="00391DE1" w:rsidP="00391DE1">
      <w:pPr>
        <w:pStyle w:val="NormTop"/>
      </w:pPr>
      <w:r>
        <w:rPr>
          <w:color w:val="0000FF"/>
        </w:rPr>
        <w:t>SWS-230044</w:t>
      </w:r>
      <w:r w:rsidRPr="00D53282">
        <w:t xml:space="preserve"> </w:t>
      </w:r>
      <w:r>
        <w:t>(DISCUSSION) Network initiated slice selection (Source: KDDI Corporation)</w:t>
      </w:r>
      <w:r>
        <w:br/>
      </w:r>
      <w:r w:rsidRPr="00D53282">
        <w:rPr>
          <w:b/>
        </w:rPr>
        <w:t>Document for:</w:t>
      </w:r>
      <w:r w:rsidRPr="00D53282">
        <w:t xml:space="preserve"> </w:t>
      </w:r>
      <w:r>
        <w:t>Presentation</w:t>
      </w:r>
      <w:r>
        <w:br/>
      </w:r>
      <w:r w:rsidRPr="00D53282">
        <w:rPr>
          <w:b/>
        </w:rPr>
        <w:t>Abstract:</w:t>
      </w:r>
      <w:r w:rsidRPr="00D53282">
        <w:t xml:space="preserve"> </w:t>
      </w:r>
      <w:r>
        <w:br/>
        <w:t>This contribution proposes the procedures for NW initiated slice selection should be studied in addition to existing slice selection solution which assumes the use of URSP.</w:t>
      </w:r>
    </w:p>
    <w:p w14:paraId="32BECEA7" w14:textId="77777777" w:rsidR="00391DE1" w:rsidRPr="005B25A1" w:rsidRDefault="00391DE1" w:rsidP="00391DE1">
      <w:pPr>
        <w:keepNext/>
        <w:keepLines/>
        <w:rPr>
          <w:b/>
          <w:bCs/>
        </w:rPr>
      </w:pPr>
      <w:r w:rsidRPr="005B25A1">
        <w:rPr>
          <w:b/>
          <w:bCs/>
        </w:rPr>
        <w:t>Discussion:</w:t>
      </w:r>
    </w:p>
    <w:p w14:paraId="36678AD4" w14:textId="77777777" w:rsidR="00391DE1" w:rsidRPr="00391DE1" w:rsidRDefault="00391DE1" w:rsidP="00391DE1">
      <w:pPr>
        <w:keepNext/>
        <w:keepLines/>
      </w:pPr>
      <w:r>
        <w:t xml:space="preserve">This was reviewed during the presentation of </w:t>
      </w:r>
      <w:r w:rsidRPr="00391DE1">
        <w:rPr>
          <w:color w:val="0000FF"/>
        </w:rPr>
        <w:t>SWS-230079</w:t>
      </w:r>
      <w:r>
        <w:t xml:space="preserve"> and was </w:t>
      </w:r>
      <w:r w:rsidRPr="00C3284B">
        <w:rPr>
          <w:color w:val="0000FF"/>
        </w:rPr>
        <w:t>noted</w:t>
      </w:r>
      <w:r>
        <w:t>.</w:t>
      </w:r>
    </w:p>
    <w:p w14:paraId="3D45C50D" w14:textId="77777777" w:rsidR="00391DE1" w:rsidRPr="00EB0339" w:rsidRDefault="00391DE1" w:rsidP="00391DE1">
      <w:r w:rsidRPr="005B25A1">
        <w:rPr>
          <w:b/>
          <w:bCs/>
        </w:rPr>
        <w:t>Status:</w:t>
      </w:r>
      <w:r>
        <w:t xml:space="preserve"> </w:t>
      </w:r>
      <w:r w:rsidRPr="00C3284B">
        <w:rPr>
          <w:color w:val="0000FF"/>
        </w:rPr>
        <w:t>Noted</w:t>
      </w:r>
      <w:r>
        <w:t>.</w:t>
      </w:r>
    </w:p>
    <w:p w14:paraId="2ED2D6D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Vendors Input papers in Rel-19 views</w:t>
      </w:r>
    </w:p>
    <w:p w14:paraId="77D555A1" w14:textId="77777777" w:rsidR="00E00DA6" w:rsidRDefault="007615D6" w:rsidP="000A3FBD">
      <w:pPr>
        <w:pStyle w:val="NormTop"/>
      </w:pPr>
      <w:r>
        <w:rPr>
          <w:color w:val="0000FF"/>
        </w:rPr>
        <w:t>SWS-230011</w:t>
      </w:r>
      <w:r w:rsidRPr="00D53282">
        <w:t xml:space="preserve"> </w:t>
      </w:r>
      <w:r>
        <w:t>(DISCUSSION) High-level Release 19 Proposal (Source: VIAVI Solutions)</w:t>
      </w:r>
      <w:r>
        <w:br/>
      </w:r>
      <w:r w:rsidRPr="00D53282">
        <w:rPr>
          <w:b/>
        </w:rPr>
        <w:t>Document for:</w:t>
      </w:r>
      <w:r w:rsidRPr="00D53282">
        <w:t xml:space="preserve"> </w:t>
      </w:r>
      <w:r>
        <w:t>Discussion</w:t>
      </w:r>
      <w:r>
        <w:br/>
      </w:r>
      <w:r w:rsidRPr="00D53282">
        <w:rPr>
          <w:b/>
        </w:rPr>
        <w:t>Abstract:</w:t>
      </w:r>
      <w:r w:rsidRPr="00D53282">
        <w:t xml:space="preserve"> </w:t>
      </w:r>
    </w:p>
    <w:p w14:paraId="4E4300CA" w14:textId="44A2D7F8" w:rsidR="007615D6" w:rsidRPr="005B25A1" w:rsidRDefault="005107A3" w:rsidP="007615D6">
      <w:pPr>
        <w:keepNext/>
        <w:keepLines/>
        <w:rPr>
          <w:b/>
          <w:bCs/>
        </w:rPr>
      </w:pPr>
      <w:r w:rsidRPr="005B25A1">
        <w:rPr>
          <w:b/>
          <w:bCs/>
        </w:rPr>
        <w:t>Discussion:</w:t>
      </w:r>
    </w:p>
    <w:p w14:paraId="7A25A240" w14:textId="77777777" w:rsidR="00C876A7" w:rsidRDefault="00C876A7" w:rsidP="00C876A7">
      <w:pPr>
        <w:keepNext/>
        <w:keepLines/>
      </w:pPr>
      <w:r>
        <w:t xml:space="preserve">Some clarifications were provided and this presentation was </w:t>
      </w:r>
      <w:r w:rsidRPr="00C3284B">
        <w:rPr>
          <w:color w:val="0000FF"/>
        </w:rPr>
        <w:t>noted</w:t>
      </w:r>
      <w:r>
        <w:t>.</w:t>
      </w:r>
    </w:p>
    <w:p w14:paraId="10CE6205" w14:textId="77777777" w:rsidR="00C876A7" w:rsidRPr="00EB0339" w:rsidRDefault="00C876A7" w:rsidP="00C876A7">
      <w:r w:rsidRPr="005B25A1">
        <w:rPr>
          <w:b/>
          <w:bCs/>
        </w:rPr>
        <w:t>Status:</w:t>
      </w:r>
      <w:r>
        <w:t xml:space="preserve"> </w:t>
      </w:r>
      <w:r w:rsidRPr="00C3284B">
        <w:rPr>
          <w:color w:val="0000FF"/>
        </w:rPr>
        <w:t>Noted</w:t>
      </w:r>
      <w:r>
        <w:t>.</w:t>
      </w:r>
    </w:p>
    <w:p w14:paraId="2E6433AA" w14:textId="77777777" w:rsidR="00E00DA6" w:rsidRDefault="007615D6" w:rsidP="000A3FBD">
      <w:pPr>
        <w:pStyle w:val="NormTop"/>
      </w:pPr>
      <w:r>
        <w:rPr>
          <w:color w:val="0000FF"/>
        </w:rPr>
        <w:t>SWS-230012</w:t>
      </w:r>
      <w:r w:rsidRPr="00D53282">
        <w:t xml:space="preserve"> </w:t>
      </w:r>
      <w:r>
        <w:t>(DISCUSSION) Qualcomm's views on SA2 Release 19 package (Source: Qualcomm)</w:t>
      </w:r>
      <w:r>
        <w:br/>
      </w:r>
      <w:r w:rsidRPr="00D53282">
        <w:rPr>
          <w:b/>
        </w:rPr>
        <w:t>Document for:</w:t>
      </w:r>
      <w:r w:rsidRPr="00D53282">
        <w:t xml:space="preserve"> </w:t>
      </w:r>
      <w:r>
        <w:t>Discussion</w:t>
      </w:r>
      <w:r>
        <w:br/>
      </w:r>
      <w:r w:rsidRPr="00D53282">
        <w:rPr>
          <w:b/>
        </w:rPr>
        <w:t>Abstract:</w:t>
      </w:r>
      <w:r w:rsidRPr="00D53282">
        <w:t xml:space="preserve"> </w:t>
      </w:r>
    </w:p>
    <w:p w14:paraId="551EDEB8" w14:textId="6EEAA26A" w:rsidR="007615D6" w:rsidRPr="005B25A1" w:rsidRDefault="005107A3" w:rsidP="007615D6">
      <w:pPr>
        <w:keepNext/>
        <w:keepLines/>
        <w:rPr>
          <w:b/>
          <w:bCs/>
        </w:rPr>
      </w:pPr>
      <w:r w:rsidRPr="005B25A1">
        <w:rPr>
          <w:b/>
          <w:bCs/>
        </w:rPr>
        <w:t>Discussion:</w:t>
      </w:r>
    </w:p>
    <w:p w14:paraId="3F04302E" w14:textId="77777777" w:rsidR="00C876A7" w:rsidRDefault="00C876A7" w:rsidP="00C876A7">
      <w:pPr>
        <w:keepNext/>
        <w:keepLines/>
      </w:pPr>
      <w:r>
        <w:t xml:space="preserve">Some clarifications were provided and this presentation was </w:t>
      </w:r>
      <w:r w:rsidRPr="00C3284B">
        <w:rPr>
          <w:color w:val="0000FF"/>
        </w:rPr>
        <w:t>noted</w:t>
      </w:r>
      <w:r>
        <w:t>.</w:t>
      </w:r>
    </w:p>
    <w:p w14:paraId="1EB93273" w14:textId="77777777" w:rsidR="00C876A7" w:rsidRPr="00EB0339" w:rsidRDefault="00C876A7" w:rsidP="00C876A7">
      <w:r w:rsidRPr="005B25A1">
        <w:rPr>
          <w:b/>
          <w:bCs/>
        </w:rPr>
        <w:t>Status:</w:t>
      </w:r>
      <w:r>
        <w:t xml:space="preserve"> </w:t>
      </w:r>
      <w:r w:rsidRPr="00C3284B">
        <w:rPr>
          <w:color w:val="0000FF"/>
        </w:rPr>
        <w:t>Noted</w:t>
      </w:r>
      <w:r>
        <w:t>.</w:t>
      </w:r>
    </w:p>
    <w:p w14:paraId="280F43BE" w14:textId="77777777" w:rsidR="00E00DA6" w:rsidRDefault="007615D6" w:rsidP="000A3FBD">
      <w:pPr>
        <w:pStyle w:val="NormTop"/>
      </w:pPr>
      <w:r>
        <w:rPr>
          <w:color w:val="0000FF"/>
        </w:rPr>
        <w:lastRenderedPageBreak/>
        <w:t>SWS-230014</w:t>
      </w:r>
      <w:r w:rsidRPr="00D53282">
        <w:t xml:space="preserve"> </w:t>
      </w:r>
      <w:r>
        <w:t>(DISCUSSION) Intel’s view on possible Rel-19 package (Source: Intel)</w:t>
      </w:r>
      <w:r>
        <w:br/>
      </w:r>
      <w:r w:rsidRPr="00D53282">
        <w:rPr>
          <w:b/>
        </w:rPr>
        <w:t>Document for:</w:t>
      </w:r>
      <w:r w:rsidRPr="00D53282">
        <w:t xml:space="preserve"> </w:t>
      </w:r>
      <w:r>
        <w:t>Discussion</w:t>
      </w:r>
      <w:r>
        <w:br/>
      </w:r>
      <w:r w:rsidRPr="00D53282">
        <w:rPr>
          <w:b/>
        </w:rPr>
        <w:t>Abstract:</w:t>
      </w:r>
      <w:r w:rsidRPr="00D53282">
        <w:t xml:space="preserve"> </w:t>
      </w:r>
      <w:r>
        <w:br/>
        <w:t>Intel's view on possible Rel-19 package.</w:t>
      </w:r>
    </w:p>
    <w:p w14:paraId="6CA699E6" w14:textId="6BAC47CC" w:rsidR="007615D6" w:rsidRPr="005B25A1" w:rsidRDefault="005107A3" w:rsidP="007615D6">
      <w:pPr>
        <w:keepNext/>
        <w:keepLines/>
        <w:rPr>
          <w:b/>
          <w:bCs/>
        </w:rPr>
      </w:pPr>
      <w:r w:rsidRPr="005B25A1">
        <w:rPr>
          <w:b/>
          <w:bCs/>
        </w:rPr>
        <w:t>Discussion:</w:t>
      </w:r>
    </w:p>
    <w:p w14:paraId="6E831F0C" w14:textId="77777777" w:rsidR="00962D32" w:rsidRDefault="00962D32" w:rsidP="00962D32">
      <w:pPr>
        <w:keepNext/>
        <w:keepLines/>
      </w:pPr>
      <w:r>
        <w:t xml:space="preserve">Some clarifications were provided and this presentation was </w:t>
      </w:r>
      <w:r w:rsidRPr="00C3284B">
        <w:rPr>
          <w:color w:val="0000FF"/>
        </w:rPr>
        <w:t>noted</w:t>
      </w:r>
      <w:r>
        <w:t>.</w:t>
      </w:r>
    </w:p>
    <w:p w14:paraId="374B10C3" w14:textId="77777777" w:rsidR="00962D32" w:rsidRPr="00EB0339" w:rsidRDefault="00962D32" w:rsidP="00962D32">
      <w:r w:rsidRPr="005B25A1">
        <w:rPr>
          <w:b/>
          <w:bCs/>
        </w:rPr>
        <w:t>Status:</w:t>
      </w:r>
      <w:r>
        <w:t xml:space="preserve"> </w:t>
      </w:r>
      <w:r w:rsidRPr="00C3284B">
        <w:rPr>
          <w:color w:val="0000FF"/>
        </w:rPr>
        <w:t>Noted</w:t>
      </w:r>
      <w:r>
        <w:t>.</w:t>
      </w:r>
    </w:p>
    <w:p w14:paraId="48CE5999" w14:textId="77777777" w:rsidR="00E00DA6" w:rsidRDefault="007615D6" w:rsidP="000A3FBD">
      <w:pPr>
        <w:pStyle w:val="NormTop"/>
      </w:pPr>
      <w:r>
        <w:rPr>
          <w:color w:val="0000FF"/>
        </w:rPr>
        <w:t>SWS-230015</w:t>
      </w:r>
      <w:r w:rsidRPr="00D53282">
        <w:t xml:space="preserve"> </w:t>
      </w:r>
      <w:r>
        <w:t xml:space="preserve">(DISCUSSION) </w:t>
      </w:r>
      <w:proofErr w:type="spellStart"/>
      <w:r>
        <w:t>Futurewei's</w:t>
      </w:r>
      <w:proofErr w:type="spellEnd"/>
      <w:r>
        <w:t xml:space="preserve"> view on Rel-19 (Source: </w:t>
      </w:r>
      <w:proofErr w:type="spellStart"/>
      <w:r>
        <w:t>Futurewei</w:t>
      </w:r>
      <w:proofErr w:type="spellEnd"/>
      <w:r>
        <w:t xml:space="preserve"> Technologies)</w:t>
      </w:r>
      <w:r>
        <w:br/>
      </w:r>
      <w:r w:rsidRPr="00D53282">
        <w:rPr>
          <w:b/>
        </w:rPr>
        <w:t>Document for:</w:t>
      </w:r>
      <w:r w:rsidRPr="00D53282">
        <w:t xml:space="preserve"> </w:t>
      </w:r>
      <w:r>
        <w:t>Discussion</w:t>
      </w:r>
      <w:r>
        <w:br/>
      </w:r>
      <w:r w:rsidRPr="00D53282">
        <w:rPr>
          <w:b/>
        </w:rPr>
        <w:t>Abstract:</w:t>
      </w:r>
      <w:r w:rsidRPr="00D53282">
        <w:t xml:space="preserve"> </w:t>
      </w:r>
      <w:r>
        <w:br/>
      </w:r>
      <w:proofErr w:type="spellStart"/>
      <w:r>
        <w:t>Futurewei's</w:t>
      </w:r>
      <w:proofErr w:type="spellEnd"/>
      <w:r>
        <w:t xml:space="preserve"> view on Rel-19.</w:t>
      </w:r>
    </w:p>
    <w:p w14:paraId="2F501F6B" w14:textId="215C6505" w:rsidR="007615D6" w:rsidRPr="005B25A1" w:rsidRDefault="005107A3" w:rsidP="007615D6">
      <w:pPr>
        <w:keepNext/>
        <w:keepLines/>
        <w:rPr>
          <w:b/>
          <w:bCs/>
        </w:rPr>
      </w:pPr>
      <w:r w:rsidRPr="005B25A1">
        <w:rPr>
          <w:b/>
          <w:bCs/>
        </w:rPr>
        <w:t>Discussion:</w:t>
      </w:r>
    </w:p>
    <w:p w14:paraId="53D9C9CE" w14:textId="77777777" w:rsidR="00962D32" w:rsidRDefault="00962D32" w:rsidP="00962D32">
      <w:pPr>
        <w:keepNext/>
        <w:keepLines/>
      </w:pPr>
      <w:r>
        <w:t xml:space="preserve">Some clarifications were provided and this presentation was </w:t>
      </w:r>
      <w:r w:rsidRPr="00C3284B">
        <w:rPr>
          <w:color w:val="0000FF"/>
        </w:rPr>
        <w:t>noted</w:t>
      </w:r>
      <w:r>
        <w:t>.</w:t>
      </w:r>
    </w:p>
    <w:p w14:paraId="651FD6C6" w14:textId="77777777" w:rsidR="00962D32" w:rsidRPr="00EB0339" w:rsidRDefault="00962D32" w:rsidP="00962D32">
      <w:r w:rsidRPr="005B25A1">
        <w:rPr>
          <w:b/>
          <w:bCs/>
        </w:rPr>
        <w:t>Status:</w:t>
      </w:r>
      <w:r>
        <w:t xml:space="preserve"> </w:t>
      </w:r>
      <w:r w:rsidRPr="00C3284B">
        <w:rPr>
          <w:color w:val="0000FF"/>
        </w:rPr>
        <w:t>Noted</w:t>
      </w:r>
      <w:r>
        <w:t>.</w:t>
      </w:r>
    </w:p>
    <w:p w14:paraId="59E2B1D2" w14:textId="77777777" w:rsidR="00E00DA6" w:rsidRDefault="007615D6" w:rsidP="000A3FBD">
      <w:pPr>
        <w:pStyle w:val="NormTop"/>
      </w:pPr>
      <w:r>
        <w:rPr>
          <w:color w:val="0000FF"/>
        </w:rPr>
        <w:t>SWS-230020</w:t>
      </w:r>
      <w:r w:rsidRPr="00D53282">
        <w:t xml:space="preserve"> </w:t>
      </w:r>
      <w:r>
        <w:t>(DISCUSSION) OPPO views on Rel-19 Contents (Source: OPPO)</w:t>
      </w:r>
      <w:r>
        <w:br/>
      </w:r>
      <w:r w:rsidRPr="00D53282">
        <w:rPr>
          <w:b/>
        </w:rPr>
        <w:t>Document for:</w:t>
      </w:r>
      <w:r w:rsidRPr="00D53282">
        <w:t xml:space="preserve"> </w:t>
      </w:r>
      <w:r>
        <w:t>Presentation</w:t>
      </w:r>
      <w:r>
        <w:br/>
      </w:r>
      <w:r w:rsidRPr="00D53282">
        <w:rPr>
          <w:b/>
        </w:rPr>
        <w:t>Abstract:</w:t>
      </w:r>
      <w:r w:rsidRPr="00D53282">
        <w:t xml:space="preserve"> </w:t>
      </w:r>
      <w:r>
        <w:br/>
        <w:t>OPPO views on Rel-19 Contents.</w:t>
      </w:r>
    </w:p>
    <w:p w14:paraId="68CC9DA1" w14:textId="36000B2E" w:rsidR="007615D6" w:rsidRPr="005B25A1" w:rsidRDefault="005107A3" w:rsidP="007615D6">
      <w:pPr>
        <w:keepNext/>
        <w:keepLines/>
        <w:rPr>
          <w:b/>
          <w:bCs/>
        </w:rPr>
      </w:pPr>
      <w:r w:rsidRPr="005B25A1">
        <w:rPr>
          <w:b/>
          <w:bCs/>
        </w:rPr>
        <w:t>Discussion:</w:t>
      </w:r>
    </w:p>
    <w:p w14:paraId="0D9CC6DB" w14:textId="77777777" w:rsidR="00704D10" w:rsidRPr="00A9409F" w:rsidRDefault="00704D10" w:rsidP="00704D10">
      <w:pPr>
        <w:keepNext/>
        <w:keepLines/>
      </w:pPr>
      <w:r w:rsidRPr="00A9409F">
        <w:t>Not Handled.</w:t>
      </w:r>
    </w:p>
    <w:p w14:paraId="52856DA4" w14:textId="77777777" w:rsidR="00704D10" w:rsidRPr="00A9409F" w:rsidRDefault="00704D10" w:rsidP="00704D10">
      <w:r w:rsidRPr="005B25A1">
        <w:rPr>
          <w:b/>
          <w:bCs/>
        </w:rPr>
        <w:t>Status:</w:t>
      </w:r>
      <w:r>
        <w:t xml:space="preserve"> </w:t>
      </w:r>
      <w:r w:rsidRPr="00A9409F">
        <w:rPr>
          <w:color w:val="0000FF"/>
        </w:rPr>
        <w:t>Not Handled</w:t>
      </w:r>
      <w:r>
        <w:t>.</w:t>
      </w:r>
    </w:p>
    <w:p w14:paraId="30BADB31" w14:textId="77777777" w:rsidR="00E00DA6" w:rsidRDefault="007615D6" w:rsidP="000A3FBD">
      <w:pPr>
        <w:pStyle w:val="NormTop"/>
      </w:pPr>
      <w:r>
        <w:rPr>
          <w:color w:val="0000FF"/>
        </w:rPr>
        <w:t>SWS-230025</w:t>
      </w:r>
      <w:r w:rsidRPr="00D53282">
        <w:t xml:space="preserve"> </w:t>
      </w:r>
      <w:r>
        <w:t>(DISCUSSION) MediaTek Thoughts - Release 19 (Source: MediaTek Inc.)</w:t>
      </w:r>
      <w:r>
        <w:br/>
      </w:r>
      <w:r w:rsidRPr="00D53282">
        <w:rPr>
          <w:b/>
        </w:rPr>
        <w:t>Document for:</w:t>
      </w:r>
      <w:r w:rsidRPr="00D53282">
        <w:t xml:space="preserve"> </w:t>
      </w:r>
      <w:r>
        <w:t>Discussion</w:t>
      </w:r>
      <w:r>
        <w:br/>
      </w:r>
      <w:r w:rsidRPr="00D53282">
        <w:rPr>
          <w:b/>
        </w:rPr>
        <w:t>Abstract:</w:t>
      </w:r>
      <w:r w:rsidRPr="00D53282">
        <w:t xml:space="preserve"> </w:t>
      </w:r>
      <w:r>
        <w:br/>
        <w:t>MediaTek Thoughts - Release 19.</w:t>
      </w:r>
    </w:p>
    <w:p w14:paraId="0B77AC43" w14:textId="00E37055" w:rsidR="007615D6" w:rsidRPr="005B25A1" w:rsidRDefault="005107A3" w:rsidP="007615D6">
      <w:pPr>
        <w:keepNext/>
        <w:keepLines/>
        <w:rPr>
          <w:b/>
          <w:bCs/>
        </w:rPr>
      </w:pPr>
      <w:r w:rsidRPr="005B25A1">
        <w:rPr>
          <w:b/>
          <w:bCs/>
        </w:rPr>
        <w:t>Discussion:</w:t>
      </w:r>
    </w:p>
    <w:p w14:paraId="29264324" w14:textId="77777777" w:rsidR="00704D10" w:rsidRDefault="00704D10" w:rsidP="00704D10">
      <w:pPr>
        <w:keepNext/>
        <w:keepLines/>
      </w:pPr>
      <w:r>
        <w:t xml:space="preserve">Some clarifications were provided and this presentation was </w:t>
      </w:r>
      <w:r w:rsidRPr="00C3284B">
        <w:rPr>
          <w:color w:val="0000FF"/>
        </w:rPr>
        <w:t>noted</w:t>
      </w:r>
      <w:r>
        <w:t>.</w:t>
      </w:r>
    </w:p>
    <w:p w14:paraId="3BEA8728" w14:textId="77777777" w:rsidR="00704D10" w:rsidRPr="00EB0339" w:rsidRDefault="00704D10" w:rsidP="00704D10">
      <w:r w:rsidRPr="005B25A1">
        <w:rPr>
          <w:b/>
          <w:bCs/>
        </w:rPr>
        <w:t>Status:</w:t>
      </w:r>
      <w:r>
        <w:t xml:space="preserve"> </w:t>
      </w:r>
      <w:r w:rsidRPr="00C3284B">
        <w:rPr>
          <w:color w:val="0000FF"/>
        </w:rPr>
        <w:t>Noted</w:t>
      </w:r>
      <w:r>
        <w:t>.</w:t>
      </w:r>
    </w:p>
    <w:p w14:paraId="141AE7A7" w14:textId="77777777" w:rsidR="00E00DA6" w:rsidRDefault="007615D6" w:rsidP="000A3FBD">
      <w:pPr>
        <w:pStyle w:val="NormTop"/>
      </w:pPr>
      <w:r>
        <w:rPr>
          <w:color w:val="0000FF"/>
        </w:rPr>
        <w:t>SWS-230026</w:t>
      </w:r>
      <w:r w:rsidRPr="00D53282">
        <w:t xml:space="preserve"> </w:t>
      </w:r>
      <w:r>
        <w:t xml:space="preserve">(DISCUSSION) Interworking of Non-3GPP Digital Terrestrial Broadcast Networks with 5GS Multicast Broadcast Services  (Source: </w:t>
      </w:r>
      <w:proofErr w:type="spellStart"/>
      <w:r>
        <w:t>Tejas</w:t>
      </w:r>
      <w:proofErr w:type="spellEnd"/>
      <w:r>
        <w:t xml:space="preserve"> Networks Ltd.)</w:t>
      </w:r>
      <w:r>
        <w:br/>
      </w:r>
      <w:r w:rsidRPr="00D53282">
        <w:rPr>
          <w:b/>
        </w:rPr>
        <w:t>Document for:</w:t>
      </w:r>
      <w:r w:rsidRPr="00D53282">
        <w:t xml:space="preserve"> </w:t>
      </w:r>
      <w:r>
        <w:t>Discussion</w:t>
      </w:r>
      <w:r>
        <w:br/>
      </w:r>
      <w:r w:rsidRPr="00D53282">
        <w:rPr>
          <w:b/>
        </w:rPr>
        <w:t>Abstract:</w:t>
      </w:r>
      <w:r w:rsidRPr="00D53282">
        <w:t xml:space="preserve"> </w:t>
      </w:r>
    </w:p>
    <w:p w14:paraId="6735BC38" w14:textId="66019751" w:rsidR="007615D6" w:rsidRPr="005B25A1" w:rsidRDefault="005107A3" w:rsidP="007615D6">
      <w:pPr>
        <w:keepNext/>
        <w:keepLines/>
        <w:rPr>
          <w:b/>
          <w:bCs/>
        </w:rPr>
      </w:pPr>
      <w:r w:rsidRPr="005B25A1">
        <w:rPr>
          <w:b/>
          <w:bCs/>
        </w:rPr>
        <w:t>Discussion:</w:t>
      </w:r>
    </w:p>
    <w:p w14:paraId="7E832802" w14:textId="77777777" w:rsidR="00A80FA9" w:rsidRDefault="00A80FA9" w:rsidP="00A80FA9">
      <w:pPr>
        <w:keepNext/>
        <w:keepLines/>
      </w:pPr>
      <w:r>
        <w:t xml:space="preserve">Some clarifications were provided and this presentation was </w:t>
      </w:r>
      <w:r w:rsidRPr="00C3284B">
        <w:rPr>
          <w:color w:val="0000FF"/>
        </w:rPr>
        <w:t>noted</w:t>
      </w:r>
      <w:r>
        <w:t>.</w:t>
      </w:r>
    </w:p>
    <w:p w14:paraId="08A2DD2D" w14:textId="77777777" w:rsidR="00A80FA9" w:rsidRPr="00EB0339" w:rsidRDefault="00A80FA9" w:rsidP="00A80FA9">
      <w:r w:rsidRPr="005B25A1">
        <w:rPr>
          <w:b/>
          <w:bCs/>
        </w:rPr>
        <w:t>Status:</w:t>
      </w:r>
      <w:r>
        <w:t xml:space="preserve"> </w:t>
      </w:r>
      <w:r w:rsidRPr="00C3284B">
        <w:rPr>
          <w:color w:val="0000FF"/>
        </w:rPr>
        <w:t>Noted</w:t>
      </w:r>
      <w:r>
        <w:t>.</w:t>
      </w:r>
    </w:p>
    <w:p w14:paraId="148DDBC7" w14:textId="77777777" w:rsidR="00E00DA6" w:rsidRDefault="007615D6" w:rsidP="000A3FBD">
      <w:pPr>
        <w:pStyle w:val="NormTop"/>
      </w:pPr>
      <w:r>
        <w:rPr>
          <w:color w:val="0000FF"/>
        </w:rPr>
        <w:t>SWS-230029</w:t>
      </w:r>
      <w:r w:rsidRPr="00D53282">
        <w:t xml:space="preserve"> </w:t>
      </w:r>
      <w:r>
        <w:t xml:space="preserve">(DISCUSSION) </w:t>
      </w:r>
      <w:proofErr w:type="spellStart"/>
      <w:r>
        <w:t>Peraton</w:t>
      </w:r>
      <w:proofErr w:type="spellEnd"/>
      <w:r>
        <w:t xml:space="preserve"> labs' views on Rel-19 Contents (Source: </w:t>
      </w:r>
      <w:proofErr w:type="spellStart"/>
      <w:r>
        <w:t>Peraton</w:t>
      </w:r>
      <w:proofErr w:type="spellEnd"/>
      <w:r>
        <w:t xml:space="preserve"> Labs)</w:t>
      </w:r>
      <w:r>
        <w:br/>
      </w:r>
      <w:r w:rsidRPr="00D53282">
        <w:rPr>
          <w:b/>
        </w:rPr>
        <w:t>Document for:</w:t>
      </w:r>
      <w:r w:rsidRPr="00D53282">
        <w:t xml:space="preserve"> </w:t>
      </w:r>
      <w:r>
        <w:t>Presentation</w:t>
      </w:r>
      <w:r>
        <w:br/>
      </w:r>
      <w:r w:rsidRPr="00D53282">
        <w:rPr>
          <w:b/>
        </w:rPr>
        <w:t>Abstract:</w:t>
      </w:r>
      <w:r w:rsidRPr="00D53282">
        <w:t xml:space="preserve"> </w:t>
      </w:r>
    </w:p>
    <w:p w14:paraId="2135228F" w14:textId="17F5ED83" w:rsidR="007615D6" w:rsidRPr="005B25A1" w:rsidRDefault="005107A3" w:rsidP="007615D6">
      <w:pPr>
        <w:keepNext/>
        <w:keepLines/>
        <w:rPr>
          <w:b/>
          <w:bCs/>
        </w:rPr>
      </w:pPr>
      <w:r w:rsidRPr="005B25A1">
        <w:rPr>
          <w:b/>
          <w:bCs/>
        </w:rPr>
        <w:t>Discussion:</w:t>
      </w:r>
    </w:p>
    <w:p w14:paraId="3069A165" w14:textId="77777777" w:rsidR="00B11FD4" w:rsidRDefault="00B11FD4" w:rsidP="00B11FD4">
      <w:pPr>
        <w:keepNext/>
        <w:keepLines/>
      </w:pPr>
      <w:r>
        <w:t xml:space="preserve">Some clarifications were provided and this presentation was </w:t>
      </w:r>
      <w:r w:rsidRPr="00C3284B">
        <w:rPr>
          <w:color w:val="0000FF"/>
        </w:rPr>
        <w:t>noted</w:t>
      </w:r>
      <w:r>
        <w:t>.</w:t>
      </w:r>
    </w:p>
    <w:p w14:paraId="5F615EDB" w14:textId="77777777" w:rsidR="00B11FD4" w:rsidRPr="00EB0339" w:rsidRDefault="00B11FD4" w:rsidP="00B11FD4">
      <w:r w:rsidRPr="005B25A1">
        <w:rPr>
          <w:b/>
          <w:bCs/>
        </w:rPr>
        <w:t>Status:</w:t>
      </w:r>
      <w:r>
        <w:t xml:space="preserve"> </w:t>
      </w:r>
      <w:r w:rsidRPr="00C3284B">
        <w:rPr>
          <w:color w:val="0000FF"/>
        </w:rPr>
        <w:t>Noted</w:t>
      </w:r>
      <w:r>
        <w:t>.</w:t>
      </w:r>
    </w:p>
    <w:p w14:paraId="2DA930C2" w14:textId="77777777" w:rsidR="00E00DA6" w:rsidRDefault="007615D6" w:rsidP="000A3FBD">
      <w:pPr>
        <w:pStyle w:val="NormTop"/>
      </w:pPr>
      <w:r>
        <w:rPr>
          <w:color w:val="0000FF"/>
        </w:rPr>
        <w:lastRenderedPageBreak/>
        <w:t>SWS-230030</w:t>
      </w:r>
      <w:r w:rsidRPr="00D53282">
        <w:t xml:space="preserve"> </w:t>
      </w:r>
      <w:r>
        <w:t>(DISCUSSION) LGE’s view on Rel-19 5G-Advanced (Source: LG Electronics)</w:t>
      </w:r>
      <w:r>
        <w:br/>
      </w:r>
      <w:r w:rsidRPr="00D53282">
        <w:rPr>
          <w:b/>
        </w:rPr>
        <w:t>Document for:</w:t>
      </w:r>
      <w:r w:rsidRPr="00D53282">
        <w:t xml:space="preserve"> </w:t>
      </w:r>
      <w:r>
        <w:t>Discussion</w:t>
      </w:r>
      <w:r>
        <w:br/>
      </w:r>
      <w:r w:rsidRPr="00D53282">
        <w:rPr>
          <w:b/>
        </w:rPr>
        <w:t>Abstract:</w:t>
      </w:r>
      <w:r w:rsidRPr="00D53282">
        <w:t xml:space="preserve"> </w:t>
      </w:r>
      <w:r>
        <w:br/>
        <w:t>LGE's view on Rel-19 5G-Advanced.</w:t>
      </w:r>
    </w:p>
    <w:p w14:paraId="4EC0526D" w14:textId="75E3CF30" w:rsidR="007615D6" w:rsidRPr="005B25A1" w:rsidRDefault="005107A3" w:rsidP="007615D6">
      <w:pPr>
        <w:keepNext/>
        <w:keepLines/>
        <w:rPr>
          <w:b/>
          <w:bCs/>
        </w:rPr>
      </w:pPr>
      <w:r w:rsidRPr="005B25A1">
        <w:rPr>
          <w:b/>
          <w:bCs/>
        </w:rPr>
        <w:t>Discussion:</w:t>
      </w:r>
    </w:p>
    <w:p w14:paraId="56DAABE1" w14:textId="293E8CA9" w:rsidR="00B11FD4" w:rsidRDefault="00332098" w:rsidP="00B11FD4">
      <w:pPr>
        <w:keepNext/>
        <w:keepLines/>
      </w:pPr>
      <w:r>
        <w:t>T</w:t>
      </w:r>
      <w:r w:rsidR="00B11FD4">
        <w:t xml:space="preserve">his presentation was </w:t>
      </w:r>
      <w:r w:rsidR="00B11FD4" w:rsidRPr="00C3284B">
        <w:rPr>
          <w:color w:val="0000FF"/>
        </w:rPr>
        <w:t>noted</w:t>
      </w:r>
      <w:r w:rsidR="00B11FD4">
        <w:t>.</w:t>
      </w:r>
    </w:p>
    <w:p w14:paraId="1E00B932" w14:textId="77777777" w:rsidR="00B11FD4" w:rsidRPr="00EB0339" w:rsidRDefault="00B11FD4" w:rsidP="00B11FD4">
      <w:r w:rsidRPr="005B25A1">
        <w:rPr>
          <w:b/>
          <w:bCs/>
        </w:rPr>
        <w:t>Status:</w:t>
      </w:r>
      <w:r>
        <w:t xml:space="preserve"> </w:t>
      </w:r>
      <w:r w:rsidRPr="00C3284B">
        <w:rPr>
          <w:color w:val="0000FF"/>
        </w:rPr>
        <w:t>Noted</w:t>
      </w:r>
      <w:r>
        <w:t>.</w:t>
      </w:r>
    </w:p>
    <w:p w14:paraId="5777F66A" w14:textId="77777777" w:rsidR="00E00DA6" w:rsidRDefault="007615D6" w:rsidP="000A3FBD">
      <w:pPr>
        <w:pStyle w:val="NormTop"/>
      </w:pPr>
      <w:r>
        <w:rPr>
          <w:color w:val="0000FF"/>
        </w:rPr>
        <w:t>SWS-230032</w:t>
      </w:r>
      <w:r w:rsidRPr="00D53282">
        <w:t xml:space="preserve"> </w:t>
      </w:r>
      <w:r>
        <w:t>(DISCUSSION) TCL Views on Release 19 (Source: TCL Communication Ltd.)</w:t>
      </w:r>
      <w:r>
        <w:br/>
      </w:r>
      <w:r w:rsidRPr="00D53282">
        <w:rPr>
          <w:b/>
        </w:rPr>
        <w:t>Document for:</w:t>
      </w:r>
      <w:r w:rsidRPr="00D53282">
        <w:t xml:space="preserve"> </w:t>
      </w:r>
      <w:r>
        <w:t>Discussion</w:t>
      </w:r>
      <w:r>
        <w:br/>
      </w:r>
      <w:r w:rsidRPr="00D53282">
        <w:rPr>
          <w:b/>
        </w:rPr>
        <w:t>Abstract:</w:t>
      </w:r>
      <w:r w:rsidRPr="00D53282">
        <w:t xml:space="preserve"> </w:t>
      </w:r>
    </w:p>
    <w:p w14:paraId="3035371F" w14:textId="2223F14F" w:rsidR="007615D6" w:rsidRPr="005B25A1" w:rsidRDefault="005107A3" w:rsidP="007615D6">
      <w:pPr>
        <w:keepNext/>
        <w:keepLines/>
        <w:rPr>
          <w:b/>
          <w:bCs/>
        </w:rPr>
      </w:pPr>
      <w:r w:rsidRPr="005B25A1">
        <w:rPr>
          <w:b/>
          <w:bCs/>
        </w:rPr>
        <w:t>Discussion:</w:t>
      </w:r>
    </w:p>
    <w:p w14:paraId="60FC56AC" w14:textId="77777777" w:rsidR="00332098" w:rsidRPr="00A9409F" w:rsidRDefault="00332098" w:rsidP="00332098">
      <w:pPr>
        <w:keepNext/>
        <w:keepLines/>
      </w:pPr>
      <w:r w:rsidRPr="00A9409F">
        <w:t>Not Handled.</w:t>
      </w:r>
    </w:p>
    <w:p w14:paraId="4B95FBB2" w14:textId="77777777" w:rsidR="00332098" w:rsidRPr="00A9409F" w:rsidRDefault="00332098" w:rsidP="00332098">
      <w:r w:rsidRPr="005B25A1">
        <w:rPr>
          <w:b/>
          <w:bCs/>
        </w:rPr>
        <w:t>Status:</w:t>
      </w:r>
      <w:r>
        <w:t xml:space="preserve"> </w:t>
      </w:r>
      <w:r w:rsidRPr="00A9409F">
        <w:rPr>
          <w:color w:val="0000FF"/>
        </w:rPr>
        <w:t>Not Handled</w:t>
      </w:r>
      <w:r>
        <w:t>.</w:t>
      </w:r>
    </w:p>
    <w:p w14:paraId="199F9534" w14:textId="77777777" w:rsidR="00E00DA6" w:rsidRDefault="007615D6" w:rsidP="000A3FBD">
      <w:pPr>
        <w:pStyle w:val="NormTop"/>
      </w:pPr>
      <w:r>
        <w:rPr>
          <w:color w:val="0000FF"/>
        </w:rPr>
        <w:t>SWS-230036</w:t>
      </w:r>
      <w:r w:rsidRPr="00D53282">
        <w:t xml:space="preserve"> </w:t>
      </w:r>
      <w:r>
        <w:t>(DISCUSSION) Nokia views on Rel-19 (Source: Nokia)</w:t>
      </w:r>
      <w:r>
        <w:br/>
      </w:r>
      <w:r w:rsidRPr="00D53282">
        <w:rPr>
          <w:b/>
        </w:rPr>
        <w:t>Document for:</w:t>
      </w:r>
      <w:r w:rsidRPr="00D53282">
        <w:t xml:space="preserve"> </w:t>
      </w:r>
      <w:r>
        <w:t>Discussion</w:t>
      </w:r>
      <w:r>
        <w:br/>
      </w:r>
      <w:r w:rsidRPr="00D53282">
        <w:rPr>
          <w:b/>
        </w:rPr>
        <w:t>Abstract:</w:t>
      </w:r>
      <w:r w:rsidRPr="00D53282">
        <w:t xml:space="preserve"> </w:t>
      </w:r>
    </w:p>
    <w:p w14:paraId="1A2BAE0E" w14:textId="408D2944" w:rsidR="007615D6" w:rsidRPr="005B25A1" w:rsidRDefault="005107A3" w:rsidP="007615D6">
      <w:pPr>
        <w:keepNext/>
        <w:keepLines/>
        <w:rPr>
          <w:b/>
          <w:bCs/>
        </w:rPr>
      </w:pPr>
      <w:r w:rsidRPr="005B25A1">
        <w:rPr>
          <w:b/>
          <w:bCs/>
        </w:rPr>
        <w:t>Discussion:</w:t>
      </w:r>
    </w:p>
    <w:p w14:paraId="049F3B20" w14:textId="77777777" w:rsidR="00332098" w:rsidRDefault="00332098" w:rsidP="00332098">
      <w:pPr>
        <w:keepNext/>
        <w:keepLines/>
      </w:pPr>
      <w:r>
        <w:t xml:space="preserve">Some clarifications were provided and this presentation was </w:t>
      </w:r>
      <w:r w:rsidRPr="00C3284B">
        <w:rPr>
          <w:color w:val="0000FF"/>
        </w:rPr>
        <w:t>noted</w:t>
      </w:r>
      <w:r>
        <w:t>.</w:t>
      </w:r>
    </w:p>
    <w:p w14:paraId="6BABFFEE" w14:textId="77777777" w:rsidR="00332098" w:rsidRPr="00EB0339" w:rsidRDefault="00332098" w:rsidP="00332098">
      <w:r w:rsidRPr="005B25A1">
        <w:rPr>
          <w:b/>
          <w:bCs/>
        </w:rPr>
        <w:t>Status:</w:t>
      </w:r>
      <w:r>
        <w:t xml:space="preserve"> </w:t>
      </w:r>
      <w:r w:rsidRPr="00C3284B">
        <w:rPr>
          <w:color w:val="0000FF"/>
        </w:rPr>
        <w:t>Noted</w:t>
      </w:r>
      <w:r>
        <w:t>.</w:t>
      </w:r>
    </w:p>
    <w:p w14:paraId="3670302E" w14:textId="77777777" w:rsidR="00E00DA6" w:rsidRDefault="007615D6" w:rsidP="000A3FBD">
      <w:pPr>
        <w:pStyle w:val="NormTop"/>
      </w:pPr>
      <w:r>
        <w:rPr>
          <w:color w:val="0000FF"/>
        </w:rPr>
        <w:t>SWS-230034</w:t>
      </w:r>
      <w:r w:rsidRPr="00D53282">
        <w:t xml:space="preserve"> </w:t>
      </w:r>
      <w:r>
        <w:t>(DISCUSSION) ZTE View on R19 content (Source: ZTE)</w:t>
      </w:r>
      <w:r>
        <w:br/>
      </w:r>
      <w:r w:rsidRPr="00D53282">
        <w:rPr>
          <w:b/>
        </w:rPr>
        <w:t>Document for:</w:t>
      </w:r>
      <w:r w:rsidRPr="00D53282">
        <w:t xml:space="preserve"> </w:t>
      </w:r>
      <w:r>
        <w:t>Discussion</w:t>
      </w:r>
      <w:r>
        <w:br/>
      </w:r>
      <w:r w:rsidRPr="00D53282">
        <w:rPr>
          <w:b/>
        </w:rPr>
        <w:t>Abstract:</w:t>
      </w:r>
      <w:r w:rsidRPr="00D53282">
        <w:t xml:space="preserve"> </w:t>
      </w:r>
    </w:p>
    <w:p w14:paraId="08F520C4" w14:textId="5ACE9C66" w:rsidR="007615D6" w:rsidRPr="005B25A1" w:rsidRDefault="005107A3" w:rsidP="007615D6">
      <w:pPr>
        <w:keepNext/>
        <w:keepLines/>
        <w:rPr>
          <w:b/>
          <w:bCs/>
        </w:rPr>
      </w:pPr>
      <w:r w:rsidRPr="005B25A1">
        <w:rPr>
          <w:b/>
          <w:bCs/>
        </w:rPr>
        <w:t>Discussion:</w:t>
      </w:r>
    </w:p>
    <w:p w14:paraId="652B7397" w14:textId="77777777" w:rsidR="009F59F5" w:rsidRPr="00A9409F" w:rsidRDefault="009F59F5" w:rsidP="009F59F5">
      <w:pPr>
        <w:keepNext/>
        <w:keepLines/>
      </w:pPr>
      <w:r w:rsidRPr="00A9409F">
        <w:t>Not Handled.</w:t>
      </w:r>
    </w:p>
    <w:p w14:paraId="4EFE5E04" w14:textId="77777777" w:rsidR="009F59F5" w:rsidRPr="00A9409F" w:rsidRDefault="009F59F5" w:rsidP="009F59F5">
      <w:r w:rsidRPr="005B25A1">
        <w:rPr>
          <w:b/>
          <w:bCs/>
        </w:rPr>
        <w:t>Status:</w:t>
      </w:r>
      <w:r>
        <w:t xml:space="preserve"> </w:t>
      </w:r>
      <w:r w:rsidRPr="00A9409F">
        <w:rPr>
          <w:color w:val="0000FF"/>
        </w:rPr>
        <w:t>Not Handled</w:t>
      </w:r>
      <w:r>
        <w:t>.</w:t>
      </w:r>
    </w:p>
    <w:p w14:paraId="2AB2A70C" w14:textId="77777777" w:rsidR="00E00DA6" w:rsidRDefault="007615D6" w:rsidP="000A3FBD">
      <w:pPr>
        <w:pStyle w:val="NormTop"/>
      </w:pPr>
      <w:r>
        <w:rPr>
          <w:color w:val="0000FF"/>
        </w:rPr>
        <w:t>SWS-230035</w:t>
      </w:r>
      <w:r w:rsidRPr="00D53282">
        <w:t xml:space="preserve"> </w:t>
      </w:r>
      <w:r>
        <w:t>(DISCUSSION) Samsung view on Rel-19 (Source: Samsung)</w:t>
      </w:r>
      <w:r>
        <w:br/>
      </w:r>
      <w:r w:rsidRPr="00D53282">
        <w:rPr>
          <w:b/>
        </w:rPr>
        <w:t>Document for:</w:t>
      </w:r>
      <w:r w:rsidRPr="00D53282">
        <w:t xml:space="preserve"> </w:t>
      </w:r>
      <w:r>
        <w:t>Presentation</w:t>
      </w:r>
      <w:r>
        <w:br/>
      </w:r>
      <w:r w:rsidRPr="00D53282">
        <w:rPr>
          <w:b/>
        </w:rPr>
        <w:t>Abstract:</w:t>
      </w:r>
      <w:r w:rsidRPr="00D53282">
        <w:t xml:space="preserve"> </w:t>
      </w:r>
    </w:p>
    <w:p w14:paraId="22BF3EEB" w14:textId="5EB7C33F" w:rsidR="007615D6" w:rsidRPr="005B25A1" w:rsidRDefault="005107A3" w:rsidP="007615D6">
      <w:pPr>
        <w:keepNext/>
        <w:keepLines/>
        <w:rPr>
          <w:b/>
          <w:bCs/>
        </w:rPr>
      </w:pPr>
      <w:r w:rsidRPr="005B25A1">
        <w:rPr>
          <w:b/>
          <w:bCs/>
        </w:rPr>
        <w:t>Discussion:</w:t>
      </w:r>
    </w:p>
    <w:p w14:paraId="0A37D18A" w14:textId="67D91311" w:rsidR="009F59F5" w:rsidRDefault="009F59F5" w:rsidP="009F59F5">
      <w:pPr>
        <w:keepNext/>
        <w:keepLines/>
      </w:pPr>
      <w:r>
        <w:t xml:space="preserve">This presentation was </w:t>
      </w:r>
      <w:r w:rsidRPr="00C3284B">
        <w:rPr>
          <w:color w:val="0000FF"/>
        </w:rPr>
        <w:t>noted</w:t>
      </w:r>
      <w:r>
        <w:t>.</w:t>
      </w:r>
    </w:p>
    <w:p w14:paraId="1A6E59C7" w14:textId="77777777" w:rsidR="009F59F5" w:rsidRPr="00EB0339" w:rsidRDefault="009F59F5" w:rsidP="009F59F5">
      <w:r w:rsidRPr="005B25A1">
        <w:rPr>
          <w:b/>
          <w:bCs/>
        </w:rPr>
        <w:t>Status:</w:t>
      </w:r>
      <w:r>
        <w:t xml:space="preserve"> </w:t>
      </w:r>
      <w:r w:rsidRPr="00C3284B">
        <w:rPr>
          <w:color w:val="0000FF"/>
        </w:rPr>
        <w:t>Noted</w:t>
      </w:r>
      <w:r>
        <w:t>.</w:t>
      </w:r>
    </w:p>
    <w:p w14:paraId="0DBCF2B4" w14:textId="77777777" w:rsidR="00FC04F7" w:rsidRDefault="00FC04F7" w:rsidP="00FC04F7">
      <w:pPr>
        <w:pStyle w:val="NormTop"/>
      </w:pPr>
      <w:r>
        <w:rPr>
          <w:color w:val="0000FF"/>
        </w:rPr>
        <w:t>SWS-230038</w:t>
      </w:r>
      <w:r w:rsidRPr="00D53282">
        <w:t xml:space="preserve"> </w:t>
      </w:r>
      <w:r>
        <w:t>(DISCUSSION) Xiaomi's View on Release 19 (Source: Xiaomi )</w:t>
      </w:r>
      <w:r>
        <w:br/>
      </w:r>
      <w:r w:rsidRPr="00D53282">
        <w:rPr>
          <w:b/>
        </w:rPr>
        <w:t>Document for:</w:t>
      </w:r>
      <w:r w:rsidRPr="00D53282">
        <w:t xml:space="preserve"> </w:t>
      </w:r>
      <w:r>
        <w:t>Presentation</w:t>
      </w:r>
      <w:r>
        <w:br/>
      </w:r>
      <w:r w:rsidRPr="00D53282">
        <w:rPr>
          <w:b/>
        </w:rPr>
        <w:t>Abstract:</w:t>
      </w:r>
      <w:r w:rsidRPr="00D53282">
        <w:t xml:space="preserve"> </w:t>
      </w:r>
      <w:r>
        <w:br/>
        <w:t>Xiaomi View on Release 19.</w:t>
      </w:r>
    </w:p>
    <w:p w14:paraId="24B79C90" w14:textId="77777777" w:rsidR="00FC04F7" w:rsidRPr="005B25A1" w:rsidRDefault="00FC04F7" w:rsidP="00FC04F7">
      <w:pPr>
        <w:keepNext/>
        <w:keepLines/>
        <w:rPr>
          <w:b/>
          <w:bCs/>
        </w:rPr>
      </w:pPr>
      <w:r w:rsidRPr="005B25A1">
        <w:rPr>
          <w:b/>
          <w:bCs/>
        </w:rPr>
        <w:t>Discussion:</w:t>
      </w:r>
    </w:p>
    <w:p w14:paraId="197A9F63" w14:textId="77777777" w:rsidR="009F59F5" w:rsidRPr="00A9409F" w:rsidRDefault="009F59F5" w:rsidP="009F59F5">
      <w:pPr>
        <w:keepNext/>
        <w:keepLines/>
      </w:pPr>
      <w:r w:rsidRPr="00A9409F">
        <w:t>Not Handled.</w:t>
      </w:r>
    </w:p>
    <w:p w14:paraId="104164B8" w14:textId="77777777" w:rsidR="009F59F5" w:rsidRPr="00A9409F" w:rsidRDefault="009F59F5" w:rsidP="009F59F5">
      <w:r w:rsidRPr="005B25A1">
        <w:rPr>
          <w:b/>
          <w:bCs/>
        </w:rPr>
        <w:t>Status:</w:t>
      </w:r>
      <w:r>
        <w:t xml:space="preserve"> </w:t>
      </w:r>
      <w:r w:rsidRPr="00A9409F">
        <w:rPr>
          <w:color w:val="0000FF"/>
        </w:rPr>
        <w:t>Not Handled</w:t>
      </w:r>
      <w:r>
        <w:t>.</w:t>
      </w:r>
    </w:p>
    <w:p w14:paraId="27A6381F" w14:textId="77777777" w:rsidR="00E00DA6" w:rsidRDefault="007615D6" w:rsidP="000A3FBD">
      <w:pPr>
        <w:pStyle w:val="NormTop"/>
      </w:pPr>
      <w:r>
        <w:rPr>
          <w:color w:val="0000FF"/>
        </w:rPr>
        <w:lastRenderedPageBreak/>
        <w:t>SWS-230041</w:t>
      </w:r>
      <w:r w:rsidRPr="00D53282">
        <w:t xml:space="preserve"> </w:t>
      </w:r>
      <w:r>
        <w:t>(DISCUSSION) NEC’s view on Release 19 (Source: NEC Corporation)</w:t>
      </w:r>
      <w:r>
        <w:br/>
      </w:r>
      <w:r w:rsidRPr="00D53282">
        <w:rPr>
          <w:b/>
        </w:rPr>
        <w:t>Document for:</w:t>
      </w:r>
      <w:r w:rsidRPr="00D53282">
        <w:t xml:space="preserve"> </w:t>
      </w:r>
      <w:r>
        <w:t>Presentation</w:t>
      </w:r>
      <w:r>
        <w:br/>
      </w:r>
      <w:r w:rsidRPr="00D53282">
        <w:rPr>
          <w:b/>
        </w:rPr>
        <w:t>Abstract:</w:t>
      </w:r>
      <w:r w:rsidRPr="00D53282">
        <w:t xml:space="preserve"> </w:t>
      </w:r>
    </w:p>
    <w:p w14:paraId="2EC3D84D" w14:textId="4B764076" w:rsidR="007615D6" w:rsidRPr="005B25A1" w:rsidRDefault="005107A3" w:rsidP="007615D6">
      <w:pPr>
        <w:keepNext/>
        <w:keepLines/>
        <w:rPr>
          <w:b/>
          <w:bCs/>
        </w:rPr>
      </w:pPr>
      <w:r w:rsidRPr="005B25A1">
        <w:rPr>
          <w:b/>
          <w:bCs/>
        </w:rPr>
        <w:t>Discussion:</w:t>
      </w:r>
    </w:p>
    <w:p w14:paraId="12E566AA" w14:textId="77777777" w:rsidR="00C65750" w:rsidRDefault="00C65750" w:rsidP="00C65750">
      <w:pPr>
        <w:keepNext/>
        <w:keepLines/>
      </w:pPr>
      <w:r>
        <w:t xml:space="preserve">This presentation was </w:t>
      </w:r>
      <w:r w:rsidRPr="00C3284B">
        <w:rPr>
          <w:color w:val="0000FF"/>
        </w:rPr>
        <w:t>noted</w:t>
      </w:r>
      <w:r>
        <w:t>.</w:t>
      </w:r>
    </w:p>
    <w:p w14:paraId="05A03A0A" w14:textId="77777777" w:rsidR="00C65750" w:rsidRPr="00EB0339" w:rsidRDefault="00C65750" w:rsidP="00C65750">
      <w:r w:rsidRPr="005B25A1">
        <w:rPr>
          <w:b/>
          <w:bCs/>
        </w:rPr>
        <w:t>Status:</w:t>
      </w:r>
      <w:r>
        <w:t xml:space="preserve"> </w:t>
      </w:r>
      <w:r w:rsidRPr="00C3284B">
        <w:rPr>
          <w:color w:val="0000FF"/>
        </w:rPr>
        <w:t>Noted</w:t>
      </w:r>
      <w:r>
        <w:t>.</w:t>
      </w:r>
    </w:p>
    <w:p w14:paraId="773FC259" w14:textId="77777777" w:rsidR="00E00DA6" w:rsidRDefault="007615D6" w:rsidP="000A3FBD">
      <w:pPr>
        <w:pStyle w:val="NormTop"/>
      </w:pPr>
      <w:r>
        <w:rPr>
          <w:color w:val="0000FF"/>
        </w:rPr>
        <w:t>SWS-230042</w:t>
      </w:r>
      <w:r w:rsidRPr="00D53282">
        <w:t xml:space="preserve"> </w:t>
      </w:r>
      <w:r>
        <w:t>(DISCUSSION) CATT’s view on SA Rel-19 (Source: CATT)</w:t>
      </w:r>
      <w:r>
        <w:br/>
      </w:r>
      <w:r w:rsidRPr="00D53282">
        <w:rPr>
          <w:b/>
        </w:rPr>
        <w:t>Document for:</w:t>
      </w:r>
      <w:r w:rsidRPr="00D53282">
        <w:t xml:space="preserve"> </w:t>
      </w:r>
      <w:r>
        <w:t>Discussion</w:t>
      </w:r>
      <w:r>
        <w:br/>
      </w:r>
      <w:r w:rsidRPr="00D53282">
        <w:rPr>
          <w:b/>
        </w:rPr>
        <w:t>Abstract:</w:t>
      </w:r>
      <w:r w:rsidRPr="00D53282">
        <w:t xml:space="preserve"> </w:t>
      </w:r>
    </w:p>
    <w:p w14:paraId="640FD6D4" w14:textId="4A4E1C03" w:rsidR="007615D6" w:rsidRPr="005B25A1" w:rsidRDefault="005107A3" w:rsidP="007615D6">
      <w:pPr>
        <w:keepNext/>
        <w:keepLines/>
        <w:rPr>
          <w:b/>
          <w:bCs/>
        </w:rPr>
      </w:pPr>
      <w:r w:rsidRPr="005B25A1">
        <w:rPr>
          <w:b/>
          <w:bCs/>
        </w:rPr>
        <w:t>Discussion:</w:t>
      </w:r>
    </w:p>
    <w:p w14:paraId="31B07EA4" w14:textId="77777777" w:rsidR="00C65750" w:rsidRPr="00A9409F" w:rsidRDefault="00C65750" w:rsidP="00C65750">
      <w:pPr>
        <w:keepNext/>
        <w:keepLines/>
      </w:pPr>
      <w:r w:rsidRPr="00A9409F">
        <w:t>Not Handled.</w:t>
      </w:r>
    </w:p>
    <w:p w14:paraId="5AF72AA6" w14:textId="77777777" w:rsidR="00C65750" w:rsidRPr="00A9409F" w:rsidRDefault="00C65750" w:rsidP="00C65750">
      <w:r w:rsidRPr="005B25A1">
        <w:rPr>
          <w:b/>
          <w:bCs/>
        </w:rPr>
        <w:t>Status:</w:t>
      </w:r>
      <w:r>
        <w:t xml:space="preserve"> </w:t>
      </w:r>
      <w:r w:rsidRPr="00A9409F">
        <w:rPr>
          <w:color w:val="0000FF"/>
        </w:rPr>
        <w:t>Not Handled</w:t>
      </w:r>
      <w:r>
        <w:t>.</w:t>
      </w:r>
    </w:p>
    <w:p w14:paraId="17D6CD83" w14:textId="77777777" w:rsidR="00FC04F7" w:rsidRDefault="00FC04F7" w:rsidP="00FC04F7">
      <w:pPr>
        <w:pStyle w:val="NormTop"/>
      </w:pPr>
      <w:r>
        <w:rPr>
          <w:color w:val="0000FF"/>
        </w:rPr>
        <w:t>SWS-230045</w:t>
      </w:r>
      <w:r w:rsidRPr="00D53282">
        <w:t xml:space="preserve"> </w:t>
      </w:r>
      <w:r>
        <w:t xml:space="preserve">(DISCUSSION) Huawei views on Rel-19 SA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This paper is to introduce Huawei's thoughts on 3GPP Rel-19 SA items.</w:t>
      </w:r>
    </w:p>
    <w:p w14:paraId="2696DFC0" w14:textId="77777777" w:rsidR="00FC04F7" w:rsidRPr="005B25A1" w:rsidRDefault="00FC04F7" w:rsidP="00FC04F7">
      <w:pPr>
        <w:keepNext/>
        <w:keepLines/>
        <w:rPr>
          <w:b/>
          <w:bCs/>
        </w:rPr>
      </w:pPr>
      <w:r w:rsidRPr="005B25A1">
        <w:rPr>
          <w:b/>
          <w:bCs/>
        </w:rPr>
        <w:t>Discussion:</w:t>
      </w:r>
    </w:p>
    <w:p w14:paraId="572C10AC" w14:textId="77777777" w:rsidR="00C65750" w:rsidRPr="00A9409F" w:rsidRDefault="00C65750" w:rsidP="00C65750">
      <w:pPr>
        <w:keepNext/>
        <w:keepLines/>
      </w:pPr>
      <w:r w:rsidRPr="00A9409F">
        <w:t>Not Handled.</w:t>
      </w:r>
    </w:p>
    <w:p w14:paraId="508885AD" w14:textId="77777777" w:rsidR="00C65750" w:rsidRPr="00A9409F" w:rsidRDefault="00C65750" w:rsidP="00C65750">
      <w:r w:rsidRPr="005B25A1">
        <w:rPr>
          <w:b/>
          <w:bCs/>
        </w:rPr>
        <w:t>Status:</w:t>
      </w:r>
      <w:r>
        <w:t xml:space="preserve"> </w:t>
      </w:r>
      <w:r w:rsidRPr="00A9409F">
        <w:rPr>
          <w:color w:val="0000FF"/>
        </w:rPr>
        <w:t>Not Handled</w:t>
      </w:r>
      <w:r>
        <w:t>.</w:t>
      </w:r>
    </w:p>
    <w:p w14:paraId="75A31132" w14:textId="77777777" w:rsidR="00E00DA6" w:rsidRDefault="007615D6" w:rsidP="000A3FBD">
      <w:pPr>
        <w:pStyle w:val="NormTop"/>
      </w:pPr>
      <w:r>
        <w:rPr>
          <w:color w:val="0000FF"/>
        </w:rPr>
        <w:t>SWS-230050</w:t>
      </w:r>
      <w:r w:rsidRPr="00D53282">
        <w:t xml:space="preserve"> </w:t>
      </w:r>
      <w:r>
        <w:t>(DISCUSSION) vivo views on SA2 Rel19 (Source: vivo Mobile Communication )</w:t>
      </w:r>
      <w:r>
        <w:br/>
      </w:r>
      <w:r w:rsidRPr="00D53282">
        <w:rPr>
          <w:b/>
        </w:rPr>
        <w:t>Document for:</w:t>
      </w:r>
      <w:r w:rsidRPr="00D53282">
        <w:t xml:space="preserve"> </w:t>
      </w:r>
      <w:r>
        <w:t>Discussion</w:t>
      </w:r>
      <w:r>
        <w:br/>
      </w:r>
      <w:r w:rsidRPr="00D53282">
        <w:rPr>
          <w:b/>
        </w:rPr>
        <w:t>Abstract:</w:t>
      </w:r>
      <w:r w:rsidRPr="00D53282">
        <w:t xml:space="preserve"> </w:t>
      </w:r>
      <w:r>
        <w:br/>
        <w:t>Brief introduction of vivo views on SA2 Rel19.</w:t>
      </w:r>
    </w:p>
    <w:p w14:paraId="0BD7A8BF" w14:textId="4F164B14" w:rsidR="007615D6" w:rsidRPr="005B25A1" w:rsidRDefault="005107A3" w:rsidP="007615D6">
      <w:pPr>
        <w:keepNext/>
        <w:keepLines/>
        <w:rPr>
          <w:b/>
          <w:bCs/>
        </w:rPr>
      </w:pPr>
      <w:r w:rsidRPr="005B25A1">
        <w:rPr>
          <w:b/>
          <w:bCs/>
        </w:rPr>
        <w:t>Discussion:</w:t>
      </w:r>
    </w:p>
    <w:p w14:paraId="207D2CF8" w14:textId="77777777" w:rsidR="00C65750" w:rsidRPr="00A9409F" w:rsidRDefault="00C65750" w:rsidP="00C65750">
      <w:pPr>
        <w:keepNext/>
        <w:keepLines/>
      </w:pPr>
      <w:r w:rsidRPr="00A9409F">
        <w:t>Not Handled.</w:t>
      </w:r>
    </w:p>
    <w:p w14:paraId="7D32E7E1" w14:textId="77777777" w:rsidR="00C65750" w:rsidRPr="00A9409F" w:rsidRDefault="00C65750" w:rsidP="00C65750">
      <w:r w:rsidRPr="005B25A1">
        <w:rPr>
          <w:b/>
          <w:bCs/>
        </w:rPr>
        <w:t>Status:</w:t>
      </w:r>
      <w:r>
        <w:t xml:space="preserve"> </w:t>
      </w:r>
      <w:r w:rsidRPr="00A9409F">
        <w:rPr>
          <w:color w:val="0000FF"/>
        </w:rPr>
        <w:t>Not Handled</w:t>
      </w:r>
      <w:r>
        <w:t>.</w:t>
      </w:r>
    </w:p>
    <w:p w14:paraId="42500D7D" w14:textId="77777777" w:rsidR="00E00DA6" w:rsidRDefault="007615D6" w:rsidP="000A3FBD">
      <w:pPr>
        <w:pStyle w:val="NormTop"/>
      </w:pPr>
      <w:r>
        <w:rPr>
          <w:color w:val="0000FF"/>
        </w:rPr>
        <w:t>SWS-230058</w:t>
      </w:r>
      <w:r w:rsidRPr="00D53282">
        <w:t xml:space="preserve"> </w:t>
      </w:r>
      <w:r>
        <w:t>(DISCUSSION) Overview of Preferred SA Release 19 Features (Source: Lenovo)</w:t>
      </w:r>
      <w:r>
        <w:br/>
      </w:r>
      <w:r w:rsidRPr="00D53282">
        <w:rPr>
          <w:b/>
        </w:rPr>
        <w:t>Document for:</w:t>
      </w:r>
      <w:r w:rsidRPr="00D53282">
        <w:t xml:space="preserve"> </w:t>
      </w:r>
      <w:r>
        <w:t>Presentation</w:t>
      </w:r>
      <w:r>
        <w:br/>
      </w:r>
      <w:r w:rsidRPr="00D53282">
        <w:rPr>
          <w:b/>
        </w:rPr>
        <w:t>Abstract:</w:t>
      </w:r>
      <w:r w:rsidRPr="00D53282">
        <w:t xml:space="preserve"> </w:t>
      </w:r>
    </w:p>
    <w:p w14:paraId="14225658" w14:textId="4F9A7671" w:rsidR="007615D6" w:rsidRPr="005B25A1" w:rsidRDefault="005107A3" w:rsidP="007615D6">
      <w:pPr>
        <w:keepNext/>
        <w:keepLines/>
        <w:rPr>
          <w:b/>
          <w:bCs/>
        </w:rPr>
      </w:pPr>
      <w:r w:rsidRPr="005B25A1">
        <w:rPr>
          <w:b/>
          <w:bCs/>
        </w:rPr>
        <w:t>Discussion:</w:t>
      </w:r>
    </w:p>
    <w:p w14:paraId="24F68F03" w14:textId="77777777" w:rsidR="00C65750" w:rsidRPr="00A9409F" w:rsidRDefault="00C65750" w:rsidP="00C65750">
      <w:pPr>
        <w:keepNext/>
        <w:keepLines/>
      </w:pPr>
      <w:r w:rsidRPr="00A9409F">
        <w:t>Not Handled.</w:t>
      </w:r>
    </w:p>
    <w:p w14:paraId="21D92BB3" w14:textId="77777777" w:rsidR="00C65750" w:rsidRPr="00A9409F" w:rsidRDefault="00C65750" w:rsidP="00C65750">
      <w:r w:rsidRPr="005B25A1">
        <w:rPr>
          <w:b/>
          <w:bCs/>
        </w:rPr>
        <w:t>Status:</w:t>
      </w:r>
      <w:r>
        <w:t xml:space="preserve"> </w:t>
      </w:r>
      <w:r w:rsidRPr="00A9409F">
        <w:rPr>
          <w:color w:val="0000FF"/>
        </w:rPr>
        <w:t>Not Handled</w:t>
      </w:r>
      <w:r>
        <w:t>.</w:t>
      </w:r>
    </w:p>
    <w:p w14:paraId="6AEC98BF" w14:textId="77777777" w:rsidR="00E00DA6" w:rsidRDefault="007615D6" w:rsidP="000A3FBD">
      <w:pPr>
        <w:pStyle w:val="NormTop"/>
      </w:pPr>
      <w:r>
        <w:rPr>
          <w:color w:val="0000FF"/>
        </w:rPr>
        <w:t>SWS-230060</w:t>
      </w:r>
      <w:r w:rsidRPr="00D53282">
        <w:t xml:space="preserve"> </w:t>
      </w:r>
      <w:r>
        <w:t>(DISCUSSION) SA Rel-19 scoping, Ericsson initial view  (Source: Ericsson Limited)</w:t>
      </w:r>
      <w:r>
        <w:br/>
      </w:r>
      <w:r w:rsidRPr="00D53282">
        <w:rPr>
          <w:b/>
        </w:rPr>
        <w:t>Document for:</w:t>
      </w:r>
      <w:r w:rsidRPr="00D53282">
        <w:t xml:space="preserve"> </w:t>
      </w:r>
      <w:r>
        <w:t>Discussion</w:t>
      </w:r>
      <w:r>
        <w:br/>
      </w:r>
      <w:r w:rsidRPr="00D53282">
        <w:rPr>
          <w:b/>
        </w:rPr>
        <w:t>Abstract:</w:t>
      </w:r>
      <w:r w:rsidRPr="00D53282">
        <w:t xml:space="preserve"> </w:t>
      </w:r>
      <w:r>
        <w:br/>
        <w:t>Initial Ericsson input for the WS discussion.</w:t>
      </w:r>
    </w:p>
    <w:p w14:paraId="11ACCCCD" w14:textId="7545FCCA" w:rsidR="007615D6" w:rsidRPr="005B25A1" w:rsidRDefault="005107A3" w:rsidP="007615D6">
      <w:pPr>
        <w:keepNext/>
        <w:keepLines/>
        <w:rPr>
          <w:b/>
          <w:bCs/>
        </w:rPr>
      </w:pPr>
      <w:r w:rsidRPr="005B25A1">
        <w:rPr>
          <w:b/>
          <w:bCs/>
        </w:rPr>
        <w:t>Discussion:</w:t>
      </w:r>
    </w:p>
    <w:p w14:paraId="180AD481" w14:textId="77777777" w:rsidR="00C65750" w:rsidRDefault="00C65750" w:rsidP="00C65750">
      <w:pPr>
        <w:keepNext/>
        <w:keepLines/>
      </w:pPr>
      <w:r>
        <w:t xml:space="preserve">Some clarifications were provided and this presentation was </w:t>
      </w:r>
      <w:r w:rsidRPr="00C3284B">
        <w:rPr>
          <w:color w:val="0000FF"/>
        </w:rPr>
        <w:t>noted</w:t>
      </w:r>
      <w:r>
        <w:t>.</w:t>
      </w:r>
    </w:p>
    <w:p w14:paraId="72871C5F" w14:textId="77777777" w:rsidR="00C65750" w:rsidRPr="00EB0339" w:rsidRDefault="00C65750" w:rsidP="00C65750">
      <w:r w:rsidRPr="005B25A1">
        <w:rPr>
          <w:b/>
          <w:bCs/>
        </w:rPr>
        <w:t>Status:</w:t>
      </w:r>
      <w:r>
        <w:t xml:space="preserve"> </w:t>
      </w:r>
      <w:r w:rsidRPr="00C3284B">
        <w:rPr>
          <w:color w:val="0000FF"/>
        </w:rPr>
        <w:t>Noted</w:t>
      </w:r>
      <w:r>
        <w:t>.</w:t>
      </w:r>
    </w:p>
    <w:p w14:paraId="0FC9B63F" w14:textId="77777777" w:rsidR="00E00DA6" w:rsidRDefault="007615D6" w:rsidP="000A3FBD">
      <w:pPr>
        <w:pStyle w:val="NormTop"/>
      </w:pPr>
      <w:r>
        <w:rPr>
          <w:color w:val="0000FF"/>
        </w:rPr>
        <w:lastRenderedPageBreak/>
        <w:t>SWS-230061</w:t>
      </w:r>
      <w:r w:rsidRPr="00D53282">
        <w:t xml:space="preserve"> </w:t>
      </w:r>
      <w:r>
        <w:t>(DISCUSSION) Cisco's views on SA Rel-19 (Source: Cisco Systems)</w:t>
      </w:r>
      <w:r>
        <w:br/>
      </w:r>
      <w:r w:rsidRPr="00D53282">
        <w:rPr>
          <w:b/>
        </w:rPr>
        <w:t>Document for:</w:t>
      </w:r>
      <w:r w:rsidRPr="00D53282">
        <w:t xml:space="preserve"> </w:t>
      </w:r>
      <w:r>
        <w:t>Discussion</w:t>
      </w:r>
      <w:r>
        <w:br/>
      </w:r>
      <w:r w:rsidRPr="00D53282">
        <w:rPr>
          <w:b/>
        </w:rPr>
        <w:t>Abstract:</w:t>
      </w:r>
      <w:r w:rsidRPr="00D53282">
        <w:t xml:space="preserve"> </w:t>
      </w:r>
      <w:r>
        <w:br/>
        <w:t>Cisco's views on Rel-19 study items.</w:t>
      </w:r>
    </w:p>
    <w:p w14:paraId="48613D0B" w14:textId="26CDD3A0" w:rsidR="007615D6" w:rsidRPr="005B25A1" w:rsidRDefault="005107A3" w:rsidP="007615D6">
      <w:pPr>
        <w:keepNext/>
        <w:keepLines/>
        <w:rPr>
          <w:b/>
          <w:bCs/>
        </w:rPr>
      </w:pPr>
      <w:r w:rsidRPr="005B25A1">
        <w:rPr>
          <w:b/>
          <w:bCs/>
        </w:rPr>
        <w:t>Discussion:</w:t>
      </w:r>
    </w:p>
    <w:p w14:paraId="74C56E8C" w14:textId="77777777" w:rsidR="002075C5" w:rsidRDefault="002075C5" w:rsidP="002075C5">
      <w:pPr>
        <w:keepNext/>
        <w:keepLines/>
      </w:pPr>
      <w:r>
        <w:t xml:space="preserve">Some clarifications were provided and this presentation was </w:t>
      </w:r>
      <w:r w:rsidRPr="00C3284B">
        <w:rPr>
          <w:color w:val="0000FF"/>
        </w:rPr>
        <w:t>noted</w:t>
      </w:r>
      <w:r>
        <w:t>.</w:t>
      </w:r>
    </w:p>
    <w:p w14:paraId="552EF661" w14:textId="77777777" w:rsidR="002075C5" w:rsidRPr="00EB0339" w:rsidRDefault="002075C5" w:rsidP="002075C5">
      <w:r w:rsidRPr="005B25A1">
        <w:rPr>
          <w:b/>
          <w:bCs/>
        </w:rPr>
        <w:t>Status:</w:t>
      </w:r>
      <w:r>
        <w:t xml:space="preserve"> </w:t>
      </w:r>
      <w:r w:rsidRPr="00C3284B">
        <w:rPr>
          <w:color w:val="0000FF"/>
        </w:rPr>
        <w:t>Noted</w:t>
      </w:r>
      <w:r>
        <w:t>.</w:t>
      </w:r>
    </w:p>
    <w:p w14:paraId="6068F105" w14:textId="77777777" w:rsidR="00E00DA6" w:rsidRDefault="007615D6" w:rsidP="000A3FBD">
      <w:pPr>
        <w:pStyle w:val="NormTop"/>
      </w:pPr>
      <w:r>
        <w:rPr>
          <w:color w:val="0000FF"/>
        </w:rPr>
        <w:t>SWS-230062</w:t>
      </w:r>
      <w:r w:rsidRPr="00D53282">
        <w:t xml:space="preserve"> </w:t>
      </w:r>
      <w:r>
        <w:t>(DISCUSSION) XR related enhancements for Rel-19 (SA) (Source: Meta USA)</w:t>
      </w:r>
      <w:r>
        <w:br/>
      </w:r>
      <w:r w:rsidRPr="00D53282">
        <w:rPr>
          <w:b/>
        </w:rPr>
        <w:t>Document for:</w:t>
      </w:r>
      <w:r w:rsidRPr="00D53282">
        <w:t xml:space="preserve"> </w:t>
      </w:r>
      <w:r>
        <w:t>Discussion</w:t>
      </w:r>
      <w:r>
        <w:br/>
      </w:r>
      <w:r w:rsidRPr="00D53282">
        <w:rPr>
          <w:b/>
        </w:rPr>
        <w:t>Abstract:</w:t>
      </w:r>
      <w:r w:rsidRPr="00D53282">
        <w:t xml:space="preserve"> </w:t>
      </w:r>
    </w:p>
    <w:p w14:paraId="34F32C6D" w14:textId="4302040E" w:rsidR="007615D6" w:rsidRPr="005B25A1" w:rsidRDefault="005107A3" w:rsidP="007615D6">
      <w:pPr>
        <w:keepNext/>
        <w:keepLines/>
        <w:rPr>
          <w:b/>
          <w:bCs/>
        </w:rPr>
      </w:pPr>
      <w:r w:rsidRPr="005B25A1">
        <w:rPr>
          <w:b/>
          <w:bCs/>
        </w:rPr>
        <w:t>Discussion:</w:t>
      </w:r>
    </w:p>
    <w:p w14:paraId="05AEDB75" w14:textId="77777777" w:rsidR="002075C5" w:rsidRDefault="002075C5" w:rsidP="002075C5">
      <w:pPr>
        <w:keepNext/>
        <w:keepLines/>
      </w:pPr>
      <w:r>
        <w:t xml:space="preserve">Some clarifications were provided and this presentation was </w:t>
      </w:r>
      <w:r w:rsidRPr="00C3284B">
        <w:rPr>
          <w:color w:val="0000FF"/>
        </w:rPr>
        <w:t>noted</w:t>
      </w:r>
      <w:r>
        <w:t>.</w:t>
      </w:r>
    </w:p>
    <w:p w14:paraId="2025C06B" w14:textId="77777777" w:rsidR="002075C5" w:rsidRPr="00EB0339" w:rsidRDefault="002075C5" w:rsidP="002075C5">
      <w:r w:rsidRPr="005B25A1">
        <w:rPr>
          <w:b/>
          <w:bCs/>
        </w:rPr>
        <w:t>Status:</w:t>
      </w:r>
      <w:r>
        <w:t xml:space="preserve"> </w:t>
      </w:r>
      <w:r w:rsidRPr="00C3284B">
        <w:rPr>
          <w:color w:val="0000FF"/>
        </w:rPr>
        <w:t>Noted</w:t>
      </w:r>
      <w:r>
        <w:t>.</w:t>
      </w:r>
    </w:p>
    <w:p w14:paraId="0F8C5CA6" w14:textId="77777777" w:rsidR="00E00DA6" w:rsidRDefault="007615D6" w:rsidP="000A3FBD">
      <w:pPr>
        <w:pStyle w:val="NormTop"/>
      </w:pPr>
      <w:r>
        <w:rPr>
          <w:color w:val="0000FF"/>
        </w:rPr>
        <w:t>SWS-230066</w:t>
      </w:r>
      <w:r w:rsidRPr="00D53282">
        <w:t xml:space="preserve"> </w:t>
      </w:r>
      <w:r>
        <w:t xml:space="preserve">(DISCUSSION) </w:t>
      </w:r>
      <w:proofErr w:type="spellStart"/>
      <w:r>
        <w:t>Interdigital's</w:t>
      </w:r>
      <w:proofErr w:type="spellEnd"/>
      <w:r>
        <w:t xml:space="preserve"> views on SA R19 Package (Source: </w:t>
      </w:r>
      <w:proofErr w:type="spellStart"/>
      <w:r>
        <w:t>InterDigital</w:t>
      </w:r>
      <w:proofErr w:type="spellEnd"/>
      <w:r>
        <w:t>, Europe, Ltd.)</w:t>
      </w:r>
      <w:r>
        <w:br/>
      </w:r>
      <w:r w:rsidRPr="00D53282">
        <w:rPr>
          <w:b/>
        </w:rPr>
        <w:t>Document for:</w:t>
      </w:r>
      <w:r w:rsidRPr="00D53282">
        <w:t xml:space="preserve"> </w:t>
      </w:r>
      <w:r>
        <w:t>Presentation</w:t>
      </w:r>
      <w:r>
        <w:br/>
      </w:r>
      <w:r w:rsidRPr="00D53282">
        <w:rPr>
          <w:b/>
        </w:rPr>
        <w:t>Abstract:</w:t>
      </w:r>
      <w:r w:rsidRPr="00D53282">
        <w:t xml:space="preserve"> </w:t>
      </w:r>
    </w:p>
    <w:p w14:paraId="16CAFD03" w14:textId="3F32AB54" w:rsidR="007615D6" w:rsidRPr="005B25A1" w:rsidRDefault="005107A3" w:rsidP="007615D6">
      <w:pPr>
        <w:keepNext/>
        <w:keepLines/>
        <w:rPr>
          <w:b/>
          <w:bCs/>
        </w:rPr>
      </w:pPr>
      <w:r w:rsidRPr="005B25A1">
        <w:rPr>
          <w:b/>
          <w:bCs/>
        </w:rPr>
        <w:t>Discussion:</w:t>
      </w:r>
    </w:p>
    <w:p w14:paraId="63538317" w14:textId="77777777" w:rsidR="002075C5" w:rsidRDefault="002075C5" w:rsidP="002075C5">
      <w:pPr>
        <w:keepNext/>
        <w:keepLines/>
      </w:pPr>
      <w:r>
        <w:t xml:space="preserve">Some clarifications were provided and this presentation was </w:t>
      </w:r>
      <w:r w:rsidRPr="00C3284B">
        <w:rPr>
          <w:color w:val="0000FF"/>
        </w:rPr>
        <w:t>noted</w:t>
      </w:r>
      <w:r>
        <w:t>.</w:t>
      </w:r>
    </w:p>
    <w:p w14:paraId="15D8E85E" w14:textId="77777777" w:rsidR="002075C5" w:rsidRPr="00EB0339" w:rsidRDefault="002075C5" w:rsidP="002075C5">
      <w:r w:rsidRPr="005B25A1">
        <w:rPr>
          <w:b/>
          <w:bCs/>
        </w:rPr>
        <w:t>Status:</w:t>
      </w:r>
      <w:r>
        <w:t xml:space="preserve"> </w:t>
      </w:r>
      <w:r w:rsidRPr="00C3284B">
        <w:rPr>
          <w:color w:val="0000FF"/>
        </w:rPr>
        <w:t>Noted</w:t>
      </w:r>
      <w:r>
        <w:t>.</w:t>
      </w:r>
    </w:p>
    <w:p w14:paraId="17C8E302" w14:textId="77777777" w:rsidR="00E00DA6" w:rsidRDefault="007615D6" w:rsidP="000A3FBD">
      <w:pPr>
        <w:pStyle w:val="NormTop"/>
      </w:pPr>
      <w:r>
        <w:rPr>
          <w:color w:val="0000FF"/>
        </w:rPr>
        <w:t>SWS-230069</w:t>
      </w:r>
      <w:r w:rsidRPr="00D53282">
        <w:t xml:space="preserve"> </w:t>
      </w:r>
      <w:r>
        <w:t>(DISCUSSION) Google's views on SA2 R19 package (Source: Google Inc.)</w:t>
      </w:r>
      <w:r>
        <w:br/>
      </w:r>
      <w:r w:rsidRPr="00D53282">
        <w:rPr>
          <w:b/>
        </w:rPr>
        <w:t>Document for:</w:t>
      </w:r>
      <w:r w:rsidRPr="00D53282">
        <w:t xml:space="preserve"> </w:t>
      </w:r>
      <w:r>
        <w:t>Discussion</w:t>
      </w:r>
      <w:r>
        <w:br/>
      </w:r>
      <w:r w:rsidRPr="00D53282">
        <w:rPr>
          <w:b/>
        </w:rPr>
        <w:t>Abstract:</w:t>
      </w:r>
      <w:r w:rsidRPr="00D53282">
        <w:t xml:space="preserve"> </w:t>
      </w:r>
    </w:p>
    <w:p w14:paraId="10B97854" w14:textId="54309C8D" w:rsidR="007615D6" w:rsidRPr="005B25A1" w:rsidRDefault="005107A3" w:rsidP="007615D6">
      <w:pPr>
        <w:keepNext/>
        <w:keepLines/>
        <w:rPr>
          <w:b/>
          <w:bCs/>
        </w:rPr>
      </w:pPr>
      <w:r w:rsidRPr="005B25A1">
        <w:rPr>
          <w:b/>
          <w:bCs/>
        </w:rPr>
        <w:t>Discussion:</w:t>
      </w:r>
    </w:p>
    <w:p w14:paraId="13C953CE" w14:textId="77777777" w:rsidR="002075C5" w:rsidRDefault="002075C5" w:rsidP="002075C5">
      <w:pPr>
        <w:keepNext/>
        <w:keepLines/>
      </w:pPr>
      <w:r>
        <w:t xml:space="preserve">Some clarifications were provided and this presentation was </w:t>
      </w:r>
      <w:r w:rsidRPr="00C3284B">
        <w:rPr>
          <w:color w:val="0000FF"/>
        </w:rPr>
        <w:t>noted</w:t>
      </w:r>
      <w:r>
        <w:t>.</w:t>
      </w:r>
    </w:p>
    <w:p w14:paraId="2DA0D483" w14:textId="77777777" w:rsidR="002075C5" w:rsidRPr="00EB0339" w:rsidRDefault="002075C5" w:rsidP="002075C5">
      <w:r w:rsidRPr="005B25A1">
        <w:rPr>
          <w:b/>
          <w:bCs/>
        </w:rPr>
        <w:t>Status:</w:t>
      </w:r>
      <w:r>
        <w:t xml:space="preserve"> </w:t>
      </w:r>
      <w:r w:rsidRPr="00C3284B">
        <w:rPr>
          <w:color w:val="0000FF"/>
        </w:rPr>
        <w:t>Noted</w:t>
      </w:r>
      <w:r>
        <w:t>.</w:t>
      </w:r>
    </w:p>
    <w:p w14:paraId="7041E2A8" w14:textId="77777777" w:rsidR="00E00DA6" w:rsidRDefault="007615D6" w:rsidP="000A3FBD">
      <w:pPr>
        <w:pStyle w:val="NormTop"/>
      </w:pPr>
      <w:r>
        <w:rPr>
          <w:color w:val="0000FF"/>
        </w:rPr>
        <w:t>SWS-230073</w:t>
      </w:r>
      <w:r w:rsidRPr="00D53282">
        <w:t xml:space="preserve"> </w:t>
      </w:r>
      <w:r>
        <w:t>(DISCUSSION) Apple’s views on Rel-19 topics in SA2 (Source: Apple)</w:t>
      </w:r>
      <w:r>
        <w:br/>
      </w:r>
      <w:r w:rsidRPr="00D53282">
        <w:rPr>
          <w:b/>
        </w:rPr>
        <w:t>Document for:</w:t>
      </w:r>
      <w:r w:rsidRPr="00D53282">
        <w:t xml:space="preserve"> </w:t>
      </w:r>
      <w:r>
        <w:t>Discussion</w:t>
      </w:r>
      <w:r>
        <w:br/>
      </w:r>
      <w:r w:rsidRPr="00D53282">
        <w:rPr>
          <w:b/>
        </w:rPr>
        <w:t>Abstract:</w:t>
      </w:r>
      <w:r w:rsidRPr="00D53282">
        <w:t xml:space="preserve"> </w:t>
      </w:r>
    </w:p>
    <w:p w14:paraId="2AA12AB0" w14:textId="64A0AFBB" w:rsidR="007615D6" w:rsidRPr="005B25A1" w:rsidRDefault="005107A3" w:rsidP="007615D6">
      <w:pPr>
        <w:keepNext/>
        <w:keepLines/>
        <w:rPr>
          <w:b/>
          <w:bCs/>
        </w:rPr>
      </w:pPr>
      <w:r w:rsidRPr="005B25A1">
        <w:rPr>
          <w:b/>
          <w:bCs/>
        </w:rPr>
        <w:t>Discussion:</w:t>
      </w:r>
    </w:p>
    <w:p w14:paraId="6F2BAFE9" w14:textId="77777777" w:rsidR="00AA2A49" w:rsidRDefault="00AA2A49" w:rsidP="00AA2A49">
      <w:pPr>
        <w:keepNext/>
        <w:keepLines/>
      </w:pPr>
      <w:r>
        <w:t xml:space="preserve">Some clarifications were provided and this presentation was </w:t>
      </w:r>
      <w:r w:rsidRPr="00C3284B">
        <w:rPr>
          <w:color w:val="0000FF"/>
        </w:rPr>
        <w:t>noted</w:t>
      </w:r>
      <w:r>
        <w:t>.</w:t>
      </w:r>
    </w:p>
    <w:p w14:paraId="7A0860EC" w14:textId="77777777" w:rsidR="00AA2A49" w:rsidRPr="00EB0339" w:rsidRDefault="00AA2A49" w:rsidP="00AA2A49">
      <w:r w:rsidRPr="005B25A1">
        <w:rPr>
          <w:b/>
          <w:bCs/>
        </w:rPr>
        <w:t>Status:</w:t>
      </w:r>
      <w:r>
        <w:t xml:space="preserve"> </w:t>
      </w:r>
      <w:r w:rsidRPr="00C3284B">
        <w:rPr>
          <w:color w:val="0000FF"/>
        </w:rPr>
        <w:t>Noted</w:t>
      </w:r>
      <w:r>
        <w:t>.</w:t>
      </w:r>
    </w:p>
    <w:p w14:paraId="2567F64D" w14:textId="77777777" w:rsidR="00E00DA6" w:rsidRDefault="007615D6" w:rsidP="000A3FBD">
      <w:pPr>
        <w:pStyle w:val="NormTop"/>
      </w:pPr>
      <w:r>
        <w:rPr>
          <w:color w:val="0000FF"/>
        </w:rPr>
        <w:t>SWS-230077</w:t>
      </w:r>
      <w:r w:rsidRPr="00D53282">
        <w:t xml:space="preserve"> </w:t>
      </w:r>
      <w:r>
        <w:t>(DISCUSSION) Dolby’s views on Rel-19 (Source: Dolby)</w:t>
      </w:r>
      <w:r>
        <w:br/>
      </w:r>
      <w:r w:rsidRPr="00D53282">
        <w:rPr>
          <w:b/>
        </w:rPr>
        <w:t>Document for:</w:t>
      </w:r>
      <w:r w:rsidRPr="00D53282">
        <w:t xml:space="preserve"> </w:t>
      </w:r>
      <w:r>
        <w:t>Discussion</w:t>
      </w:r>
      <w:r>
        <w:br/>
      </w:r>
      <w:r w:rsidRPr="00D53282">
        <w:rPr>
          <w:b/>
        </w:rPr>
        <w:t>Abstract:</w:t>
      </w:r>
      <w:r w:rsidRPr="00D53282">
        <w:t xml:space="preserve"> </w:t>
      </w:r>
      <w:r>
        <w:br/>
        <w:t>Dolby's views on Rel-19.</w:t>
      </w:r>
    </w:p>
    <w:p w14:paraId="2060B381" w14:textId="40D86C50" w:rsidR="007615D6" w:rsidRPr="005B25A1" w:rsidRDefault="005107A3" w:rsidP="007615D6">
      <w:pPr>
        <w:keepNext/>
        <w:keepLines/>
        <w:rPr>
          <w:b/>
          <w:bCs/>
        </w:rPr>
      </w:pPr>
      <w:r w:rsidRPr="005B25A1">
        <w:rPr>
          <w:b/>
          <w:bCs/>
        </w:rPr>
        <w:t>Discussion:</w:t>
      </w:r>
    </w:p>
    <w:p w14:paraId="4AB4BE49" w14:textId="77777777" w:rsidR="007B7F50" w:rsidRDefault="007B7F50" w:rsidP="007B7F50">
      <w:pPr>
        <w:keepNext/>
        <w:keepLines/>
      </w:pPr>
      <w:r>
        <w:t xml:space="preserve">Some clarifications were provided and this presentation was </w:t>
      </w:r>
      <w:r w:rsidRPr="00C3284B">
        <w:rPr>
          <w:color w:val="0000FF"/>
        </w:rPr>
        <w:t>noted</w:t>
      </w:r>
      <w:r>
        <w:t>.</w:t>
      </w:r>
    </w:p>
    <w:p w14:paraId="12F4C187" w14:textId="77777777" w:rsidR="007B7F50" w:rsidRPr="00EB0339" w:rsidRDefault="007B7F50" w:rsidP="007B7F50">
      <w:r w:rsidRPr="005B25A1">
        <w:rPr>
          <w:b/>
          <w:bCs/>
        </w:rPr>
        <w:t>Status:</w:t>
      </w:r>
      <w:r>
        <w:t xml:space="preserve"> </w:t>
      </w:r>
      <w:r w:rsidRPr="00C3284B">
        <w:rPr>
          <w:color w:val="0000FF"/>
        </w:rPr>
        <w:t>Noted</w:t>
      </w:r>
      <w:r>
        <w:t>.</w:t>
      </w:r>
    </w:p>
    <w:p w14:paraId="148A48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Verticals/MRP Input papers in Rel-19 views</w:t>
      </w:r>
    </w:p>
    <w:p w14:paraId="17FBADF0" w14:textId="77777777" w:rsidR="00E00DA6" w:rsidRDefault="007615D6" w:rsidP="000A3FBD">
      <w:pPr>
        <w:pStyle w:val="NormTop"/>
      </w:pPr>
      <w:r>
        <w:rPr>
          <w:color w:val="0000FF"/>
        </w:rPr>
        <w:t>SWS-230004</w:t>
      </w:r>
      <w:r w:rsidRPr="00D53282">
        <w:t xml:space="preserve"> </w:t>
      </w:r>
      <w:r>
        <w:t>(DISCUSSION) GSMA - prospective on R19 from MNOs (Source: GSM Association)</w:t>
      </w:r>
      <w:r>
        <w:br/>
      </w:r>
      <w:r w:rsidRPr="00D53282">
        <w:rPr>
          <w:b/>
        </w:rPr>
        <w:t>Document for:</w:t>
      </w:r>
      <w:r w:rsidRPr="00D53282">
        <w:t xml:space="preserve"> </w:t>
      </w:r>
      <w:r>
        <w:t>Discussion</w:t>
      </w:r>
      <w:r>
        <w:br/>
      </w:r>
      <w:r w:rsidRPr="00D53282">
        <w:rPr>
          <w:b/>
        </w:rPr>
        <w:t>Abstract:</w:t>
      </w:r>
      <w:r w:rsidRPr="00D53282">
        <w:t xml:space="preserve"> </w:t>
      </w:r>
      <w:r>
        <w:br/>
        <w:t>The paper provides an overview of what is considered of global interest for R19 from the MNOs member of GSMA.</w:t>
      </w:r>
    </w:p>
    <w:p w14:paraId="2D4C8A09" w14:textId="6A7C4440" w:rsidR="007615D6" w:rsidRPr="005B25A1" w:rsidRDefault="005107A3" w:rsidP="007615D6">
      <w:pPr>
        <w:keepNext/>
        <w:keepLines/>
        <w:rPr>
          <w:b/>
          <w:bCs/>
        </w:rPr>
      </w:pPr>
      <w:r w:rsidRPr="005B25A1">
        <w:rPr>
          <w:b/>
          <w:bCs/>
        </w:rPr>
        <w:t>Discussion:</w:t>
      </w:r>
    </w:p>
    <w:p w14:paraId="3888AC22" w14:textId="77777777" w:rsidR="00356E98" w:rsidRDefault="00356E98" w:rsidP="00356E98">
      <w:pPr>
        <w:keepNext/>
        <w:keepLines/>
      </w:pPr>
      <w:r>
        <w:t xml:space="preserve">Some clarifications were provided and this presentation was </w:t>
      </w:r>
      <w:r w:rsidRPr="00C3284B">
        <w:rPr>
          <w:color w:val="0000FF"/>
        </w:rPr>
        <w:t>noted</w:t>
      </w:r>
      <w:r>
        <w:t>.</w:t>
      </w:r>
    </w:p>
    <w:p w14:paraId="6E405F34" w14:textId="77777777" w:rsidR="00356E98" w:rsidRPr="00EB0339" w:rsidRDefault="00356E98" w:rsidP="00356E98">
      <w:r w:rsidRPr="005B25A1">
        <w:rPr>
          <w:b/>
          <w:bCs/>
        </w:rPr>
        <w:t>Status:</w:t>
      </w:r>
      <w:r>
        <w:t xml:space="preserve"> </w:t>
      </w:r>
      <w:r w:rsidRPr="00C3284B">
        <w:rPr>
          <w:color w:val="0000FF"/>
        </w:rPr>
        <w:t>Noted</w:t>
      </w:r>
      <w:r>
        <w:t>.</w:t>
      </w:r>
    </w:p>
    <w:p w14:paraId="14FD3F4F" w14:textId="77777777" w:rsidR="00E00DA6" w:rsidRDefault="007615D6" w:rsidP="000A3FBD">
      <w:pPr>
        <w:pStyle w:val="NormTop"/>
      </w:pPr>
      <w:r>
        <w:rPr>
          <w:color w:val="0000FF"/>
        </w:rPr>
        <w:t>SWS-230005</w:t>
      </w:r>
      <w:r w:rsidRPr="00D53282">
        <w:t xml:space="preserve"> </w:t>
      </w:r>
      <w:r>
        <w:t>(DISCUSSION) On Media-related Topics in Release 19 (Source: BBC)</w:t>
      </w:r>
      <w:r>
        <w:br/>
      </w:r>
      <w:r w:rsidRPr="00D53282">
        <w:rPr>
          <w:b/>
        </w:rPr>
        <w:t>Document for:</w:t>
      </w:r>
      <w:r w:rsidRPr="00D53282">
        <w:t xml:space="preserve"> </w:t>
      </w:r>
      <w:r>
        <w:t>Discussion</w:t>
      </w:r>
      <w:r>
        <w:br/>
      </w:r>
      <w:r w:rsidRPr="00D53282">
        <w:rPr>
          <w:b/>
        </w:rPr>
        <w:t>Abstract:</w:t>
      </w:r>
      <w:r w:rsidRPr="00D53282">
        <w:t xml:space="preserve"> </w:t>
      </w:r>
    </w:p>
    <w:p w14:paraId="52727498" w14:textId="5E46C391" w:rsidR="007615D6" w:rsidRPr="005B25A1" w:rsidRDefault="005107A3" w:rsidP="007615D6">
      <w:pPr>
        <w:keepNext/>
        <w:keepLines/>
        <w:rPr>
          <w:b/>
          <w:bCs/>
        </w:rPr>
      </w:pPr>
      <w:r w:rsidRPr="005B25A1">
        <w:rPr>
          <w:b/>
          <w:bCs/>
        </w:rPr>
        <w:t>Discussion:</w:t>
      </w:r>
    </w:p>
    <w:p w14:paraId="7FE4DCD1" w14:textId="77777777" w:rsidR="00B22BE0" w:rsidRDefault="00B22BE0" w:rsidP="00B22BE0">
      <w:pPr>
        <w:keepNext/>
        <w:keepLines/>
      </w:pPr>
      <w:r>
        <w:t xml:space="preserve">Some clarifications were provided and this presentation was </w:t>
      </w:r>
      <w:r w:rsidRPr="00C3284B">
        <w:rPr>
          <w:color w:val="0000FF"/>
        </w:rPr>
        <w:t>noted</w:t>
      </w:r>
      <w:r>
        <w:t>.</w:t>
      </w:r>
    </w:p>
    <w:p w14:paraId="09F82F12" w14:textId="77777777" w:rsidR="00B22BE0" w:rsidRPr="00EB0339" w:rsidRDefault="00B22BE0" w:rsidP="00B22BE0">
      <w:r w:rsidRPr="005B25A1">
        <w:rPr>
          <w:b/>
          <w:bCs/>
        </w:rPr>
        <w:t>Status:</w:t>
      </w:r>
      <w:r>
        <w:t xml:space="preserve"> </w:t>
      </w:r>
      <w:r w:rsidRPr="00C3284B">
        <w:rPr>
          <w:color w:val="0000FF"/>
        </w:rPr>
        <w:t>Noted</w:t>
      </w:r>
      <w:r>
        <w:t>.</w:t>
      </w:r>
    </w:p>
    <w:p w14:paraId="364E898E" w14:textId="77777777" w:rsidR="00E00DA6" w:rsidRDefault="007615D6" w:rsidP="000A3FBD">
      <w:pPr>
        <w:pStyle w:val="NormTop"/>
      </w:pPr>
      <w:r>
        <w:rPr>
          <w:color w:val="0000FF"/>
        </w:rPr>
        <w:t>SWS-230009</w:t>
      </w:r>
      <w:r w:rsidRPr="00D53282">
        <w:t xml:space="preserve"> </w:t>
      </w:r>
      <w:r>
        <w:t>(DISCUSSION) 5G-MAG views on Media related topics for Rel-19 (SA) (Source: 5G-MAG)</w:t>
      </w:r>
      <w:r>
        <w:br/>
      </w:r>
      <w:r w:rsidRPr="00D53282">
        <w:rPr>
          <w:b/>
        </w:rPr>
        <w:t>Document for:</w:t>
      </w:r>
      <w:r w:rsidRPr="00D53282">
        <w:t xml:space="preserve"> </w:t>
      </w:r>
      <w:r>
        <w:t>Discussion</w:t>
      </w:r>
      <w:r>
        <w:br/>
      </w:r>
      <w:r w:rsidRPr="00D53282">
        <w:rPr>
          <w:b/>
        </w:rPr>
        <w:t>Abstract:</w:t>
      </w:r>
      <w:r w:rsidRPr="00D53282">
        <w:t xml:space="preserve"> </w:t>
      </w:r>
    </w:p>
    <w:p w14:paraId="7DFFD4F7" w14:textId="5BFA386C" w:rsidR="007615D6" w:rsidRPr="005B25A1" w:rsidRDefault="005107A3" w:rsidP="007615D6">
      <w:pPr>
        <w:keepNext/>
        <w:keepLines/>
        <w:rPr>
          <w:b/>
          <w:bCs/>
        </w:rPr>
      </w:pPr>
      <w:r w:rsidRPr="005B25A1">
        <w:rPr>
          <w:b/>
          <w:bCs/>
        </w:rPr>
        <w:t>Discussion:</w:t>
      </w:r>
    </w:p>
    <w:p w14:paraId="2ECF0852" w14:textId="77777777" w:rsidR="00B22BE0" w:rsidRDefault="00B22BE0" w:rsidP="00B22BE0">
      <w:pPr>
        <w:keepNext/>
        <w:keepLines/>
      </w:pPr>
      <w:r>
        <w:t xml:space="preserve">Some clarifications were provided and this presentation was </w:t>
      </w:r>
      <w:r w:rsidRPr="00C3284B">
        <w:rPr>
          <w:color w:val="0000FF"/>
        </w:rPr>
        <w:t>noted</w:t>
      </w:r>
      <w:r>
        <w:t>.</w:t>
      </w:r>
    </w:p>
    <w:p w14:paraId="577EF7B2" w14:textId="77777777" w:rsidR="00B22BE0" w:rsidRPr="00EB0339" w:rsidRDefault="00B22BE0" w:rsidP="00B22BE0">
      <w:r w:rsidRPr="005B25A1">
        <w:rPr>
          <w:b/>
          <w:bCs/>
        </w:rPr>
        <w:t>Status:</w:t>
      </w:r>
      <w:r>
        <w:t xml:space="preserve"> </w:t>
      </w:r>
      <w:r w:rsidRPr="00C3284B">
        <w:rPr>
          <w:color w:val="0000FF"/>
        </w:rPr>
        <w:t>Noted</w:t>
      </w:r>
      <w:r>
        <w:t>.</w:t>
      </w:r>
    </w:p>
    <w:p w14:paraId="3F96C45B" w14:textId="77777777" w:rsidR="00E00DA6" w:rsidRDefault="007615D6" w:rsidP="000A3FBD">
      <w:pPr>
        <w:pStyle w:val="NormTop"/>
      </w:pPr>
      <w:r>
        <w:rPr>
          <w:color w:val="0000FF"/>
        </w:rPr>
        <w:t>SWS-230017</w:t>
      </w:r>
      <w:r w:rsidRPr="00D53282">
        <w:t xml:space="preserve"> </w:t>
      </w:r>
      <w:r>
        <w:t xml:space="preserve">(DISCUSSION) Maritime perspective on Release 19 content (Source: </w:t>
      </w:r>
      <w:proofErr w:type="spellStart"/>
      <w:r>
        <w:t>SyncTechno</w:t>
      </w:r>
      <w:proofErr w:type="spellEnd"/>
      <w:r>
        <w:t xml:space="preserve"> Inc.)</w:t>
      </w:r>
      <w:r>
        <w:br/>
      </w:r>
      <w:r w:rsidRPr="00D53282">
        <w:rPr>
          <w:b/>
        </w:rPr>
        <w:t>Document for:</w:t>
      </w:r>
      <w:r w:rsidRPr="00D53282">
        <w:t xml:space="preserve"> </w:t>
      </w:r>
      <w:r>
        <w:t>Discussion</w:t>
      </w:r>
      <w:r>
        <w:br/>
      </w:r>
      <w:r w:rsidRPr="00D53282">
        <w:rPr>
          <w:b/>
        </w:rPr>
        <w:t>Abstract:</w:t>
      </w:r>
      <w:r w:rsidRPr="00D53282">
        <w:t xml:space="preserve"> </w:t>
      </w:r>
      <w:r>
        <w:br/>
        <w:t>This contribution provides the maritime perspective on Release 19 content, which were developed together with IALA Secretariat.</w:t>
      </w:r>
    </w:p>
    <w:p w14:paraId="15F7AD9B" w14:textId="002177AC" w:rsidR="007615D6" w:rsidRPr="005B25A1" w:rsidRDefault="005107A3" w:rsidP="007615D6">
      <w:pPr>
        <w:keepNext/>
        <w:keepLines/>
        <w:rPr>
          <w:b/>
          <w:bCs/>
        </w:rPr>
      </w:pPr>
      <w:r w:rsidRPr="005B25A1">
        <w:rPr>
          <w:b/>
          <w:bCs/>
        </w:rPr>
        <w:t>Discussion:</w:t>
      </w:r>
    </w:p>
    <w:p w14:paraId="545376EF" w14:textId="54DE9038" w:rsidR="00AF63C2" w:rsidRDefault="00AF63C2" w:rsidP="00AF63C2">
      <w:pPr>
        <w:keepNext/>
        <w:keepLines/>
      </w:pPr>
      <w:r>
        <w:t xml:space="preserve">This presentation was </w:t>
      </w:r>
      <w:r w:rsidRPr="00C3284B">
        <w:rPr>
          <w:color w:val="0000FF"/>
        </w:rPr>
        <w:t>noted</w:t>
      </w:r>
      <w:r>
        <w:t>.</w:t>
      </w:r>
    </w:p>
    <w:p w14:paraId="2106A2D1" w14:textId="77777777" w:rsidR="00AF63C2" w:rsidRPr="00EB0339" w:rsidRDefault="00AF63C2" w:rsidP="00AF63C2">
      <w:r w:rsidRPr="005B25A1">
        <w:rPr>
          <w:b/>
          <w:bCs/>
        </w:rPr>
        <w:t>Status:</w:t>
      </w:r>
      <w:r>
        <w:t xml:space="preserve"> </w:t>
      </w:r>
      <w:r w:rsidRPr="00C3284B">
        <w:rPr>
          <w:color w:val="0000FF"/>
        </w:rPr>
        <w:t>Noted</w:t>
      </w:r>
      <w:r>
        <w:t>.</w:t>
      </w:r>
    </w:p>
    <w:p w14:paraId="4AAB972C" w14:textId="77777777" w:rsidR="00E00DA6" w:rsidRDefault="007615D6" w:rsidP="000A3FBD">
      <w:pPr>
        <w:pStyle w:val="NormTop"/>
      </w:pPr>
      <w:r>
        <w:rPr>
          <w:color w:val="0000FF"/>
        </w:rPr>
        <w:t>SWS-230022</w:t>
      </w:r>
      <w:r w:rsidRPr="00D53282">
        <w:t xml:space="preserve"> </w:t>
      </w:r>
      <w:r>
        <w:t>(DISCUSSION) UK Government priorities for Release 19 (Source: DSIT)</w:t>
      </w:r>
      <w:r>
        <w:br/>
      </w:r>
      <w:r w:rsidRPr="00D53282">
        <w:rPr>
          <w:b/>
        </w:rPr>
        <w:t>Document for:</w:t>
      </w:r>
      <w:r w:rsidRPr="00D53282">
        <w:t xml:space="preserve"> </w:t>
      </w:r>
      <w:r>
        <w:t>Presentation</w:t>
      </w:r>
      <w:r>
        <w:br/>
      </w:r>
      <w:r w:rsidRPr="00D53282">
        <w:rPr>
          <w:b/>
        </w:rPr>
        <w:t>Abstract:</w:t>
      </w:r>
      <w:r w:rsidRPr="00D53282">
        <w:t xml:space="preserve"> </w:t>
      </w:r>
    </w:p>
    <w:p w14:paraId="33D3403D" w14:textId="44F881EA" w:rsidR="007615D6" w:rsidRPr="005B25A1" w:rsidRDefault="005107A3" w:rsidP="007615D6">
      <w:pPr>
        <w:keepNext/>
        <w:keepLines/>
        <w:rPr>
          <w:b/>
          <w:bCs/>
        </w:rPr>
      </w:pPr>
      <w:r w:rsidRPr="005B25A1">
        <w:rPr>
          <w:b/>
          <w:bCs/>
        </w:rPr>
        <w:t>Discussion:</w:t>
      </w:r>
    </w:p>
    <w:p w14:paraId="7F64E843" w14:textId="77777777" w:rsidR="0049149A" w:rsidRDefault="0049149A" w:rsidP="0049149A">
      <w:pPr>
        <w:keepNext/>
        <w:keepLines/>
      </w:pPr>
      <w:r>
        <w:t xml:space="preserve">Some clarifications were provided and this presentation was </w:t>
      </w:r>
      <w:r w:rsidRPr="00C3284B">
        <w:rPr>
          <w:color w:val="0000FF"/>
        </w:rPr>
        <w:t>noted</w:t>
      </w:r>
      <w:r>
        <w:t>.</w:t>
      </w:r>
    </w:p>
    <w:p w14:paraId="5D2F41C2" w14:textId="77777777" w:rsidR="0049149A" w:rsidRPr="00EB0339" w:rsidRDefault="0049149A" w:rsidP="0049149A">
      <w:r w:rsidRPr="005B25A1">
        <w:rPr>
          <w:b/>
          <w:bCs/>
        </w:rPr>
        <w:t>Status:</w:t>
      </w:r>
      <w:r>
        <w:t xml:space="preserve"> </w:t>
      </w:r>
      <w:r w:rsidRPr="00C3284B">
        <w:rPr>
          <w:color w:val="0000FF"/>
        </w:rPr>
        <w:t>Noted</w:t>
      </w:r>
      <w:r>
        <w:t>.</w:t>
      </w:r>
    </w:p>
    <w:p w14:paraId="7926F1A7" w14:textId="77777777" w:rsidR="00E00DA6" w:rsidRDefault="007615D6" w:rsidP="000A3FBD">
      <w:pPr>
        <w:pStyle w:val="NormTop"/>
      </w:pPr>
      <w:r>
        <w:rPr>
          <w:color w:val="0000FF"/>
        </w:rPr>
        <w:t>SWS-230027</w:t>
      </w:r>
      <w:r w:rsidRPr="00D53282">
        <w:t xml:space="preserve"> </w:t>
      </w:r>
      <w:r>
        <w:t>(DISCUSSION) MITRE Views on Rel-19 SA Content (Source: MITRE Corporation)</w:t>
      </w:r>
      <w:r>
        <w:br/>
      </w:r>
      <w:r w:rsidRPr="00D53282">
        <w:rPr>
          <w:b/>
        </w:rPr>
        <w:t>Document for:</w:t>
      </w:r>
      <w:r w:rsidRPr="00D53282">
        <w:t xml:space="preserve"> </w:t>
      </w:r>
      <w:r>
        <w:t>Decision</w:t>
      </w:r>
      <w:r>
        <w:br/>
      </w:r>
      <w:r w:rsidRPr="00D53282">
        <w:rPr>
          <w:b/>
        </w:rPr>
        <w:t>Abstract:</w:t>
      </w:r>
      <w:r w:rsidRPr="00D53282">
        <w:t xml:space="preserve"> </w:t>
      </w:r>
    </w:p>
    <w:p w14:paraId="661195F7" w14:textId="740AD441" w:rsidR="007615D6" w:rsidRPr="005B25A1" w:rsidRDefault="005107A3" w:rsidP="007615D6">
      <w:pPr>
        <w:keepNext/>
        <w:keepLines/>
        <w:rPr>
          <w:b/>
          <w:bCs/>
        </w:rPr>
      </w:pPr>
      <w:r w:rsidRPr="005B25A1">
        <w:rPr>
          <w:b/>
          <w:bCs/>
        </w:rPr>
        <w:t>Discussion:</w:t>
      </w:r>
    </w:p>
    <w:p w14:paraId="22A1B46A" w14:textId="77777777" w:rsidR="0049149A" w:rsidRDefault="0049149A" w:rsidP="0049149A">
      <w:pPr>
        <w:keepNext/>
        <w:keepLines/>
      </w:pPr>
      <w:r>
        <w:t xml:space="preserve">Some clarifications were provided and this presentation was </w:t>
      </w:r>
      <w:r w:rsidRPr="00C3284B">
        <w:rPr>
          <w:color w:val="0000FF"/>
        </w:rPr>
        <w:t>noted</w:t>
      </w:r>
      <w:r>
        <w:t>.</w:t>
      </w:r>
    </w:p>
    <w:p w14:paraId="30930453" w14:textId="77777777" w:rsidR="0049149A" w:rsidRPr="00EB0339" w:rsidRDefault="0049149A" w:rsidP="0049149A">
      <w:r w:rsidRPr="005B25A1">
        <w:rPr>
          <w:b/>
          <w:bCs/>
        </w:rPr>
        <w:t>Status:</w:t>
      </w:r>
      <w:r>
        <w:t xml:space="preserve"> </w:t>
      </w:r>
      <w:r w:rsidRPr="00C3284B">
        <w:rPr>
          <w:color w:val="0000FF"/>
        </w:rPr>
        <w:t>Noted</w:t>
      </w:r>
      <w:r>
        <w:t>.</w:t>
      </w:r>
    </w:p>
    <w:p w14:paraId="2F778686" w14:textId="77777777" w:rsidR="00E00DA6" w:rsidRDefault="007615D6" w:rsidP="000A3FBD">
      <w:pPr>
        <w:pStyle w:val="NormTop"/>
      </w:pPr>
      <w:r>
        <w:rPr>
          <w:color w:val="0000FF"/>
        </w:rPr>
        <w:lastRenderedPageBreak/>
        <w:t>SWS-230031</w:t>
      </w:r>
      <w:r w:rsidRPr="00D53282">
        <w:t xml:space="preserve"> </w:t>
      </w:r>
      <w:r>
        <w:t>(DISCUSSION) TCCA Rel 19 prioritisation input - connection is the lifeline (Source: TCCA)</w:t>
      </w:r>
      <w:r>
        <w:br/>
      </w:r>
      <w:r w:rsidRPr="00D53282">
        <w:rPr>
          <w:b/>
        </w:rPr>
        <w:t>Document for:</w:t>
      </w:r>
      <w:r w:rsidRPr="00D53282">
        <w:t xml:space="preserve"> </w:t>
      </w:r>
      <w:r>
        <w:t>Discussion</w:t>
      </w:r>
      <w:r>
        <w:br/>
      </w:r>
      <w:r w:rsidRPr="00D53282">
        <w:rPr>
          <w:b/>
        </w:rPr>
        <w:t>Abstract:</w:t>
      </w:r>
      <w:r w:rsidRPr="00D53282">
        <w:t xml:space="preserve"> </w:t>
      </w:r>
    </w:p>
    <w:p w14:paraId="17709F4B" w14:textId="17003D71" w:rsidR="007615D6" w:rsidRPr="005B25A1" w:rsidRDefault="005107A3" w:rsidP="007615D6">
      <w:pPr>
        <w:keepNext/>
        <w:keepLines/>
        <w:rPr>
          <w:b/>
          <w:bCs/>
        </w:rPr>
      </w:pPr>
      <w:r w:rsidRPr="005B25A1">
        <w:rPr>
          <w:b/>
          <w:bCs/>
        </w:rPr>
        <w:t>Discussion:</w:t>
      </w:r>
    </w:p>
    <w:p w14:paraId="678606D6" w14:textId="77777777" w:rsidR="0066549C" w:rsidRDefault="0066549C" w:rsidP="0066549C">
      <w:pPr>
        <w:keepNext/>
        <w:keepLines/>
      </w:pPr>
      <w:r>
        <w:t xml:space="preserve">Some clarifications were provided and this presentation was </w:t>
      </w:r>
      <w:r w:rsidRPr="00C3284B">
        <w:rPr>
          <w:color w:val="0000FF"/>
        </w:rPr>
        <w:t>noted</w:t>
      </w:r>
      <w:r>
        <w:t>.</w:t>
      </w:r>
    </w:p>
    <w:p w14:paraId="1BC12A11" w14:textId="77777777" w:rsidR="0066549C" w:rsidRPr="00EB0339" w:rsidRDefault="0066549C" w:rsidP="0066549C">
      <w:r w:rsidRPr="005B25A1">
        <w:rPr>
          <w:b/>
          <w:bCs/>
        </w:rPr>
        <w:t>Status:</w:t>
      </w:r>
      <w:r>
        <w:t xml:space="preserve"> </w:t>
      </w:r>
      <w:r w:rsidRPr="00C3284B">
        <w:rPr>
          <w:color w:val="0000FF"/>
        </w:rPr>
        <w:t>Noted</w:t>
      </w:r>
      <w:r>
        <w:t>.</w:t>
      </w:r>
    </w:p>
    <w:p w14:paraId="7D4EC9B2" w14:textId="77777777" w:rsidR="00E00DA6" w:rsidRDefault="007615D6" w:rsidP="000A3FBD">
      <w:pPr>
        <w:pStyle w:val="NormTop"/>
      </w:pPr>
      <w:r>
        <w:rPr>
          <w:color w:val="0000FF"/>
        </w:rPr>
        <w:t>SWS-230039</w:t>
      </w:r>
      <w:r w:rsidRPr="00D53282">
        <w:t xml:space="preserve"> </w:t>
      </w:r>
      <w:r>
        <w:t>(DISCUSSION) Public Safety Priority Work for Release 19 (Source: FirstNet)</w:t>
      </w:r>
      <w:r>
        <w:br/>
      </w:r>
      <w:r w:rsidRPr="00D53282">
        <w:rPr>
          <w:b/>
        </w:rPr>
        <w:t>Document for:</w:t>
      </w:r>
      <w:r w:rsidRPr="00D53282">
        <w:t xml:space="preserve"> </w:t>
      </w:r>
      <w:r>
        <w:t>Discussion</w:t>
      </w:r>
      <w:r>
        <w:br/>
      </w:r>
      <w:r w:rsidRPr="00D53282">
        <w:rPr>
          <w:b/>
        </w:rPr>
        <w:t>Abstract:</w:t>
      </w:r>
      <w:r w:rsidRPr="00D53282">
        <w:t xml:space="preserve"> </w:t>
      </w:r>
    </w:p>
    <w:p w14:paraId="529CBAEF" w14:textId="19D66F78" w:rsidR="007615D6" w:rsidRPr="005B25A1" w:rsidRDefault="005107A3" w:rsidP="007615D6">
      <w:pPr>
        <w:keepNext/>
        <w:keepLines/>
        <w:rPr>
          <w:b/>
          <w:bCs/>
        </w:rPr>
      </w:pPr>
      <w:r w:rsidRPr="005B25A1">
        <w:rPr>
          <w:b/>
          <w:bCs/>
        </w:rPr>
        <w:t>Discussion:</w:t>
      </w:r>
    </w:p>
    <w:p w14:paraId="5F5348BB" w14:textId="154F8F4B" w:rsidR="0066549C" w:rsidRDefault="00D60868" w:rsidP="0066549C">
      <w:pPr>
        <w:keepNext/>
        <w:keepLines/>
      </w:pPr>
      <w:r>
        <w:t>T</w:t>
      </w:r>
      <w:r w:rsidR="0066549C">
        <w:t xml:space="preserve">his presentation was </w:t>
      </w:r>
      <w:r w:rsidR="0066549C" w:rsidRPr="00C3284B">
        <w:rPr>
          <w:color w:val="0000FF"/>
        </w:rPr>
        <w:t>noted</w:t>
      </w:r>
      <w:r w:rsidR="0066549C">
        <w:t>.</w:t>
      </w:r>
    </w:p>
    <w:p w14:paraId="191A14BD" w14:textId="77777777" w:rsidR="0066549C" w:rsidRPr="00EB0339" w:rsidRDefault="0066549C" w:rsidP="0066549C">
      <w:r w:rsidRPr="005B25A1">
        <w:rPr>
          <w:b/>
          <w:bCs/>
        </w:rPr>
        <w:t>Status:</w:t>
      </w:r>
      <w:r>
        <w:t xml:space="preserve"> </w:t>
      </w:r>
      <w:r w:rsidRPr="00C3284B">
        <w:rPr>
          <w:color w:val="0000FF"/>
        </w:rPr>
        <w:t>Noted</w:t>
      </w:r>
      <w:r>
        <w:t>.</w:t>
      </w:r>
    </w:p>
    <w:p w14:paraId="6F3E0D78" w14:textId="77777777" w:rsidR="00E00DA6" w:rsidRDefault="007615D6" w:rsidP="000A3FBD">
      <w:pPr>
        <w:pStyle w:val="NormTop"/>
      </w:pPr>
      <w:r>
        <w:rPr>
          <w:color w:val="0000FF"/>
        </w:rPr>
        <w:t>SWS-230048</w:t>
      </w:r>
      <w:r w:rsidRPr="00D53282">
        <w:t xml:space="preserve"> </w:t>
      </w:r>
      <w:r>
        <w:t>(DISCUSSION) On High Priorities in Release 19 (Source: NICT)</w:t>
      </w:r>
      <w:r>
        <w:br/>
      </w:r>
      <w:r w:rsidRPr="00D53282">
        <w:rPr>
          <w:b/>
        </w:rPr>
        <w:t>Document for:</w:t>
      </w:r>
      <w:r w:rsidRPr="00D53282">
        <w:t xml:space="preserve"> </w:t>
      </w:r>
      <w:r>
        <w:t>Discussion</w:t>
      </w:r>
      <w:r>
        <w:br/>
      </w:r>
      <w:r w:rsidRPr="00D53282">
        <w:rPr>
          <w:b/>
        </w:rPr>
        <w:t>Abstract:</w:t>
      </w:r>
      <w:r w:rsidRPr="00D53282">
        <w:t xml:space="preserve"> </w:t>
      </w:r>
    </w:p>
    <w:p w14:paraId="3A97A297" w14:textId="6E1A773A" w:rsidR="007615D6" w:rsidRPr="005B25A1" w:rsidRDefault="005107A3" w:rsidP="007615D6">
      <w:pPr>
        <w:keepNext/>
        <w:keepLines/>
        <w:rPr>
          <w:b/>
          <w:bCs/>
        </w:rPr>
      </w:pPr>
      <w:r w:rsidRPr="005B25A1">
        <w:rPr>
          <w:b/>
          <w:bCs/>
        </w:rPr>
        <w:t>Discussion:</w:t>
      </w:r>
    </w:p>
    <w:p w14:paraId="3BEA5608" w14:textId="77777777" w:rsidR="00D60868" w:rsidRDefault="00D60868" w:rsidP="00D60868">
      <w:pPr>
        <w:keepNext/>
        <w:keepLines/>
      </w:pPr>
      <w:r>
        <w:t xml:space="preserve">Some clarifications were provided and this presentation was </w:t>
      </w:r>
      <w:r w:rsidRPr="00C3284B">
        <w:rPr>
          <w:color w:val="0000FF"/>
        </w:rPr>
        <w:t>noted</w:t>
      </w:r>
      <w:r>
        <w:t>.</w:t>
      </w:r>
    </w:p>
    <w:p w14:paraId="27F3467A" w14:textId="77777777" w:rsidR="00D60868" w:rsidRPr="00EB0339" w:rsidRDefault="00D60868" w:rsidP="00D60868">
      <w:r w:rsidRPr="005B25A1">
        <w:rPr>
          <w:b/>
          <w:bCs/>
        </w:rPr>
        <w:t>Status:</w:t>
      </w:r>
      <w:r>
        <w:t xml:space="preserve"> </w:t>
      </w:r>
      <w:r w:rsidRPr="00C3284B">
        <w:rPr>
          <w:color w:val="0000FF"/>
        </w:rPr>
        <w:t>Noted</w:t>
      </w:r>
      <w:r>
        <w:t>.</w:t>
      </w:r>
    </w:p>
    <w:p w14:paraId="7317024F" w14:textId="77777777" w:rsidR="00E00DA6" w:rsidRDefault="007615D6" w:rsidP="000A3FBD">
      <w:pPr>
        <w:pStyle w:val="NormTop"/>
      </w:pPr>
      <w:r>
        <w:rPr>
          <w:color w:val="0000FF"/>
        </w:rPr>
        <w:t>SWS-230059</w:t>
      </w:r>
      <w:r w:rsidRPr="00D53282">
        <w:t xml:space="preserve"> </w:t>
      </w:r>
      <w:r>
        <w:t>(DISCUSSION) Philips (health vertical) views on release 19 (Source: Philips International B.V.)</w:t>
      </w:r>
      <w:r>
        <w:br/>
      </w:r>
      <w:r w:rsidRPr="00D53282">
        <w:rPr>
          <w:b/>
        </w:rPr>
        <w:t>Document for:</w:t>
      </w:r>
      <w:r w:rsidRPr="00D53282">
        <w:t xml:space="preserve"> </w:t>
      </w:r>
      <w:r>
        <w:t>Presentation</w:t>
      </w:r>
      <w:r>
        <w:br/>
      </w:r>
      <w:r w:rsidRPr="00D53282">
        <w:rPr>
          <w:b/>
        </w:rPr>
        <w:t>Abstract:</w:t>
      </w:r>
      <w:r w:rsidRPr="00D53282">
        <w:t xml:space="preserve"> </w:t>
      </w:r>
    </w:p>
    <w:p w14:paraId="54C08E94" w14:textId="6B3540F9" w:rsidR="007615D6" w:rsidRPr="005B25A1" w:rsidRDefault="005107A3" w:rsidP="007615D6">
      <w:pPr>
        <w:keepNext/>
        <w:keepLines/>
        <w:rPr>
          <w:b/>
          <w:bCs/>
        </w:rPr>
      </w:pPr>
      <w:r w:rsidRPr="005B25A1">
        <w:rPr>
          <w:b/>
          <w:bCs/>
        </w:rPr>
        <w:t>Discussion:</w:t>
      </w:r>
    </w:p>
    <w:p w14:paraId="7FC7316E" w14:textId="77777777" w:rsidR="00D60868" w:rsidRDefault="00D60868" w:rsidP="00D60868">
      <w:pPr>
        <w:keepNext/>
        <w:keepLines/>
      </w:pPr>
      <w:r>
        <w:t xml:space="preserve">Some clarifications were provided and this presentation was </w:t>
      </w:r>
      <w:r w:rsidRPr="00C3284B">
        <w:rPr>
          <w:color w:val="0000FF"/>
        </w:rPr>
        <w:t>noted</w:t>
      </w:r>
      <w:r>
        <w:t>.</w:t>
      </w:r>
    </w:p>
    <w:p w14:paraId="17C038FB" w14:textId="77777777" w:rsidR="00D60868" w:rsidRPr="00EB0339" w:rsidRDefault="00D60868" w:rsidP="00D60868">
      <w:r w:rsidRPr="005B25A1">
        <w:rPr>
          <w:b/>
          <w:bCs/>
        </w:rPr>
        <w:t>Status:</w:t>
      </w:r>
      <w:r>
        <w:t xml:space="preserve"> </w:t>
      </w:r>
      <w:r w:rsidRPr="00C3284B">
        <w:rPr>
          <w:color w:val="0000FF"/>
        </w:rPr>
        <w:t>Noted</w:t>
      </w:r>
      <w:r>
        <w:t>.</w:t>
      </w:r>
    </w:p>
    <w:p w14:paraId="4B4BD1FA" w14:textId="77BBB765" w:rsidR="00E00DA6" w:rsidRDefault="007615D6" w:rsidP="000A3FBD">
      <w:pPr>
        <w:pStyle w:val="NormTop"/>
      </w:pPr>
      <w:r>
        <w:rPr>
          <w:color w:val="0000FF"/>
        </w:rPr>
        <w:t>SWS-2300</w:t>
      </w:r>
      <w:r w:rsidR="00FC04F7">
        <w:rPr>
          <w:color w:val="0000FF"/>
        </w:rPr>
        <w:t>81</w:t>
      </w:r>
      <w:r w:rsidRPr="00D53282">
        <w:t xml:space="preserve"> </w:t>
      </w:r>
      <w:r>
        <w:t>(DISCUSSION) Satellite Access - SA Rel-19 topics and priorities (Source:</w:t>
      </w:r>
      <w:r w:rsidR="00FC04F7">
        <w:t xml:space="preserve"> </w:t>
      </w:r>
      <w:proofErr w:type="spellStart"/>
      <w:r w:rsidR="00FC04F7">
        <w:t>Novamint</w:t>
      </w:r>
      <w:proofErr w:type="spellEnd"/>
      <w:r w:rsidR="00FC04F7">
        <w:t xml:space="preserve">, Thales, TNO, Airbus, Avanti, b-com, </w:t>
      </w:r>
      <w:proofErr w:type="spellStart"/>
      <w:r w:rsidR="00FC04F7">
        <w:t>CEWiT</w:t>
      </w:r>
      <w:proofErr w:type="spellEnd"/>
      <w:r w:rsidR="00FC04F7">
        <w:t xml:space="preserve">, </w:t>
      </w:r>
      <w:proofErr w:type="spellStart"/>
      <w:r w:rsidR="00FC04F7">
        <w:t>Gilat</w:t>
      </w:r>
      <w:proofErr w:type="spellEnd"/>
      <w:r w:rsidR="00FC04F7">
        <w:t xml:space="preserve">, EDF, ESA, ETRI, EUTC, Eutelsat, Gatehouse, </w:t>
      </w:r>
      <w:proofErr w:type="spellStart"/>
      <w:r w:rsidR="00FC04F7">
        <w:t>Hispasat</w:t>
      </w:r>
      <w:proofErr w:type="spellEnd"/>
      <w:r w:rsidR="00FC04F7">
        <w:t xml:space="preserve">, Hughes, Inmarsat, Intelsat, IRT Saint Ex, JSAT, </w:t>
      </w:r>
      <w:proofErr w:type="spellStart"/>
      <w:r w:rsidR="00FC04F7">
        <w:t>Ligado</w:t>
      </w:r>
      <w:proofErr w:type="spellEnd"/>
      <w:r w:rsidR="00FC04F7">
        <w:t xml:space="preserve">, Lockheed Martin, </w:t>
      </w:r>
      <w:proofErr w:type="spellStart"/>
      <w:r w:rsidR="00FC04F7">
        <w:t>OneWeb</w:t>
      </w:r>
      <w:proofErr w:type="spellEnd"/>
      <w:r w:rsidR="00FC04F7">
        <w:t xml:space="preserve">, OQT, </w:t>
      </w:r>
      <w:proofErr w:type="spellStart"/>
      <w:r w:rsidR="00FC04F7">
        <w:t>Sateliot</w:t>
      </w:r>
      <w:proofErr w:type="spellEnd"/>
      <w:r w:rsidR="00FC04F7">
        <w:t xml:space="preserve">, SES, </w:t>
      </w:r>
      <w:proofErr w:type="spellStart"/>
      <w:r w:rsidR="00FC04F7">
        <w:t>iDirect</w:t>
      </w:r>
      <w:proofErr w:type="spellEnd"/>
      <w:r w:rsidR="00FC04F7">
        <w:t xml:space="preserve">, </w:t>
      </w:r>
      <w:proofErr w:type="spellStart"/>
      <w:r w:rsidR="00FC04F7">
        <w:t>Terrestar</w:t>
      </w:r>
      <w:proofErr w:type="spellEnd"/>
      <w:r w:rsidR="00FC04F7">
        <w:t xml:space="preserve">, TTP, UIC, </w:t>
      </w:r>
      <w:proofErr w:type="spellStart"/>
      <w:r w:rsidR="00FC04F7">
        <w:t>Erillisverkot</w:t>
      </w:r>
      <w:proofErr w:type="spellEnd"/>
      <w:r w:rsidR="00FC04F7">
        <w:t xml:space="preserve">, </w:t>
      </w:r>
      <w:proofErr w:type="spellStart"/>
      <w:r w:rsidR="00FC04F7">
        <w:t>Firstnet</w:t>
      </w:r>
      <w:proofErr w:type="spellEnd"/>
      <w:r w:rsidR="00FC04F7">
        <w:t xml:space="preserve">, </w:t>
      </w:r>
      <w:proofErr w:type="spellStart"/>
      <w:r w:rsidR="00FC04F7">
        <w:t>Ministère</w:t>
      </w:r>
      <w:proofErr w:type="spellEnd"/>
      <w:r w:rsidR="00FC04F7">
        <w:t xml:space="preserve"> de </w:t>
      </w:r>
      <w:proofErr w:type="spellStart"/>
      <w:r w:rsidR="00FC04F7">
        <w:t>l'intérieur</w:t>
      </w:r>
      <w:proofErr w:type="spellEnd"/>
      <w:r>
        <w:t>)</w:t>
      </w:r>
      <w:r>
        <w:br/>
      </w:r>
      <w:r w:rsidRPr="00D53282">
        <w:rPr>
          <w:b/>
        </w:rPr>
        <w:t>Document for:</w:t>
      </w:r>
      <w:r w:rsidRPr="00D53282">
        <w:t xml:space="preserve"> </w:t>
      </w:r>
      <w:r>
        <w:t>Presentation</w:t>
      </w:r>
      <w:r>
        <w:br/>
      </w:r>
      <w:r w:rsidRPr="00D53282">
        <w:rPr>
          <w:b/>
        </w:rPr>
        <w:t>Abstract:</w:t>
      </w:r>
      <w:r w:rsidRPr="00D53282">
        <w:t xml:space="preserve"> </w:t>
      </w:r>
    </w:p>
    <w:p w14:paraId="7A38788A"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SWS-230081: Revision of </w:t>
      </w:r>
      <w:r w:rsidR="007615D6" w:rsidRPr="00A9409F">
        <w:rPr>
          <w:i/>
          <w:color w:val="0000FF"/>
        </w:rPr>
        <w:t>SWS-230063</w:t>
      </w:r>
      <w:r w:rsidR="007615D6">
        <w:rPr>
          <w:i/>
        </w:rPr>
        <w:t>.</w:t>
      </w:r>
    </w:p>
    <w:p w14:paraId="63753A6B" w14:textId="308A9EA9" w:rsidR="007615D6" w:rsidRPr="005B25A1" w:rsidRDefault="005107A3" w:rsidP="007615D6">
      <w:pPr>
        <w:keepNext/>
        <w:keepLines/>
        <w:rPr>
          <w:b/>
          <w:bCs/>
        </w:rPr>
      </w:pPr>
      <w:r w:rsidRPr="005B25A1">
        <w:rPr>
          <w:b/>
          <w:bCs/>
        </w:rPr>
        <w:t>Discussion:</w:t>
      </w:r>
    </w:p>
    <w:p w14:paraId="4CCAAF13" w14:textId="77777777" w:rsidR="00A8116B" w:rsidRDefault="00A8116B" w:rsidP="00A8116B">
      <w:pPr>
        <w:keepNext/>
        <w:keepLines/>
      </w:pPr>
      <w:r>
        <w:t xml:space="preserve">Some clarifications were provided and this presentation was </w:t>
      </w:r>
      <w:r w:rsidRPr="00C3284B">
        <w:rPr>
          <w:color w:val="0000FF"/>
        </w:rPr>
        <w:t>noted</w:t>
      </w:r>
      <w:r>
        <w:t>.</w:t>
      </w:r>
    </w:p>
    <w:p w14:paraId="16AB38C8" w14:textId="77777777" w:rsidR="00A8116B" w:rsidRPr="00EB0339" w:rsidRDefault="00A8116B" w:rsidP="00A8116B">
      <w:r w:rsidRPr="005B25A1">
        <w:rPr>
          <w:b/>
          <w:bCs/>
        </w:rPr>
        <w:t>Status:</w:t>
      </w:r>
      <w:r>
        <w:t xml:space="preserve"> </w:t>
      </w:r>
      <w:r w:rsidRPr="00C3284B">
        <w:rPr>
          <w:color w:val="0000FF"/>
        </w:rPr>
        <w:t>Noted</w:t>
      </w:r>
      <w:r>
        <w:t>.</w:t>
      </w:r>
    </w:p>
    <w:p w14:paraId="4C1F17A1" w14:textId="77777777" w:rsidR="00FC04F7" w:rsidRDefault="00FC04F7" w:rsidP="00FC04F7">
      <w:pPr>
        <w:pStyle w:val="NormTop"/>
      </w:pPr>
      <w:r>
        <w:rPr>
          <w:color w:val="0000FF"/>
        </w:rPr>
        <w:t>SWS-230010</w:t>
      </w:r>
      <w:r w:rsidRPr="00D53282">
        <w:t xml:space="preserve"> </w:t>
      </w:r>
      <w:r>
        <w:t>(DISCUSSION) SKY Perfect JSAT Views on Release-19 (Source: SKY Perfect JSAT Corporation)</w:t>
      </w:r>
      <w:r>
        <w:br/>
      </w:r>
      <w:r w:rsidRPr="00D53282">
        <w:rPr>
          <w:b/>
        </w:rPr>
        <w:t>Document for:</w:t>
      </w:r>
      <w:r w:rsidRPr="00D53282">
        <w:t xml:space="preserve"> </w:t>
      </w:r>
      <w:r>
        <w:t>Discussion</w:t>
      </w:r>
      <w:r>
        <w:br/>
      </w:r>
      <w:r w:rsidRPr="00D53282">
        <w:rPr>
          <w:b/>
        </w:rPr>
        <w:t>Abstract:</w:t>
      </w:r>
      <w:r w:rsidRPr="00D53282">
        <w:t xml:space="preserve"> </w:t>
      </w:r>
    </w:p>
    <w:p w14:paraId="5FDA61EA" w14:textId="77777777" w:rsidR="00FC04F7" w:rsidRPr="005B25A1" w:rsidRDefault="00FC04F7" w:rsidP="00FC04F7">
      <w:pPr>
        <w:keepNext/>
        <w:keepLines/>
        <w:rPr>
          <w:b/>
          <w:bCs/>
        </w:rPr>
      </w:pPr>
      <w:r w:rsidRPr="005B25A1">
        <w:rPr>
          <w:b/>
          <w:bCs/>
        </w:rPr>
        <w:t>Discussion:</w:t>
      </w:r>
    </w:p>
    <w:p w14:paraId="1E1D65A6" w14:textId="6E8575DD" w:rsidR="002B01E7" w:rsidRDefault="002B01E7" w:rsidP="002B01E7">
      <w:pPr>
        <w:keepNext/>
        <w:keepLines/>
      </w:pPr>
      <w:r>
        <w:t xml:space="preserve">This presentation was </w:t>
      </w:r>
      <w:r w:rsidRPr="00C3284B">
        <w:rPr>
          <w:color w:val="0000FF"/>
        </w:rPr>
        <w:t>noted</w:t>
      </w:r>
      <w:r>
        <w:t>.</w:t>
      </w:r>
    </w:p>
    <w:p w14:paraId="68D15124" w14:textId="77777777" w:rsidR="002B01E7" w:rsidRPr="00EB0339" w:rsidRDefault="002B01E7" w:rsidP="002B01E7">
      <w:r w:rsidRPr="005B25A1">
        <w:rPr>
          <w:b/>
          <w:bCs/>
        </w:rPr>
        <w:t>Status:</w:t>
      </w:r>
      <w:r>
        <w:t xml:space="preserve"> </w:t>
      </w:r>
      <w:r w:rsidRPr="00C3284B">
        <w:rPr>
          <w:color w:val="0000FF"/>
        </w:rPr>
        <w:t>Noted</w:t>
      </w:r>
      <w:r>
        <w:t>.</w:t>
      </w:r>
    </w:p>
    <w:p w14:paraId="6A39913C" w14:textId="5E446D18" w:rsidR="00E00DA6" w:rsidRDefault="007615D6" w:rsidP="000A3FBD">
      <w:pPr>
        <w:pStyle w:val="NormTop"/>
      </w:pPr>
      <w:r>
        <w:rPr>
          <w:color w:val="0000FF"/>
        </w:rPr>
        <w:lastRenderedPageBreak/>
        <w:t>SWS-2300</w:t>
      </w:r>
      <w:r w:rsidR="00FC04F7">
        <w:rPr>
          <w:color w:val="0000FF"/>
        </w:rPr>
        <w:t>82</w:t>
      </w:r>
      <w:r w:rsidRPr="00D53282">
        <w:t xml:space="preserve"> </w:t>
      </w:r>
      <w:r>
        <w:t xml:space="preserve">(DISCUSSION) Rel-19 Architecture Enhancements for Energy Utilities (Source: </w:t>
      </w:r>
      <w:r w:rsidR="00FC04F7">
        <w:t xml:space="preserve">EUTC, EDF, </w:t>
      </w:r>
      <w:proofErr w:type="spellStart"/>
      <w:r w:rsidR="00FC04F7">
        <w:t>Novamint</w:t>
      </w:r>
      <w:proofErr w:type="spellEnd"/>
      <w:r w:rsidR="00FC04F7">
        <w:t xml:space="preserve">, Samsung, </w:t>
      </w:r>
      <w:proofErr w:type="spellStart"/>
      <w:r w:rsidR="00FC04F7">
        <w:t>Anterix</w:t>
      </w:r>
      <w:proofErr w:type="spellEnd"/>
      <w:r w:rsidR="00FC04F7">
        <w:t xml:space="preserve">, </w:t>
      </w:r>
      <w:proofErr w:type="spellStart"/>
      <w:r w:rsidR="00FC04F7">
        <w:t>Erillisverkot</w:t>
      </w:r>
      <w:proofErr w:type="spellEnd"/>
      <w:r>
        <w:t>)</w:t>
      </w:r>
      <w:r>
        <w:br/>
      </w:r>
      <w:r w:rsidRPr="00D53282">
        <w:rPr>
          <w:b/>
        </w:rPr>
        <w:t>Document for:</w:t>
      </w:r>
      <w:r w:rsidRPr="00D53282">
        <w:t xml:space="preserve"> </w:t>
      </w:r>
      <w:r>
        <w:t>Presentation</w:t>
      </w:r>
      <w:r>
        <w:br/>
      </w:r>
      <w:r w:rsidRPr="00D53282">
        <w:rPr>
          <w:b/>
        </w:rPr>
        <w:t>Abstract:</w:t>
      </w:r>
      <w:r w:rsidRPr="00D53282">
        <w:t xml:space="preserve"> </w:t>
      </w:r>
    </w:p>
    <w:p w14:paraId="4C376E16"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SWS-230082: Revision of </w:t>
      </w:r>
      <w:r w:rsidR="007615D6" w:rsidRPr="00A9409F">
        <w:rPr>
          <w:i/>
          <w:color w:val="0000FF"/>
        </w:rPr>
        <w:t>SWS-230064</w:t>
      </w:r>
      <w:r w:rsidR="007615D6">
        <w:rPr>
          <w:i/>
        </w:rPr>
        <w:t>.</w:t>
      </w:r>
    </w:p>
    <w:p w14:paraId="058715B1" w14:textId="21A2E84F" w:rsidR="007615D6" w:rsidRPr="005B25A1" w:rsidRDefault="005107A3" w:rsidP="007615D6">
      <w:pPr>
        <w:keepNext/>
        <w:keepLines/>
        <w:rPr>
          <w:b/>
          <w:bCs/>
        </w:rPr>
      </w:pPr>
      <w:r w:rsidRPr="005B25A1">
        <w:rPr>
          <w:b/>
          <w:bCs/>
        </w:rPr>
        <w:t>Discussion:</w:t>
      </w:r>
    </w:p>
    <w:p w14:paraId="6890FEB3" w14:textId="30EA2A77" w:rsidR="00A633AB" w:rsidRDefault="00DE32DD" w:rsidP="00A633AB">
      <w:pPr>
        <w:keepNext/>
        <w:keepLines/>
      </w:pPr>
      <w:r>
        <w:t>T</w:t>
      </w:r>
      <w:r w:rsidR="00A633AB">
        <w:t xml:space="preserve">his presentation was </w:t>
      </w:r>
      <w:r w:rsidR="00A633AB" w:rsidRPr="00C3284B">
        <w:rPr>
          <w:color w:val="0000FF"/>
        </w:rPr>
        <w:t>noted</w:t>
      </w:r>
      <w:r w:rsidR="00A633AB">
        <w:t>.</w:t>
      </w:r>
    </w:p>
    <w:p w14:paraId="1D880DC5" w14:textId="77777777" w:rsidR="00A633AB" w:rsidRPr="00EB0339" w:rsidRDefault="00A633AB" w:rsidP="00A633AB">
      <w:r w:rsidRPr="005B25A1">
        <w:rPr>
          <w:b/>
          <w:bCs/>
        </w:rPr>
        <w:t>Status:</w:t>
      </w:r>
      <w:r>
        <w:t xml:space="preserve"> </w:t>
      </w:r>
      <w:r w:rsidRPr="00C3284B">
        <w:rPr>
          <w:color w:val="0000FF"/>
        </w:rPr>
        <w:t>Noted</w:t>
      </w:r>
      <w:r>
        <w:t>.</w:t>
      </w:r>
    </w:p>
    <w:p w14:paraId="3D6FBE56" w14:textId="77777777" w:rsidR="00E00DA6" w:rsidRDefault="007615D6" w:rsidP="000A3FBD">
      <w:pPr>
        <w:pStyle w:val="NormTop"/>
      </w:pPr>
      <w:r>
        <w:rPr>
          <w:color w:val="0000FF"/>
        </w:rPr>
        <w:t>SWS-230070</w:t>
      </w:r>
      <w:r w:rsidRPr="00D53282">
        <w:t xml:space="preserve"> </w:t>
      </w:r>
      <w:r>
        <w:t>(DISCUSSION) Siemens view on Rel-19 for Industrial 5G (Source: Siemens AG)</w:t>
      </w:r>
      <w:r>
        <w:br/>
      </w:r>
      <w:r w:rsidRPr="00D53282">
        <w:rPr>
          <w:b/>
        </w:rPr>
        <w:t>Document for:</w:t>
      </w:r>
      <w:r w:rsidRPr="00D53282">
        <w:t xml:space="preserve"> </w:t>
      </w:r>
      <w:r>
        <w:t>Discussion</w:t>
      </w:r>
      <w:r>
        <w:br/>
      </w:r>
      <w:r w:rsidRPr="00D53282">
        <w:rPr>
          <w:b/>
        </w:rPr>
        <w:t>Abstract:</w:t>
      </w:r>
      <w:r w:rsidRPr="00D53282">
        <w:t xml:space="preserve"> </w:t>
      </w:r>
      <w:r>
        <w:br/>
        <w:t>Siemens view on Rel-19 for Industrial 5G.</w:t>
      </w:r>
    </w:p>
    <w:p w14:paraId="02E5B6DF" w14:textId="39EB6762" w:rsidR="007615D6" w:rsidRPr="005B25A1" w:rsidRDefault="005107A3" w:rsidP="007615D6">
      <w:pPr>
        <w:keepNext/>
        <w:keepLines/>
        <w:rPr>
          <w:b/>
          <w:bCs/>
        </w:rPr>
      </w:pPr>
      <w:r w:rsidRPr="005B25A1">
        <w:rPr>
          <w:b/>
          <w:bCs/>
        </w:rPr>
        <w:t>Discussion:</w:t>
      </w:r>
    </w:p>
    <w:p w14:paraId="444FAFB3" w14:textId="77777777" w:rsidR="00DE32DD" w:rsidRDefault="00DE32DD" w:rsidP="00DE32DD">
      <w:pPr>
        <w:keepNext/>
        <w:keepLines/>
      </w:pPr>
      <w:r>
        <w:t xml:space="preserve">This presentation was </w:t>
      </w:r>
      <w:r w:rsidRPr="00C3284B">
        <w:rPr>
          <w:color w:val="0000FF"/>
        </w:rPr>
        <w:t>noted</w:t>
      </w:r>
      <w:r>
        <w:t>.</w:t>
      </w:r>
    </w:p>
    <w:p w14:paraId="4B8183F5" w14:textId="77777777" w:rsidR="00DE32DD" w:rsidRPr="00EB0339" w:rsidRDefault="00DE32DD" w:rsidP="00DE32DD">
      <w:r w:rsidRPr="005B25A1">
        <w:rPr>
          <w:b/>
          <w:bCs/>
        </w:rPr>
        <w:t>Status:</w:t>
      </w:r>
      <w:r>
        <w:t xml:space="preserve"> </w:t>
      </w:r>
      <w:r w:rsidRPr="00C3284B">
        <w:rPr>
          <w:color w:val="0000FF"/>
        </w:rPr>
        <w:t>Noted</w:t>
      </w:r>
      <w:r>
        <w:t>.</w:t>
      </w:r>
    </w:p>
    <w:p w14:paraId="11CA78F7" w14:textId="77777777" w:rsidR="00E00DA6" w:rsidRDefault="007615D6" w:rsidP="000A3FBD">
      <w:pPr>
        <w:pStyle w:val="NormTop"/>
      </w:pPr>
      <w:r>
        <w:rPr>
          <w:color w:val="0000FF"/>
        </w:rPr>
        <w:t>SWS-230080</w:t>
      </w:r>
      <w:r w:rsidRPr="00D53282">
        <w:t xml:space="preserve"> </w:t>
      </w:r>
      <w:r>
        <w:t>(LS IN) 5GAA submission to the 3GPP TSG RAN Rel-19 workshop (Source: 5GAA (5GAA_WG4-236950))</w:t>
      </w:r>
      <w:r>
        <w:br/>
      </w:r>
      <w:r w:rsidRPr="00D53282">
        <w:rPr>
          <w:b/>
        </w:rPr>
        <w:t>Document for:</w:t>
      </w:r>
      <w:r w:rsidRPr="00D53282">
        <w:t xml:space="preserve"> </w:t>
      </w:r>
      <w:r>
        <w:t>Information</w:t>
      </w:r>
      <w:r>
        <w:br/>
      </w:r>
      <w:r w:rsidRPr="00D53282">
        <w:rPr>
          <w:b/>
        </w:rPr>
        <w:t>Abstract:</w:t>
      </w:r>
      <w:r w:rsidRPr="00D53282">
        <w:t xml:space="preserve"> </w:t>
      </w:r>
      <w:r>
        <w:br/>
        <w:t>5GAA has submitted a contribution to the TSG RAN Rel-19 workshop with a list of topics prioritized from the automotive perspective. Some of the topics may be relevant to the work of the TSG SA and SA working groups. 5GAA is kindly asking TSG SA to take note of the input it has submitted for the TSG RAN Rel-19 Workshop.</w:t>
      </w:r>
    </w:p>
    <w:p w14:paraId="1F8F5CFF" w14:textId="25CF81B2" w:rsidR="007615D6" w:rsidRPr="005B25A1" w:rsidRDefault="005107A3" w:rsidP="007615D6">
      <w:pPr>
        <w:keepNext/>
        <w:keepLines/>
        <w:rPr>
          <w:b/>
          <w:bCs/>
        </w:rPr>
      </w:pPr>
      <w:r w:rsidRPr="005B25A1">
        <w:rPr>
          <w:b/>
          <w:bCs/>
        </w:rPr>
        <w:t>Discussion:</w:t>
      </w:r>
    </w:p>
    <w:p w14:paraId="2FA0C0D8" w14:textId="76D36D3B" w:rsidR="00DE32DD" w:rsidRDefault="00DE32DD" w:rsidP="00DE32DD">
      <w:pPr>
        <w:keepNext/>
        <w:keepLines/>
      </w:pPr>
      <w:r>
        <w:t xml:space="preserve">Some clarifications were provided and this was </w:t>
      </w:r>
      <w:r w:rsidRPr="00C3284B">
        <w:rPr>
          <w:color w:val="0000FF"/>
        </w:rPr>
        <w:t>noted</w:t>
      </w:r>
      <w:r>
        <w:t>.</w:t>
      </w:r>
    </w:p>
    <w:p w14:paraId="4512EFD7" w14:textId="77777777" w:rsidR="00DE32DD" w:rsidRPr="00EB0339" w:rsidRDefault="00DE32DD" w:rsidP="00DE32DD">
      <w:r w:rsidRPr="005B25A1">
        <w:rPr>
          <w:b/>
          <w:bCs/>
        </w:rPr>
        <w:t>Status:</w:t>
      </w:r>
      <w:r>
        <w:t xml:space="preserve"> </w:t>
      </w:r>
      <w:r w:rsidRPr="00C3284B">
        <w:rPr>
          <w:color w:val="0000FF"/>
        </w:rPr>
        <w:t>Noted</w:t>
      </w:r>
      <w:r>
        <w:t>.</w:t>
      </w:r>
    </w:p>
    <w:p w14:paraId="4EFAFA5E" w14:textId="6F5DA7D6" w:rsidR="00E00DA6" w:rsidRDefault="007615D6" w:rsidP="000A3FBD">
      <w:pPr>
        <w:pStyle w:val="NormTop"/>
      </w:pPr>
      <w:r>
        <w:rPr>
          <w:color w:val="0000FF"/>
        </w:rPr>
        <w:t>SWS-230084</w:t>
      </w:r>
      <w:r w:rsidRPr="00D53282">
        <w:t xml:space="preserve"> </w:t>
      </w:r>
      <w:r>
        <w:t xml:space="preserve">(LS IN) </w:t>
      </w:r>
      <w:r w:rsidR="00AF63C2">
        <w:t>LS from ATSC: Liaison about ATSC 3.0 and 5G</w:t>
      </w:r>
      <w:r>
        <w:t xml:space="preserve"> (Source:</w:t>
      </w:r>
      <w:r w:rsidR="00AF63C2">
        <w:t xml:space="preserve"> Advanced Television Systems Committee, Inc. (ATSC)</w:t>
      </w:r>
      <w:r>
        <w:t>)</w:t>
      </w:r>
      <w:r>
        <w:br/>
      </w:r>
      <w:r w:rsidRPr="00D53282">
        <w:rPr>
          <w:b/>
        </w:rPr>
        <w:t>Document for:</w:t>
      </w:r>
      <w:r w:rsidRPr="00D53282">
        <w:t xml:space="preserve"> </w:t>
      </w:r>
      <w:r>
        <w:t>Information</w:t>
      </w:r>
      <w:r>
        <w:br/>
      </w:r>
      <w:r w:rsidRPr="00D53282">
        <w:rPr>
          <w:b/>
        </w:rPr>
        <w:t>Abstract:</w:t>
      </w:r>
      <w:r w:rsidRPr="00D53282">
        <w:t xml:space="preserve"> </w:t>
      </w:r>
      <w:r>
        <w:br/>
      </w:r>
      <w:r w:rsidR="00AF63C2">
        <w:t>Dear 3GPP Liaison, On behalf of ATSC, I would like to respectfully offer the attached document as a liaison input to the upcoming TSG RAN and TSG SA rel-19 workshops taking place next week. ATSC greatly values cooperative relationships with sister standards development organizations. Many thanks in advance for your kind consideration of the attached document. We welcome any comments or questions you may have. Best regards, Madeleine</w:t>
      </w:r>
    </w:p>
    <w:p w14:paraId="0D63D4F3" w14:textId="72141C62" w:rsidR="007615D6" w:rsidRPr="005B25A1" w:rsidRDefault="005107A3" w:rsidP="007615D6">
      <w:pPr>
        <w:keepNext/>
        <w:keepLines/>
        <w:rPr>
          <w:b/>
          <w:bCs/>
        </w:rPr>
      </w:pPr>
      <w:r w:rsidRPr="005B25A1">
        <w:rPr>
          <w:b/>
          <w:bCs/>
        </w:rPr>
        <w:t>Discussion:</w:t>
      </w:r>
    </w:p>
    <w:p w14:paraId="1ABB45E8" w14:textId="77777777" w:rsidR="00296F20" w:rsidRPr="00A9409F" w:rsidRDefault="00296F20" w:rsidP="00296F20">
      <w:pPr>
        <w:keepNext/>
        <w:keepLines/>
      </w:pPr>
      <w:r w:rsidRPr="00A9409F">
        <w:t>Not Handled.</w:t>
      </w:r>
    </w:p>
    <w:p w14:paraId="1D7599D8" w14:textId="77777777" w:rsidR="00296F20" w:rsidRPr="00A9409F" w:rsidRDefault="00296F20" w:rsidP="00296F20">
      <w:r w:rsidRPr="005B25A1">
        <w:rPr>
          <w:b/>
          <w:bCs/>
        </w:rPr>
        <w:t>Status:</w:t>
      </w:r>
      <w:r>
        <w:t xml:space="preserve"> </w:t>
      </w:r>
      <w:r w:rsidRPr="00A9409F">
        <w:rPr>
          <w:color w:val="0000FF"/>
        </w:rPr>
        <w:t>Not Handled</w:t>
      </w:r>
      <w:r>
        <w:t>.</w:t>
      </w:r>
    </w:p>
    <w:p w14:paraId="4504AFAE" w14:textId="77777777" w:rsidR="00296F20" w:rsidRDefault="00296F20" w:rsidP="00296F20">
      <w:pPr>
        <w:pStyle w:val="NormTop"/>
      </w:pPr>
      <w:r>
        <w:rPr>
          <w:color w:val="0000FF"/>
        </w:rPr>
        <w:t>SWS-230083</w:t>
      </w:r>
      <w:r w:rsidRPr="00D53282">
        <w:t xml:space="preserve"> </w:t>
      </w:r>
      <w:r>
        <w:t xml:space="preserve">(DISCUSSION) Interconnect of SNPN for Release 19 (Source: </w:t>
      </w:r>
      <w:proofErr w:type="spellStart"/>
      <w:r>
        <w:t>Novamint</w:t>
      </w:r>
      <w:proofErr w:type="spellEnd"/>
      <w:r>
        <w:t xml:space="preserve">, EDF, b-com, Cisco, </w:t>
      </w:r>
      <w:proofErr w:type="spellStart"/>
      <w:r>
        <w:t>Quixoticity</w:t>
      </w:r>
      <w:proofErr w:type="spellEnd"/>
      <w:r>
        <w:t xml:space="preserve">, </w:t>
      </w:r>
      <w:proofErr w:type="spellStart"/>
      <w:r>
        <w:t>Erillisverkot</w:t>
      </w:r>
      <w:proofErr w:type="spellEnd"/>
      <w:r>
        <w:t xml:space="preserve">, EUTC, Philips, </w:t>
      </w:r>
      <w:proofErr w:type="spellStart"/>
      <w:r>
        <w:t>Ministère</w:t>
      </w:r>
      <w:proofErr w:type="spellEnd"/>
      <w:r>
        <w:t xml:space="preserve"> de </w:t>
      </w:r>
      <w:proofErr w:type="spellStart"/>
      <w:r>
        <w:t>l'intérieur</w:t>
      </w:r>
      <w:proofErr w:type="spellEnd"/>
      <w:r>
        <w:t>, Airbus)</w:t>
      </w:r>
      <w:r>
        <w:br/>
      </w:r>
      <w:r w:rsidRPr="00D53282">
        <w:rPr>
          <w:b/>
        </w:rPr>
        <w:t>Document for:</w:t>
      </w:r>
      <w:r w:rsidRPr="00D53282">
        <w:t xml:space="preserve"> </w:t>
      </w:r>
      <w:r>
        <w:t>Presentation</w:t>
      </w:r>
      <w:r>
        <w:br/>
      </w:r>
      <w:r w:rsidRPr="00D53282">
        <w:rPr>
          <w:b/>
        </w:rPr>
        <w:t>Abstract:</w:t>
      </w:r>
      <w:r w:rsidRPr="00D53282">
        <w:t xml:space="preserve"> </w:t>
      </w:r>
    </w:p>
    <w:p w14:paraId="5FD4708A" w14:textId="77777777" w:rsidR="00296F20" w:rsidRPr="00B81031" w:rsidRDefault="00296F20" w:rsidP="00296F20">
      <w:pPr>
        <w:keepNext/>
        <w:keepLines/>
        <w:rPr>
          <w:i/>
        </w:rPr>
      </w:pPr>
      <w:r w:rsidRPr="00B81031">
        <w:rPr>
          <w:b/>
          <w:bCs/>
          <w:i/>
        </w:rPr>
        <w:t>Comment:</w:t>
      </w:r>
      <w:r>
        <w:rPr>
          <w:i/>
        </w:rPr>
        <w:t xml:space="preserve"> SWS-230083: Revision of </w:t>
      </w:r>
      <w:r w:rsidRPr="00A9409F">
        <w:rPr>
          <w:i/>
          <w:color w:val="0000FF"/>
        </w:rPr>
        <w:t>SWS-230065</w:t>
      </w:r>
      <w:r>
        <w:rPr>
          <w:i/>
        </w:rPr>
        <w:t>.</w:t>
      </w:r>
    </w:p>
    <w:p w14:paraId="73EE3F29" w14:textId="77777777" w:rsidR="00296F20" w:rsidRPr="005B25A1" w:rsidRDefault="00296F20" w:rsidP="00296F20">
      <w:pPr>
        <w:keepNext/>
        <w:keepLines/>
        <w:rPr>
          <w:b/>
          <w:bCs/>
        </w:rPr>
      </w:pPr>
      <w:r w:rsidRPr="005B25A1">
        <w:rPr>
          <w:b/>
          <w:bCs/>
        </w:rPr>
        <w:t>Discussion:</w:t>
      </w:r>
    </w:p>
    <w:p w14:paraId="2F509E15" w14:textId="77777777" w:rsidR="00296F20" w:rsidRDefault="00296F20" w:rsidP="00296F20">
      <w:pPr>
        <w:keepNext/>
        <w:keepLines/>
      </w:pPr>
      <w:r>
        <w:t xml:space="preserve">Some clarifications were provided and this was </w:t>
      </w:r>
      <w:r w:rsidRPr="00C3284B">
        <w:rPr>
          <w:color w:val="0000FF"/>
        </w:rPr>
        <w:t>noted</w:t>
      </w:r>
      <w:r>
        <w:t>.</w:t>
      </w:r>
    </w:p>
    <w:p w14:paraId="42CD61B9" w14:textId="77777777" w:rsidR="00296F20" w:rsidRPr="00EB0339" w:rsidRDefault="00296F20" w:rsidP="00296F20">
      <w:r w:rsidRPr="005B25A1">
        <w:rPr>
          <w:b/>
          <w:bCs/>
        </w:rPr>
        <w:t>Status:</w:t>
      </w:r>
      <w:r>
        <w:t xml:space="preserve"> </w:t>
      </w:r>
      <w:r w:rsidRPr="00C3284B">
        <w:rPr>
          <w:color w:val="0000FF"/>
        </w:rPr>
        <w:t>Noted</w:t>
      </w:r>
      <w:r>
        <w:t>.</w:t>
      </w:r>
    </w:p>
    <w:p w14:paraId="27B94BD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Input papers on Rel-19 topic covered by other presentations</w:t>
      </w:r>
    </w:p>
    <w:p w14:paraId="0A9FF0D8" w14:textId="2EEE4064" w:rsidR="00E00DA6" w:rsidRDefault="007615D6" w:rsidP="000A3FBD">
      <w:pPr>
        <w:pStyle w:val="NormTop"/>
      </w:pPr>
      <w:r>
        <w:rPr>
          <w:color w:val="0000FF"/>
        </w:rPr>
        <w:t>SWS-2300</w:t>
      </w:r>
      <w:r w:rsidR="00D37521">
        <w:rPr>
          <w:color w:val="0000FF"/>
        </w:rPr>
        <w:t>8</w:t>
      </w:r>
      <w:r>
        <w:rPr>
          <w:color w:val="0000FF"/>
        </w:rPr>
        <w:t>7</w:t>
      </w:r>
      <w:r w:rsidRPr="00D53282">
        <w:t xml:space="preserve"> </w:t>
      </w:r>
      <w:r>
        <w:t xml:space="preserve">(DISCUSSION) Rel-19 input (Source: </w:t>
      </w:r>
      <w:r w:rsidR="00D37521">
        <w:t>Nokia, Verizon, Casa Systems, Oracle, BT, MATRIXX Software, SK Telecom, AT&amp;T, Samsung, Cisco, NTT DOCOMO, Reliance Geo, Telefonica, T-Mobile USA</w:t>
      </w:r>
      <w:r>
        <w:t>)</w:t>
      </w:r>
      <w:r>
        <w:br/>
      </w:r>
      <w:r w:rsidRPr="00D53282">
        <w:rPr>
          <w:b/>
        </w:rPr>
        <w:t>Document for:</w:t>
      </w:r>
      <w:r w:rsidRPr="00D53282">
        <w:t xml:space="preserve"> </w:t>
      </w:r>
      <w:r>
        <w:t>Discussion</w:t>
      </w:r>
      <w:r>
        <w:br/>
      </w:r>
      <w:r w:rsidRPr="00D53282">
        <w:rPr>
          <w:b/>
        </w:rPr>
        <w:t>Abstract:</w:t>
      </w:r>
      <w:r w:rsidRPr="00D53282">
        <w:t xml:space="preserve"> </w:t>
      </w:r>
    </w:p>
    <w:p w14:paraId="34E7519B" w14:textId="3BD24CA1" w:rsidR="007615D6" w:rsidRPr="00D37521" w:rsidRDefault="00D37521" w:rsidP="007615D6">
      <w:pPr>
        <w:keepNext/>
        <w:keepLines/>
        <w:rPr>
          <w:i/>
          <w:iCs/>
        </w:rPr>
      </w:pPr>
      <w:r w:rsidRPr="00D37521">
        <w:rPr>
          <w:b/>
          <w:bCs/>
          <w:i/>
          <w:iCs/>
        </w:rPr>
        <w:t>Comment</w:t>
      </w:r>
      <w:r w:rsidR="005107A3" w:rsidRPr="00D37521">
        <w:rPr>
          <w:b/>
          <w:bCs/>
          <w:i/>
          <w:iCs/>
        </w:rPr>
        <w:t>:</w:t>
      </w:r>
      <w:r w:rsidRPr="00D37521">
        <w:rPr>
          <w:i/>
          <w:iCs/>
        </w:rPr>
        <w:t xml:space="preserve"> Revision of SWS-230037.</w:t>
      </w:r>
    </w:p>
    <w:p w14:paraId="6D7BEC9E" w14:textId="77777777" w:rsidR="00D37521" w:rsidRPr="005B25A1" w:rsidRDefault="00D37521" w:rsidP="00D37521">
      <w:pPr>
        <w:keepNext/>
        <w:keepLines/>
        <w:rPr>
          <w:b/>
          <w:bCs/>
        </w:rPr>
      </w:pPr>
      <w:r w:rsidRPr="005B25A1">
        <w:rPr>
          <w:b/>
          <w:bCs/>
        </w:rPr>
        <w:t>Discussion:</w:t>
      </w:r>
    </w:p>
    <w:p w14:paraId="2E547AEB" w14:textId="77777777" w:rsidR="00495A91" w:rsidRPr="00A9409F" w:rsidRDefault="00495A91" w:rsidP="00495A91">
      <w:pPr>
        <w:keepNext/>
        <w:keepLines/>
      </w:pPr>
      <w:r w:rsidRPr="00A9409F">
        <w:t>Not Handled.</w:t>
      </w:r>
    </w:p>
    <w:p w14:paraId="79FC6335" w14:textId="77777777" w:rsidR="00495A91" w:rsidRPr="00A9409F" w:rsidRDefault="00495A91" w:rsidP="00495A91">
      <w:r w:rsidRPr="005B25A1">
        <w:rPr>
          <w:b/>
          <w:bCs/>
        </w:rPr>
        <w:t>Status:</w:t>
      </w:r>
      <w:r>
        <w:t xml:space="preserve"> </w:t>
      </w:r>
      <w:r w:rsidRPr="00A9409F">
        <w:rPr>
          <w:color w:val="0000FF"/>
        </w:rPr>
        <w:t>Not Handled</w:t>
      </w:r>
      <w:r>
        <w:t>.</w:t>
      </w:r>
    </w:p>
    <w:p w14:paraId="71D7B481" w14:textId="77777777" w:rsidR="00E00DA6" w:rsidRDefault="007615D6" w:rsidP="000A3FBD">
      <w:pPr>
        <w:pStyle w:val="NormTop"/>
      </w:pPr>
      <w:r>
        <w:rPr>
          <w:color w:val="0000FF"/>
        </w:rPr>
        <w:t>SWS-230049</w:t>
      </w:r>
      <w:r w:rsidRPr="00D53282">
        <w:t xml:space="preserve"> </w:t>
      </w:r>
      <w:r>
        <w:t xml:space="preserve">(DISCUSSION) </w:t>
      </w:r>
      <w:proofErr w:type="spellStart"/>
      <w:r>
        <w:t>DualSteer</w:t>
      </w:r>
      <w:proofErr w:type="spellEnd"/>
      <w:r>
        <w:t xml:space="preserve"> study item proposal - supporting material (Source: Qualcomm Incorporated, </w:t>
      </w:r>
      <w:proofErr w:type="spellStart"/>
      <w:r>
        <w:t>CableLabs</w:t>
      </w:r>
      <w:proofErr w:type="spellEnd"/>
      <w:r>
        <w:t xml:space="preserve">, Lockheed Martin, Thales, </w:t>
      </w:r>
      <w:proofErr w:type="spellStart"/>
      <w:r>
        <w:t>Novamint</w:t>
      </w:r>
      <w:proofErr w:type="spellEnd"/>
      <w:r>
        <w:t xml:space="preserve">, NEC, </w:t>
      </w:r>
      <w:proofErr w:type="spellStart"/>
      <w:r>
        <w:t>SyncTechno</w:t>
      </w:r>
      <w:proofErr w:type="spellEnd"/>
      <w:r>
        <w:t xml:space="preserve"> Inc., KDDI, Verizon, Nokia, Nokia Shanghai Bell, China Telecom)</w:t>
      </w:r>
      <w:r>
        <w:br/>
      </w:r>
      <w:r w:rsidRPr="00D53282">
        <w:rPr>
          <w:b/>
        </w:rPr>
        <w:t>Document for:</w:t>
      </w:r>
      <w:r w:rsidRPr="00D53282">
        <w:t xml:space="preserve"> </w:t>
      </w:r>
      <w:r>
        <w:t>Discussion</w:t>
      </w:r>
      <w:r>
        <w:br/>
      </w:r>
      <w:r w:rsidRPr="00D53282">
        <w:rPr>
          <w:b/>
        </w:rPr>
        <w:t>Abstract:</w:t>
      </w:r>
      <w:r w:rsidRPr="00D53282">
        <w:t xml:space="preserve"> </w:t>
      </w:r>
    </w:p>
    <w:p w14:paraId="7B34B11F" w14:textId="42F013EB" w:rsidR="007615D6" w:rsidRPr="005B25A1" w:rsidRDefault="005107A3" w:rsidP="007615D6">
      <w:pPr>
        <w:keepNext/>
        <w:keepLines/>
        <w:rPr>
          <w:b/>
          <w:bCs/>
        </w:rPr>
      </w:pPr>
      <w:r w:rsidRPr="005B25A1">
        <w:rPr>
          <w:b/>
          <w:bCs/>
        </w:rPr>
        <w:t>Discussion:</w:t>
      </w:r>
    </w:p>
    <w:p w14:paraId="6276E04A" w14:textId="77777777" w:rsidR="00495A91" w:rsidRPr="00A9409F" w:rsidRDefault="00495A91" w:rsidP="00495A91">
      <w:pPr>
        <w:keepNext/>
        <w:keepLines/>
      </w:pPr>
      <w:r w:rsidRPr="00A9409F">
        <w:t>Not Handled.</w:t>
      </w:r>
    </w:p>
    <w:p w14:paraId="0587506D" w14:textId="77777777" w:rsidR="00495A91" w:rsidRPr="00A9409F" w:rsidRDefault="00495A91" w:rsidP="00495A91">
      <w:r w:rsidRPr="005B25A1">
        <w:rPr>
          <w:b/>
          <w:bCs/>
        </w:rPr>
        <w:t>Status:</w:t>
      </w:r>
      <w:r>
        <w:t xml:space="preserve"> </w:t>
      </w:r>
      <w:r w:rsidRPr="00A9409F">
        <w:rPr>
          <w:color w:val="0000FF"/>
        </w:rPr>
        <w:t>Not Handled</w:t>
      </w:r>
      <w:r>
        <w:t>.</w:t>
      </w:r>
    </w:p>
    <w:p w14:paraId="547D3533" w14:textId="77777777" w:rsidR="00E00DA6" w:rsidRDefault="007615D6" w:rsidP="000A3FBD">
      <w:pPr>
        <w:pStyle w:val="NormTop"/>
      </w:pPr>
      <w:r>
        <w:rPr>
          <w:color w:val="0000FF"/>
        </w:rPr>
        <w:t>SWS-230056</w:t>
      </w:r>
      <w:r w:rsidRPr="00D53282">
        <w:t xml:space="preserve"> </w:t>
      </w:r>
      <w:r>
        <w:t>(DISCUSSION) Data Collection for RAN Offline Model Training (Source: Qualcomm)</w:t>
      </w:r>
      <w:r>
        <w:br/>
      </w:r>
      <w:r w:rsidRPr="00D53282">
        <w:rPr>
          <w:b/>
        </w:rPr>
        <w:t>Document for:</w:t>
      </w:r>
      <w:r w:rsidRPr="00D53282">
        <w:t xml:space="preserve"> </w:t>
      </w:r>
      <w:r>
        <w:t>Discussion</w:t>
      </w:r>
      <w:r>
        <w:br/>
      </w:r>
      <w:r w:rsidRPr="00D53282">
        <w:rPr>
          <w:b/>
        </w:rPr>
        <w:t>Abstract:</w:t>
      </w:r>
      <w:r w:rsidRPr="00D53282">
        <w:t xml:space="preserve"> </w:t>
      </w:r>
    </w:p>
    <w:p w14:paraId="626EC98E" w14:textId="18F89162" w:rsidR="007615D6" w:rsidRPr="005B25A1" w:rsidRDefault="005107A3" w:rsidP="007615D6">
      <w:pPr>
        <w:keepNext/>
        <w:keepLines/>
        <w:rPr>
          <w:b/>
          <w:bCs/>
        </w:rPr>
      </w:pPr>
      <w:r w:rsidRPr="005B25A1">
        <w:rPr>
          <w:b/>
          <w:bCs/>
        </w:rPr>
        <w:t>Discussion:</w:t>
      </w:r>
    </w:p>
    <w:p w14:paraId="33251B66" w14:textId="77777777" w:rsidR="00495A91" w:rsidRPr="00A9409F" w:rsidRDefault="00495A91" w:rsidP="00495A91">
      <w:pPr>
        <w:keepNext/>
        <w:keepLines/>
      </w:pPr>
      <w:r w:rsidRPr="00A9409F">
        <w:t>Not Handled.</w:t>
      </w:r>
    </w:p>
    <w:p w14:paraId="3198DB91" w14:textId="77777777" w:rsidR="00495A91" w:rsidRPr="00A9409F" w:rsidRDefault="00495A91" w:rsidP="00495A91">
      <w:r w:rsidRPr="005B25A1">
        <w:rPr>
          <w:b/>
          <w:bCs/>
        </w:rPr>
        <w:t>Status:</w:t>
      </w:r>
      <w:r>
        <w:t xml:space="preserve"> </w:t>
      </w:r>
      <w:r w:rsidRPr="00A9409F">
        <w:rPr>
          <w:color w:val="0000FF"/>
        </w:rPr>
        <w:t>Not Handled</w:t>
      </w:r>
      <w:r>
        <w:t>.</w:t>
      </w:r>
    </w:p>
    <w:p w14:paraId="6A9BCDE5" w14:textId="77777777" w:rsidR="00E00DA6" w:rsidRDefault="007615D6" w:rsidP="000A3FBD">
      <w:pPr>
        <w:pStyle w:val="NormTop"/>
      </w:pPr>
      <w:r>
        <w:rPr>
          <w:color w:val="0000FF"/>
        </w:rPr>
        <w:t>SWS-230067</w:t>
      </w:r>
      <w:r w:rsidRPr="00D53282">
        <w:t xml:space="preserve"> </w:t>
      </w:r>
      <w:r>
        <w:t xml:space="preserve">(DISCUSSION) Discussion on User Identities R19 Study item proposal (Source: </w:t>
      </w:r>
      <w:proofErr w:type="spellStart"/>
      <w:r>
        <w:t>InterDigital</w:t>
      </w:r>
      <w:proofErr w:type="spellEnd"/>
      <w:r>
        <w:t>, Europe, Ltd.)</w:t>
      </w:r>
      <w:r>
        <w:br/>
      </w:r>
      <w:r w:rsidRPr="00D53282">
        <w:rPr>
          <w:b/>
        </w:rPr>
        <w:t>Document for:</w:t>
      </w:r>
      <w:r w:rsidRPr="00D53282">
        <w:t xml:space="preserve"> </w:t>
      </w:r>
      <w:r>
        <w:t>Presentation</w:t>
      </w:r>
      <w:r>
        <w:br/>
      </w:r>
      <w:r w:rsidRPr="00D53282">
        <w:rPr>
          <w:b/>
        </w:rPr>
        <w:t>Abstract:</w:t>
      </w:r>
      <w:r w:rsidRPr="00D53282">
        <w:t xml:space="preserve"> </w:t>
      </w:r>
    </w:p>
    <w:p w14:paraId="7636AF0B" w14:textId="7FBD4960" w:rsidR="007615D6" w:rsidRPr="005B25A1" w:rsidRDefault="005107A3" w:rsidP="007615D6">
      <w:pPr>
        <w:keepNext/>
        <w:keepLines/>
        <w:rPr>
          <w:b/>
          <w:bCs/>
        </w:rPr>
      </w:pPr>
      <w:r w:rsidRPr="005B25A1">
        <w:rPr>
          <w:b/>
          <w:bCs/>
        </w:rPr>
        <w:t>Discussion:</w:t>
      </w:r>
    </w:p>
    <w:p w14:paraId="502C1667" w14:textId="77777777" w:rsidR="00495A91" w:rsidRPr="00A9409F" w:rsidRDefault="00495A91" w:rsidP="00495A91">
      <w:pPr>
        <w:keepNext/>
        <w:keepLines/>
      </w:pPr>
      <w:r w:rsidRPr="00A9409F">
        <w:t>Not Handled.</w:t>
      </w:r>
    </w:p>
    <w:p w14:paraId="46644742" w14:textId="77777777" w:rsidR="00495A91" w:rsidRPr="00A9409F" w:rsidRDefault="00495A91" w:rsidP="00495A91">
      <w:r w:rsidRPr="005B25A1">
        <w:rPr>
          <w:b/>
          <w:bCs/>
        </w:rPr>
        <w:t>Status:</w:t>
      </w:r>
      <w:r>
        <w:t xml:space="preserve"> </w:t>
      </w:r>
      <w:r w:rsidRPr="00A9409F">
        <w:rPr>
          <w:color w:val="0000FF"/>
        </w:rPr>
        <w:t>Not Handled</w:t>
      </w:r>
      <w:r>
        <w:t>.</w:t>
      </w:r>
    </w:p>
    <w:p w14:paraId="4CD19D6F" w14:textId="77777777" w:rsidR="00E00DA6" w:rsidRDefault="007615D6" w:rsidP="000A3FBD">
      <w:pPr>
        <w:pStyle w:val="NormTop"/>
      </w:pPr>
      <w:r>
        <w:rPr>
          <w:color w:val="0000FF"/>
        </w:rPr>
        <w:t>SWS-230024</w:t>
      </w:r>
      <w:r w:rsidRPr="00D53282">
        <w:t xml:space="preserve"> </w:t>
      </w:r>
      <w:r>
        <w:t>(DISCUSSION) OQ Technology's views on NTN service and architecture evolution in Rel-19 (Source: OQ Technology)</w:t>
      </w:r>
      <w:r>
        <w:br/>
      </w:r>
      <w:r w:rsidRPr="00D53282">
        <w:rPr>
          <w:b/>
        </w:rPr>
        <w:t>Document for:</w:t>
      </w:r>
      <w:r w:rsidRPr="00D53282">
        <w:t xml:space="preserve"> </w:t>
      </w:r>
      <w:r>
        <w:t>Presentation</w:t>
      </w:r>
      <w:r>
        <w:br/>
      </w:r>
      <w:r w:rsidRPr="00D53282">
        <w:rPr>
          <w:b/>
        </w:rPr>
        <w:t>Abstract:</w:t>
      </w:r>
      <w:r w:rsidRPr="00D53282">
        <w:t xml:space="preserve"> </w:t>
      </w:r>
    </w:p>
    <w:p w14:paraId="2091865D" w14:textId="03BCD5AC" w:rsidR="007615D6" w:rsidRPr="005B25A1" w:rsidRDefault="005107A3" w:rsidP="007615D6">
      <w:pPr>
        <w:keepNext/>
        <w:keepLines/>
        <w:rPr>
          <w:b/>
          <w:bCs/>
        </w:rPr>
      </w:pPr>
      <w:r w:rsidRPr="005B25A1">
        <w:rPr>
          <w:b/>
          <w:bCs/>
        </w:rPr>
        <w:t>Discussion:</w:t>
      </w:r>
    </w:p>
    <w:p w14:paraId="100E80A7" w14:textId="77777777" w:rsidR="00495A91" w:rsidRPr="00A9409F" w:rsidRDefault="00495A91" w:rsidP="00495A91">
      <w:pPr>
        <w:keepNext/>
        <w:keepLines/>
      </w:pPr>
      <w:r w:rsidRPr="00A9409F">
        <w:t>Not Handled.</w:t>
      </w:r>
    </w:p>
    <w:p w14:paraId="176A39B2" w14:textId="77777777" w:rsidR="00495A91" w:rsidRPr="00A9409F" w:rsidRDefault="00495A91" w:rsidP="00495A91">
      <w:r w:rsidRPr="005B25A1">
        <w:rPr>
          <w:b/>
          <w:bCs/>
        </w:rPr>
        <w:t>Status:</w:t>
      </w:r>
      <w:r>
        <w:t xml:space="preserve"> </w:t>
      </w:r>
      <w:r w:rsidRPr="00A9409F">
        <w:rPr>
          <w:color w:val="0000FF"/>
        </w:rPr>
        <w:t>Not Handled</w:t>
      </w:r>
      <w:r>
        <w:t>.</w:t>
      </w:r>
    </w:p>
    <w:p w14:paraId="1770A8AB" w14:textId="77777777" w:rsidR="007615D6" w:rsidRDefault="007615D6" w:rsidP="007615D6">
      <w:pPr>
        <w:pStyle w:val="Heading1"/>
      </w:pPr>
      <w:bookmarkStart w:id="13" w:name="_Toc137788157"/>
      <w:r>
        <w:lastRenderedPageBreak/>
        <w:t>4</w:t>
      </w:r>
      <w:r>
        <w:tab/>
        <w:t>Output of the workshop</w:t>
      </w:r>
      <w:bookmarkEnd w:id="13"/>
    </w:p>
    <w:p w14:paraId="580361E4" w14:textId="77777777" w:rsidR="007615D6" w:rsidRDefault="007615D6" w:rsidP="0010433C">
      <w:pPr>
        <w:pStyle w:val="Heading2"/>
      </w:pPr>
      <w:bookmarkStart w:id="14" w:name="_Toc137788158"/>
      <w:r>
        <w:t>4.1</w:t>
      </w:r>
      <w:r>
        <w:tab/>
        <w:t>High level summary report from the WS</w:t>
      </w:r>
      <w:bookmarkEnd w:id="14"/>
    </w:p>
    <w:p w14:paraId="52E784EC" w14:textId="77777777" w:rsidR="0084480D" w:rsidRDefault="0084480D" w:rsidP="0084480D">
      <w:pPr>
        <w:pStyle w:val="NormTop"/>
      </w:pPr>
      <w:r>
        <w:rPr>
          <w:color w:val="0000FF"/>
        </w:rPr>
        <w:t>SWS-230086</w:t>
      </w:r>
      <w:r w:rsidRPr="00D53282">
        <w:t xml:space="preserve"> </w:t>
      </w:r>
      <w:r>
        <w:t>(OTHER) SA WG Rel-19 capacity consolidated information (Source: TSG SA Rel-19 Workshop)</w:t>
      </w:r>
      <w:r>
        <w:br/>
      </w:r>
      <w:r w:rsidRPr="00D53282">
        <w:rPr>
          <w:b/>
        </w:rPr>
        <w:t>Document for:</w:t>
      </w:r>
      <w:r w:rsidRPr="00D53282">
        <w:t xml:space="preserve"> </w:t>
      </w:r>
      <w:r>
        <w:t>Discussion</w:t>
      </w:r>
      <w:r>
        <w:br/>
      </w:r>
      <w:r w:rsidRPr="00D53282">
        <w:rPr>
          <w:b/>
        </w:rPr>
        <w:t>Abstract:</w:t>
      </w:r>
      <w:r w:rsidRPr="00D53282">
        <w:t xml:space="preserve"> </w:t>
      </w:r>
      <w:r>
        <w:br/>
        <w:t>Consolidated input from SA WG Chairs to TSG SA#100.</w:t>
      </w:r>
    </w:p>
    <w:p w14:paraId="16E3376A" w14:textId="77777777" w:rsidR="0084480D" w:rsidRPr="005B25A1" w:rsidRDefault="0084480D" w:rsidP="0084480D">
      <w:pPr>
        <w:keepNext/>
        <w:keepLines/>
        <w:rPr>
          <w:b/>
          <w:bCs/>
        </w:rPr>
      </w:pPr>
      <w:r w:rsidRPr="005B25A1">
        <w:rPr>
          <w:b/>
          <w:bCs/>
        </w:rPr>
        <w:t>Discussion:</w:t>
      </w:r>
    </w:p>
    <w:p w14:paraId="25D1A3A5" w14:textId="77777777" w:rsidR="0084480D" w:rsidRDefault="0084480D" w:rsidP="0084480D">
      <w:pPr>
        <w:keepNext/>
      </w:pPr>
      <w:r w:rsidRPr="00FF2D6D">
        <w:rPr>
          <w:b/>
          <w:bCs/>
        </w:rPr>
        <w:t>Delegates were asked to review the draft as it is updated in the local Drafts folder</w:t>
      </w:r>
      <w:r>
        <w:t>.</w:t>
      </w:r>
    </w:p>
    <w:p w14:paraId="767FA503" w14:textId="49394ED0" w:rsidR="0084480D" w:rsidRDefault="0084480D" w:rsidP="0084480D">
      <w:pPr>
        <w:keepNext/>
      </w:pPr>
      <w:r>
        <w:t xml:space="preserve">This was reviewed and some clarifications were requested. The summary was edited on-line and revised in </w:t>
      </w:r>
      <w:r w:rsidRPr="00DC1F08">
        <w:rPr>
          <w:color w:val="0000FF"/>
        </w:rPr>
        <w:t>SWS-230088</w:t>
      </w:r>
      <w:r>
        <w:t xml:space="preserve">. </w:t>
      </w:r>
      <w:r w:rsidRPr="003E6BC2">
        <w:rPr>
          <w:b/>
          <w:bCs/>
        </w:rPr>
        <w:t xml:space="preserve">This was </w:t>
      </w:r>
      <w:r w:rsidRPr="003E6BC2">
        <w:rPr>
          <w:b/>
          <w:bCs/>
          <w:color w:val="0000FF"/>
        </w:rPr>
        <w:t>noted</w:t>
      </w:r>
      <w:r w:rsidRPr="003E6BC2">
        <w:rPr>
          <w:b/>
          <w:bCs/>
        </w:rPr>
        <w:t xml:space="preserve"> and </w:t>
      </w:r>
      <w:r w:rsidRPr="003E6BC2">
        <w:rPr>
          <w:b/>
          <w:bCs/>
          <w:color w:val="0000FF"/>
        </w:rPr>
        <w:t>will be forwarded to TSG SA#100</w:t>
      </w:r>
      <w:r>
        <w:rPr>
          <w:b/>
          <w:bCs/>
          <w:color w:val="0000FF"/>
        </w:rPr>
        <w:t xml:space="preserve"> as SP-230753</w:t>
      </w:r>
      <w:r w:rsidRPr="003E6BC2">
        <w:rPr>
          <w:b/>
          <w:bCs/>
        </w:rPr>
        <w:t>.</w:t>
      </w:r>
    </w:p>
    <w:p w14:paraId="19EA6D83" w14:textId="77777777" w:rsidR="0084480D" w:rsidRPr="00EB0339" w:rsidRDefault="0084480D" w:rsidP="0084480D">
      <w:r w:rsidRPr="005B25A1">
        <w:rPr>
          <w:b/>
          <w:bCs/>
        </w:rPr>
        <w:t>Status:</w:t>
      </w:r>
      <w:r>
        <w:t xml:space="preserve"> </w:t>
      </w:r>
      <w:r w:rsidRPr="00C3284B">
        <w:rPr>
          <w:color w:val="0000FF"/>
        </w:rPr>
        <w:t>Noted</w:t>
      </w:r>
      <w:r>
        <w:t>.</w:t>
      </w:r>
    </w:p>
    <w:p w14:paraId="6E592BD1" w14:textId="77777777" w:rsidR="00BB3F37" w:rsidRDefault="00000000" w:rsidP="00BB3F37"/>
    <w:p w14:paraId="6DF2DE9E" w14:textId="77777777" w:rsidR="007615D6" w:rsidRDefault="007615D6" w:rsidP="0010433C">
      <w:pPr>
        <w:pStyle w:val="Heading2"/>
      </w:pPr>
      <w:bookmarkStart w:id="15" w:name="_Toc137788159"/>
      <w:r>
        <w:t>4.2</w:t>
      </w:r>
      <w:r>
        <w:tab/>
        <w:t>Identify the Core and Miscellaneous Rel-19 items/direction</w:t>
      </w:r>
      <w:bookmarkEnd w:id="15"/>
    </w:p>
    <w:p w14:paraId="1953509B" w14:textId="77777777" w:rsidR="00BB3F37" w:rsidRDefault="00000000" w:rsidP="00BB3F37">
      <w:r>
        <w:t>There were no contributions to this agenda item.</w:t>
      </w:r>
    </w:p>
    <w:p w14:paraId="2C4811DE" w14:textId="77777777" w:rsidR="00BB3F37" w:rsidRDefault="00000000" w:rsidP="00BB3F37"/>
    <w:p w14:paraId="63E23708" w14:textId="77777777" w:rsidR="007615D6" w:rsidRDefault="007615D6" w:rsidP="0010433C">
      <w:pPr>
        <w:pStyle w:val="Heading2"/>
      </w:pPr>
      <w:bookmarkStart w:id="16" w:name="_Toc137788160"/>
      <w:r>
        <w:t>4.3</w:t>
      </w:r>
      <w:r>
        <w:tab/>
        <w:t>Guidance to the WGs</w:t>
      </w:r>
      <w:bookmarkEnd w:id="16"/>
    </w:p>
    <w:p w14:paraId="5499449A" w14:textId="475B1EAA" w:rsidR="0084480D" w:rsidRDefault="0084480D" w:rsidP="0084480D">
      <w:pPr>
        <w:pStyle w:val="NormTop"/>
      </w:pPr>
      <w:r>
        <w:rPr>
          <w:color w:val="0000FF"/>
        </w:rPr>
        <w:t>SWS-230002</w:t>
      </w:r>
      <w:r w:rsidRPr="00D53282">
        <w:t xml:space="preserve"> </w:t>
      </w:r>
      <w:r>
        <w:t>(OTHER) Output of drafting session on Consolidated SA WG2 Rel-19 Work (Source: Drafting session)</w:t>
      </w:r>
      <w:r>
        <w:br/>
      </w:r>
      <w:r w:rsidRPr="00D53282">
        <w:rPr>
          <w:b/>
        </w:rPr>
        <w:t>Document for:</w:t>
      </w:r>
      <w:r w:rsidRPr="00D53282">
        <w:t xml:space="preserve"> </w:t>
      </w:r>
      <w:r>
        <w:t>Agreement</w:t>
      </w:r>
      <w:r>
        <w:br/>
      </w:r>
      <w:r w:rsidRPr="00D53282">
        <w:rPr>
          <w:b/>
        </w:rPr>
        <w:t>Abstract:</w:t>
      </w:r>
      <w:r w:rsidRPr="00D53282">
        <w:t xml:space="preserve"> </w:t>
      </w:r>
      <w:r>
        <w:br/>
      </w:r>
      <w:r w:rsidR="003E181F">
        <w:t>Topics for SA WG2 moderated discussions in Q3/2023 and Q4/2023.</w:t>
      </w:r>
    </w:p>
    <w:p w14:paraId="16E9AB74" w14:textId="77777777" w:rsidR="0084480D" w:rsidRPr="005B25A1" w:rsidRDefault="0084480D" w:rsidP="0084480D">
      <w:pPr>
        <w:keepNext/>
        <w:keepLines/>
        <w:rPr>
          <w:b/>
          <w:bCs/>
        </w:rPr>
      </w:pPr>
      <w:r w:rsidRPr="005B25A1">
        <w:rPr>
          <w:b/>
          <w:bCs/>
        </w:rPr>
        <w:t>Discussion:</w:t>
      </w:r>
    </w:p>
    <w:p w14:paraId="339AA547" w14:textId="7ED81C0E" w:rsidR="00495A91" w:rsidRDefault="00495A91" w:rsidP="00495A91">
      <w:pPr>
        <w:keepNext/>
      </w:pPr>
      <w:r>
        <w:rPr>
          <w:b/>
          <w:bCs/>
        </w:rPr>
        <w:t xml:space="preserve">The draft of this document was reviewed on line and the results saved as the final document </w:t>
      </w:r>
      <w:r w:rsidRPr="00495A91">
        <w:rPr>
          <w:b/>
          <w:bCs/>
          <w:color w:val="0000FF"/>
        </w:rPr>
        <w:t>SWS-230002</w:t>
      </w:r>
      <w:r>
        <w:t>.</w:t>
      </w:r>
    </w:p>
    <w:p w14:paraId="1D633D03" w14:textId="6A4C8C9B" w:rsidR="0084480D" w:rsidRDefault="00535D37" w:rsidP="0084480D">
      <w:pPr>
        <w:keepNext/>
        <w:keepLines/>
      </w:pPr>
      <w:r>
        <w:t>The areas shown with green background were already known and could be deleted. The items were reviewed individually as candidates for moderated discussions.</w:t>
      </w:r>
    </w:p>
    <w:p w14:paraId="402E4CE2" w14:textId="61516B01" w:rsidR="00535D37" w:rsidRDefault="00535D37" w:rsidP="0084480D">
      <w:pPr>
        <w:keepNext/>
        <w:keepLines/>
      </w:pPr>
      <w:r>
        <w:t>It is intended to ask SA WG2 to hold moderated discussions on the topics and provide input to TSG SA. The objective is not to determine which will be study items at this time, but SA WG2 will determine which Study Items to create and propose to TSG SA for approval. It is expected that the full set of SA WG2 agreed work items will be reviewed in TSG SA, taking the Work plan of other TSGs into account and if any down-scoping and/or prioritization is needed, this will be done in the December 2023 TSG SA meeting.</w:t>
      </w:r>
    </w:p>
    <w:p w14:paraId="0FFDE486" w14:textId="62CF5A2E" w:rsidR="00535D37" w:rsidRDefault="00A75648" w:rsidP="0084480D">
      <w:pPr>
        <w:keepNext/>
        <w:keepLines/>
      </w:pPr>
      <w:r>
        <w:t xml:space="preserve">It was clarified that the discussions on items in the </w:t>
      </w:r>
      <w:r w:rsidRPr="00A75648">
        <w:rPr>
          <w:b/>
          <w:bCs/>
          <w:i/>
          <w:iCs/>
        </w:rPr>
        <w:t>Technical Areas</w:t>
      </w:r>
      <w:r>
        <w:t xml:space="preserve"> column should happen in Q3/2023 and on items in the </w:t>
      </w:r>
      <w:r w:rsidRPr="00A75648">
        <w:rPr>
          <w:b/>
          <w:bCs/>
          <w:i/>
          <w:iCs/>
        </w:rPr>
        <w:t>Supplementary/</w:t>
      </w:r>
      <w:proofErr w:type="spellStart"/>
      <w:r w:rsidRPr="00A75648">
        <w:rPr>
          <w:b/>
          <w:bCs/>
          <w:i/>
          <w:iCs/>
        </w:rPr>
        <w:t>Misc</w:t>
      </w:r>
      <w:proofErr w:type="spellEnd"/>
      <w:r>
        <w:t xml:space="preserve"> column in Q4/2023.</w:t>
      </w:r>
    </w:p>
    <w:p w14:paraId="756113F3" w14:textId="366F64E4" w:rsidR="00495A91" w:rsidRDefault="00495A91" w:rsidP="00495A91">
      <w:pPr>
        <w:keepNext/>
        <w:keepLines/>
      </w:pPr>
      <w:r>
        <w:t xml:space="preserve">Potential Work Tasks for topics were also added. </w:t>
      </w:r>
      <w:r w:rsidRPr="00495A91">
        <w:t xml:space="preserve">Moderators should take the information </w:t>
      </w:r>
      <w:r w:rsidRPr="00495A91">
        <w:rPr>
          <w:b/>
          <w:bCs/>
          <w:i/>
          <w:iCs/>
          <w:u w:val="single"/>
        </w:rPr>
        <w:t>as a basis</w:t>
      </w:r>
      <w:r w:rsidRPr="00495A91">
        <w:t xml:space="preserve"> for the moderated discussions.</w:t>
      </w:r>
    </w:p>
    <w:p w14:paraId="084B15C4" w14:textId="4F93E279" w:rsidR="00495A91" w:rsidRDefault="00495A91" w:rsidP="00495A91">
      <w:pPr>
        <w:keepNext/>
        <w:keepLines/>
      </w:pPr>
      <w:r>
        <w:t>Deutsche Telekom suggested that NWM tool is used for the moderated discussions. The SA WG2 Chair confirmed that this is the intention.</w:t>
      </w:r>
    </w:p>
    <w:p w14:paraId="4D3A13C7" w14:textId="3691546F" w:rsidR="00495A91" w:rsidRDefault="00495A91" w:rsidP="00495A91">
      <w:pPr>
        <w:keepNext/>
      </w:pPr>
      <w:r w:rsidRPr="003E6BC2">
        <w:rPr>
          <w:b/>
          <w:bCs/>
        </w:rPr>
        <w:t xml:space="preserve">This was </w:t>
      </w:r>
      <w:r w:rsidRPr="003E6BC2">
        <w:rPr>
          <w:b/>
          <w:bCs/>
          <w:color w:val="0000FF"/>
        </w:rPr>
        <w:t>noted</w:t>
      </w:r>
      <w:r w:rsidRPr="003E6BC2">
        <w:rPr>
          <w:b/>
          <w:bCs/>
        </w:rPr>
        <w:t xml:space="preserve"> and </w:t>
      </w:r>
      <w:r w:rsidRPr="003E6BC2">
        <w:rPr>
          <w:b/>
          <w:bCs/>
          <w:color w:val="0000FF"/>
        </w:rPr>
        <w:t>will be forwarded to TSG SA#100</w:t>
      </w:r>
      <w:r>
        <w:rPr>
          <w:b/>
          <w:bCs/>
          <w:color w:val="0000FF"/>
        </w:rPr>
        <w:t xml:space="preserve"> as SP-230754</w:t>
      </w:r>
      <w:r w:rsidRPr="003E6BC2">
        <w:rPr>
          <w:b/>
          <w:bCs/>
        </w:rPr>
        <w:t>.</w:t>
      </w:r>
    </w:p>
    <w:p w14:paraId="48158F3C" w14:textId="77777777" w:rsidR="00495A91" w:rsidRPr="00EB0339" w:rsidRDefault="00495A91" w:rsidP="00495A91">
      <w:r w:rsidRPr="005B25A1">
        <w:rPr>
          <w:b/>
          <w:bCs/>
        </w:rPr>
        <w:t>Status:</w:t>
      </w:r>
      <w:r>
        <w:t xml:space="preserve"> </w:t>
      </w:r>
      <w:r w:rsidRPr="00C3284B">
        <w:rPr>
          <w:color w:val="0000FF"/>
        </w:rPr>
        <w:t>Noted</w:t>
      </w:r>
      <w:r>
        <w:t>.</w:t>
      </w:r>
    </w:p>
    <w:p w14:paraId="7E692EDD" w14:textId="77777777" w:rsidR="00BB3F37" w:rsidRDefault="00000000" w:rsidP="00BB3F37"/>
    <w:p w14:paraId="2437D5B0" w14:textId="77777777" w:rsidR="007615D6" w:rsidRDefault="007615D6" w:rsidP="007615D6">
      <w:pPr>
        <w:pStyle w:val="Heading1"/>
      </w:pPr>
      <w:bookmarkStart w:id="17" w:name="_Toc137788161"/>
      <w:r>
        <w:lastRenderedPageBreak/>
        <w:t>5</w:t>
      </w:r>
      <w:r>
        <w:tab/>
        <w:t>Cross TSG Coordination</w:t>
      </w:r>
      <w:bookmarkEnd w:id="17"/>
    </w:p>
    <w:p w14:paraId="0D0D8F17" w14:textId="77777777" w:rsidR="007615D6" w:rsidRDefault="007615D6" w:rsidP="0010433C">
      <w:pPr>
        <w:pStyle w:val="Heading2"/>
      </w:pPr>
      <w:bookmarkStart w:id="18" w:name="_Toc137788162"/>
      <w:r>
        <w:t>5.1</w:t>
      </w:r>
      <w:r>
        <w:tab/>
        <w:t>General Cross TSG Coordination</w:t>
      </w:r>
      <w:bookmarkEnd w:id="18"/>
    </w:p>
    <w:p w14:paraId="4B58772D" w14:textId="3FAF8F05" w:rsidR="00BB3F37" w:rsidRPr="000A6012" w:rsidRDefault="00000000" w:rsidP="00BB3F37">
      <w:r>
        <w:t>There were no contributions to this agenda item.</w:t>
      </w:r>
      <w:r w:rsidR="000A6012">
        <w:t xml:space="preserve"> </w:t>
      </w:r>
    </w:p>
    <w:p w14:paraId="1BE0D9DC" w14:textId="77777777" w:rsidR="007615D6" w:rsidRDefault="007615D6" w:rsidP="007615D6">
      <w:pPr>
        <w:pStyle w:val="Heading1"/>
      </w:pPr>
      <w:bookmarkStart w:id="19" w:name="_Toc137788163"/>
      <w:r>
        <w:t>6</w:t>
      </w:r>
      <w:r>
        <w:tab/>
        <w:t>Close of the SA Rel-19 Workshop</w:t>
      </w:r>
      <w:bookmarkEnd w:id="19"/>
    </w:p>
    <w:p w14:paraId="1C127E9A" w14:textId="77777777" w:rsidR="007615D6" w:rsidRDefault="007615D6" w:rsidP="007615D6">
      <w:pPr>
        <w:keepNext/>
        <w:pBdr>
          <w:top w:val="single" w:sz="4" w:space="1" w:color="auto"/>
          <w:left w:val="single" w:sz="4" w:space="4" w:color="auto"/>
          <w:bottom w:val="single" w:sz="4" w:space="1" w:color="auto"/>
          <w:right w:val="single" w:sz="4" w:space="4" w:color="auto"/>
        </w:pBdr>
      </w:pPr>
      <w:r>
        <w:t>Wednesday, 14 June 2023, 1800 local time.</w:t>
      </w:r>
    </w:p>
    <w:p w14:paraId="0C8F9DD5" w14:textId="15A1A02E" w:rsidR="00E00DA6" w:rsidRDefault="00495A91" w:rsidP="007615D6">
      <w:r>
        <w:t xml:space="preserve">The TSG SA Chair thanked participants for their </w:t>
      </w:r>
      <w:r w:rsidR="000A6012">
        <w:t>cooperation and background work needed for producing the inputs to this Workshop.</w:t>
      </w:r>
      <w:r w:rsidR="000A6012" w:rsidRPr="000A6012">
        <w:t xml:space="preserve"> </w:t>
      </w:r>
      <w:r w:rsidR="000A6012">
        <w:t xml:space="preserve">The output documents </w:t>
      </w:r>
      <w:r w:rsidR="000A6012">
        <w:rPr>
          <w:color w:val="0000FF"/>
        </w:rPr>
        <w:t>SWS-230002</w:t>
      </w:r>
      <w:r w:rsidR="000A6012">
        <w:t xml:space="preserve"> and </w:t>
      </w:r>
      <w:r w:rsidR="000A6012" w:rsidRPr="00DC1F08">
        <w:rPr>
          <w:color w:val="0000FF"/>
        </w:rPr>
        <w:t>SWS-230088</w:t>
      </w:r>
      <w:r w:rsidR="000A6012">
        <w:t>. will be forwarded to TSG SA#100 for further review.</w:t>
      </w:r>
    </w:p>
    <w:p w14:paraId="0C695157" w14:textId="72B8C238" w:rsidR="000A6012" w:rsidRDefault="000A6012" w:rsidP="007615D6">
      <w:r>
        <w:t>The Workshop was then closed at 17.25 Local time.</w:t>
      </w:r>
    </w:p>
    <w:p w14:paraId="3E6ECF63" w14:textId="77777777" w:rsidR="00F7428A" w:rsidRDefault="00F7428A" w:rsidP="00F7428A"/>
    <w:p w14:paraId="3C16CEF0" w14:textId="77777777" w:rsidR="00F7428A" w:rsidRDefault="00F7428A" w:rsidP="00F7428A">
      <w:pPr>
        <w:sectPr w:rsidR="00F7428A" w:rsidSect="00167692">
          <w:headerReference w:type="default" r:id="rId8"/>
          <w:footerReference w:type="even" r:id="rId9"/>
          <w:footerReference w:type="default" r:id="rId10"/>
          <w:footerReference w:type="first" r:id="rId11"/>
          <w:pgSz w:w="11906" w:h="16838"/>
          <w:pgMar w:top="1134" w:right="1134" w:bottom="1134" w:left="1134" w:header="709" w:footer="709" w:gutter="0"/>
          <w:cols w:space="708"/>
          <w:docGrid w:linePitch="360"/>
        </w:sectPr>
      </w:pPr>
    </w:p>
    <w:p w14:paraId="520DB0C4" w14:textId="543EF28C" w:rsidR="00F7428A" w:rsidRDefault="00F7428A" w:rsidP="00F7428A">
      <w:pPr>
        <w:pStyle w:val="Heading9"/>
      </w:pPr>
      <w:bookmarkStart w:id="20" w:name="_Toc137788164"/>
      <w:r>
        <w:lastRenderedPageBreak/>
        <w:t>Annex A</w:t>
      </w:r>
      <w:r>
        <w:tab/>
        <w:t>Attendees lists</w:t>
      </w:r>
      <w:bookmarkEnd w:id="20"/>
    </w:p>
    <w:p w14:paraId="72433866" w14:textId="3551C862" w:rsidR="00F7428A" w:rsidRDefault="00F7428A" w:rsidP="00F7428A">
      <w:pPr>
        <w:pStyle w:val="Heading1"/>
      </w:pPr>
      <w:bookmarkStart w:id="21" w:name="_Toc137788165"/>
      <w:r>
        <w:t>A.1</w:t>
      </w:r>
      <w:r>
        <w:tab/>
        <w:t>Attendees list (</w:t>
      </w:r>
      <w:r w:rsidR="001F2867">
        <w:t>Face-to-face registered</w:t>
      </w:r>
      <w:r>
        <w:t>)</w:t>
      </w:r>
      <w:bookmarkEnd w:id="21"/>
    </w:p>
    <w:p w14:paraId="17D7A229" w14:textId="77777777" w:rsidR="00F7428A" w:rsidRDefault="00F7428A" w:rsidP="00F7428A">
      <w:pPr>
        <w:pStyle w:val="TH"/>
      </w:pPr>
      <w:r>
        <w:t>Table A.1: Attendees list (Physically present - Checked-in)</w:t>
      </w:r>
    </w:p>
    <w:tbl>
      <w:tblPr>
        <w:tblW w:w="14600" w:type="dxa"/>
        <w:jc w:val="center"/>
        <w:tblLayout w:type="fixed"/>
        <w:tblLook w:val="04A0" w:firstRow="1" w:lastRow="0" w:firstColumn="1" w:lastColumn="0" w:noHBand="0" w:noVBand="1"/>
      </w:tblPr>
      <w:tblGrid>
        <w:gridCol w:w="600"/>
        <w:gridCol w:w="3000"/>
        <w:gridCol w:w="3000"/>
        <w:gridCol w:w="4000"/>
        <w:gridCol w:w="2000"/>
        <w:gridCol w:w="2000"/>
      </w:tblGrid>
      <w:tr w:rsidR="00F7428A" w14:paraId="0C34A10E" w14:textId="77777777" w:rsidTr="001F2867">
        <w:trPr>
          <w:cantSplit/>
          <w:tblHeader/>
          <w:jc w:val="center"/>
        </w:trPr>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74B12C" w14:textId="77777777" w:rsidR="00F7428A" w:rsidRDefault="00F7428A" w:rsidP="00715966">
            <w:pPr>
              <w:pStyle w:val="TAH"/>
            </w:pPr>
            <w:r w:rsidRPr="00BB3F37">
              <w:lastRenderedPageBreak/>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BDBA42" w14:textId="77777777" w:rsidR="00F7428A" w:rsidRDefault="00F7428A" w:rsidP="00715966">
            <w:pPr>
              <w:pStyle w:val="TAH"/>
            </w:pPr>
            <w:proofErr w:type="spellStart"/>
            <w:r w:rsidRPr="00BB3F37">
              <w:t>Famiy</w:t>
            </w:r>
            <w:proofErr w:type="spellEnd"/>
            <w:r w:rsidRPr="00BB3F37">
              <w:t xml:space="preserve"> Name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9F1E36" w14:textId="77777777" w:rsidR="00F7428A" w:rsidRDefault="00F7428A" w:rsidP="00715966">
            <w:pPr>
              <w:pStyle w:val="TAH"/>
            </w:pPr>
            <w:r w:rsidRPr="00BB3F37">
              <w:t>First 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56EC37" w14:textId="77777777" w:rsidR="00F7428A" w:rsidRDefault="00F7428A" w:rsidP="00715966">
            <w:pPr>
              <w:pStyle w:val="TAH"/>
            </w:pPr>
            <w:r w:rsidRPr="00BB3F37">
              <w:t>Representing</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B0B15B" w14:textId="77777777" w:rsidR="00F7428A" w:rsidRDefault="00F7428A" w:rsidP="00715966">
            <w:pPr>
              <w:pStyle w:val="TAH"/>
            </w:pPr>
            <w:r w:rsidRPr="00BB3F37">
              <w:t>Partner</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90AC74" w14:textId="77777777" w:rsidR="00F7428A" w:rsidRDefault="00F7428A" w:rsidP="00715966">
            <w:pPr>
              <w:pStyle w:val="TAH"/>
            </w:pPr>
            <w:r w:rsidRPr="00BB3F37">
              <w:t>Member Status</w:t>
            </w:r>
          </w:p>
        </w:tc>
      </w:tr>
      <w:tr w:rsidR="001F2867" w14:paraId="16CD0787"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A13516E" w14:textId="67DFCD1B"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27BD68" w14:textId="2FF2E57C" w:rsidR="001F2867" w:rsidRPr="001B1679" w:rsidRDefault="001F2867" w:rsidP="001F2867">
            <w:pPr>
              <w:pStyle w:val="TAL"/>
              <w:rPr>
                <w:sz w:val="16"/>
                <w:szCs w:val="16"/>
              </w:rPr>
            </w:pPr>
            <w:r w:rsidRPr="001F2867">
              <w:rPr>
                <w:sz w:val="16"/>
                <w:szCs w:val="16"/>
              </w:rPr>
              <w:t>Achter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9A0D75" w14:textId="718F91D6" w:rsidR="001F2867" w:rsidRPr="001B1679" w:rsidRDefault="001F2867" w:rsidP="001F2867">
            <w:pPr>
              <w:pStyle w:val="TAL"/>
              <w:rPr>
                <w:sz w:val="16"/>
                <w:szCs w:val="16"/>
              </w:rPr>
            </w:pPr>
            <w:r w:rsidRPr="001F2867">
              <w:rPr>
                <w:sz w:val="16"/>
                <w:szCs w:val="16"/>
              </w:rPr>
              <w:t>Johannes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0310B3" w14:textId="7F04DC74" w:rsidR="001F2867" w:rsidRPr="001B1679" w:rsidRDefault="001F2867" w:rsidP="001F2867">
            <w:pPr>
              <w:pStyle w:val="TAL"/>
              <w:rPr>
                <w:sz w:val="16"/>
                <w:szCs w:val="16"/>
              </w:rPr>
            </w:pPr>
            <w:r w:rsidRPr="001F2867">
              <w:rPr>
                <w:sz w:val="16"/>
                <w:szCs w:val="16"/>
              </w:rPr>
              <w:t>Deutsche Telekom 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A4A302" w14:textId="6A3796F5"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0E407F" w14:textId="3255B61B" w:rsidR="001F2867" w:rsidRPr="001B1679" w:rsidRDefault="001F2867" w:rsidP="001F2867">
            <w:pPr>
              <w:pStyle w:val="TAL"/>
              <w:rPr>
                <w:sz w:val="16"/>
                <w:szCs w:val="16"/>
              </w:rPr>
            </w:pPr>
            <w:r w:rsidRPr="001F2867">
              <w:rPr>
                <w:sz w:val="16"/>
                <w:szCs w:val="16"/>
              </w:rPr>
              <w:t>3GPPMEMBER</w:t>
            </w:r>
          </w:p>
        </w:tc>
      </w:tr>
      <w:tr w:rsidR="001F2867" w14:paraId="0CA2AB10"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2A69325" w14:textId="070DDEB5"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67C8C2" w14:textId="4ADC5BC7" w:rsidR="001F2867" w:rsidRPr="001B1679" w:rsidRDefault="001F2867" w:rsidP="001F2867">
            <w:pPr>
              <w:pStyle w:val="TAL"/>
              <w:rPr>
                <w:sz w:val="16"/>
                <w:szCs w:val="16"/>
              </w:rPr>
            </w:pPr>
            <w:proofErr w:type="spellStart"/>
            <w:r w:rsidRPr="001F2867">
              <w:rPr>
                <w:sz w:val="16"/>
                <w:szCs w:val="16"/>
              </w:rPr>
              <w:t>Adema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8D9DE8" w14:textId="2A9D5567" w:rsidR="001F2867" w:rsidRPr="001B1679" w:rsidRDefault="001F2867" w:rsidP="001F2867">
            <w:pPr>
              <w:pStyle w:val="TAL"/>
              <w:rPr>
                <w:sz w:val="16"/>
                <w:szCs w:val="16"/>
              </w:rPr>
            </w:pPr>
            <w:r w:rsidRPr="001F2867">
              <w:rPr>
                <w:sz w:val="16"/>
                <w:szCs w:val="16"/>
              </w:rPr>
              <w:t>Jos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EFA88B" w14:textId="2F5F4FF2" w:rsidR="001F2867" w:rsidRPr="001B1679" w:rsidRDefault="001F2867" w:rsidP="001F2867">
            <w:pPr>
              <w:pStyle w:val="TAL"/>
              <w:rPr>
                <w:sz w:val="16"/>
                <w:szCs w:val="16"/>
              </w:rPr>
            </w:pPr>
            <w:r w:rsidRPr="001F2867">
              <w:rPr>
                <w:sz w:val="16"/>
                <w:szCs w:val="16"/>
              </w:rPr>
              <w:t>KPN N.V.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21BF7A" w14:textId="457A592A"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B8323" w14:textId="12D74545" w:rsidR="001F2867" w:rsidRPr="001B1679" w:rsidRDefault="001F2867" w:rsidP="001F2867">
            <w:pPr>
              <w:pStyle w:val="TAL"/>
              <w:rPr>
                <w:sz w:val="16"/>
                <w:szCs w:val="16"/>
              </w:rPr>
            </w:pPr>
            <w:r w:rsidRPr="001F2867">
              <w:rPr>
                <w:sz w:val="16"/>
                <w:szCs w:val="16"/>
              </w:rPr>
              <w:t>3GPPMEMBER</w:t>
            </w:r>
          </w:p>
        </w:tc>
      </w:tr>
      <w:tr w:rsidR="001F2867" w14:paraId="04C8DEBF"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7893404" w14:textId="14CCAB53"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9D67ED" w14:textId="3518ED41" w:rsidR="001F2867" w:rsidRPr="001B1679" w:rsidRDefault="001F2867" w:rsidP="001F2867">
            <w:pPr>
              <w:pStyle w:val="TAL"/>
              <w:rPr>
                <w:sz w:val="16"/>
                <w:szCs w:val="16"/>
              </w:rPr>
            </w:pPr>
            <w:r w:rsidRPr="001F2867">
              <w:rPr>
                <w:sz w:val="16"/>
                <w:szCs w:val="16"/>
              </w:rPr>
              <w:t>Ahmad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A8CD35" w14:textId="33573135" w:rsidR="001F2867" w:rsidRPr="001B1679" w:rsidRDefault="001F2867" w:rsidP="001F2867">
            <w:pPr>
              <w:pStyle w:val="TAL"/>
              <w:rPr>
                <w:sz w:val="16"/>
                <w:szCs w:val="16"/>
              </w:rPr>
            </w:pPr>
            <w:r w:rsidRPr="001F2867">
              <w:rPr>
                <w:sz w:val="16"/>
                <w:szCs w:val="16"/>
              </w:rPr>
              <w:t>Saad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5497C" w14:textId="439F56B2" w:rsidR="001F2867" w:rsidRPr="001B1679" w:rsidRDefault="001F2867" w:rsidP="001F2867">
            <w:pPr>
              <w:pStyle w:val="TAL"/>
              <w:rPr>
                <w:sz w:val="16"/>
                <w:szCs w:val="16"/>
              </w:rPr>
            </w:pPr>
            <w:proofErr w:type="spellStart"/>
            <w:r w:rsidRPr="001F2867">
              <w:rPr>
                <w:sz w:val="16"/>
                <w:szCs w:val="16"/>
              </w:rPr>
              <w:t>InterDigital</w:t>
            </w:r>
            <w:proofErr w:type="spellEnd"/>
            <w:r w:rsidRPr="001F2867">
              <w:rPr>
                <w:sz w:val="16"/>
                <w:szCs w:val="16"/>
              </w:rPr>
              <w:t>, Europe,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711514" w14:textId="3A20C43C"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4283D9" w14:textId="40AE5AEA" w:rsidR="001F2867" w:rsidRPr="001B1679" w:rsidRDefault="001F2867" w:rsidP="001F2867">
            <w:pPr>
              <w:pStyle w:val="TAL"/>
              <w:rPr>
                <w:sz w:val="16"/>
                <w:szCs w:val="16"/>
              </w:rPr>
            </w:pPr>
            <w:r w:rsidRPr="001F2867">
              <w:rPr>
                <w:sz w:val="16"/>
                <w:szCs w:val="16"/>
              </w:rPr>
              <w:t>3GPPMEMBER</w:t>
            </w:r>
          </w:p>
        </w:tc>
      </w:tr>
      <w:tr w:rsidR="001F2867" w14:paraId="6B7FB61E"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91600BB" w14:textId="3CE20273"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26DA61" w14:textId="106051A1" w:rsidR="001F2867" w:rsidRPr="001B1679" w:rsidRDefault="001F2867" w:rsidP="001F2867">
            <w:pPr>
              <w:pStyle w:val="TAL"/>
              <w:rPr>
                <w:sz w:val="16"/>
                <w:szCs w:val="16"/>
              </w:rPr>
            </w:pPr>
            <w:r w:rsidRPr="001F2867">
              <w:rPr>
                <w:sz w:val="16"/>
                <w:szCs w:val="16"/>
              </w:rPr>
              <w:t>Ahn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9489EB" w14:textId="56764836" w:rsidR="001F2867" w:rsidRPr="001B1679" w:rsidRDefault="001F2867" w:rsidP="001F2867">
            <w:pPr>
              <w:pStyle w:val="TAL"/>
              <w:rPr>
                <w:sz w:val="16"/>
                <w:szCs w:val="16"/>
              </w:rPr>
            </w:pPr>
            <w:proofErr w:type="spellStart"/>
            <w:r w:rsidRPr="001F2867">
              <w:rPr>
                <w:sz w:val="16"/>
                <w:szCs w:val="16"/>
              </w:rPr>
              <w:t>Juseok</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BA536" w14:textId="7BB46D1A" w:rsidR="001F2867" w:rsidRPr="001B1679" w:rsidRDefault="001F2867" w:rsidP="001F2867">
            <w:pPr>
              <w:pStyle w:val="TAL"/>
              <w:rPr>
                <w:sz w:val="16"/>
                <w:szCs w:val="16"/>
              </w:rPr>
            </w:pPr>
            <w:r w:rsidRPr="001F2867">
              <w:rPr>
                <w:sz w:val="16"/>
                <w:szCs w:val="16"/>
              </w:rPr>
              <w:t>LG Uplus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DBBDD" w14:textId="1BF62635" w:rsidR="001F2867" w:rsidRPr="001B1679"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9D16C6" w14:textId="0C4F0AB8" w:rsidR="001F2867" w:rsidRPr="001B1679" w:rsidRDefault="001F2867" w:rsidP="001F2867">
            <w:pPr>
              <w:pStyle w:val="TAL"/>
              <w:rPr>
                <w:sz w:val="16"/>
                <w:szCs w:val="16"/>
              </w:rPr>
            </w:pPr>
            <w:r w:rsidRPr="001F2867">
              <w:rPr>
                <w:sz w:val="16"/>
                <w:szCs w:val="16"/>
              </w:rPr>
              <w:t>3GPPMEMBER</w:t>
            </w:r>
          </w:p>
        </w:tc>
      </w:tr>
      <w:tr w:rsidR="001F2867" w14:paraId="7FA1B362"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D7A9769" w14:textId="6D6A0524"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0F4A06" w14:textId="1129C292" w:rsidR="001F2867" w:rsidRPr="001B1679" w:rsidRDefault="001F2867" w:rsidP="001F2867">
            <w:pPr>
              <w:pStyle w:val="TAL"/>
              <w:rPr>
                <w:sz w:val="16"/>
                <w:szCs w:val="16"/>
              </w:rPr>
            </w:pPr>
            <w:r w:rsidRPr="001F2867">
              <w:rPr>
                <w:sz w:val="16"/>
                <w:szCs w:val="16"/>
              </w:rPr>
              <w:t>Akimoto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978877" w14:textId="23ABDB23" w:rsidR="001F2867" w:rsidRPr="001B1679" w:rsidRDefault="001F2867" w:rsidP="001F2867">
            <w:pPr>
              <w:pStyle w:val="TAL"/>
              <w:rPr>
                <w:sz w:val="16"/>
                <w:szCs w:val="16"/>
              </w:rPr>
            </w:pPr>
            <w:r w:rsidRPr="001F2867">
              <w:rPr>
                <w:sz w:val="16"/>
                <w:szCs w:val="16"/>
              </w:rPr>
              <w:t>Yosuke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5B3797" w14:textId="654AC221" w:rsidR="001F2867" w:rsidRPr="001B1679" w:rsidRDefault="001F2867" w:rsidP="001F2867">
            <w:pPr>
              <w:pStyle w:val="TAL"/>
              <w:rPr>
                <w:sz w:val="16"/>
                <w:szCs w:val="16"/>
              </w:rPr>
            </w:pPr>
            <w:r w:rsidRPr="001F2867">
              <w:rPr>
                <w:sz w:val="16"/>
                <w:szCs w:val="16"/>
              </w:rPr>
              <w:t>Fujitsu Limited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707E16" w14:textId="104F128A" w:rsidR="001F2867" w:rsidRPr="001B1679"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A1F0DB" w14:textId="061B09BD" w:rsidR="001F2867" w:rsidRPr="001B1679" w:rsidRDefault="001F2867" w:rsidP="001F2867">
            <w:pPr>
              <w:pStyle w:val="TAL"/>
              <w:rPr>
                <w:sz w:val="16"/>
                <w:szCs w:val="16"/>
              </w:rPr>
            </w:pPr>
            <w:r w:rsidRPr="001F2867">
              <w:rPr>
                <w:sz w:val="16"/>
                <w:szCs w:val="16"/>
              </w:rPr>
              <w:t>3GPPMEMBER</w:t>
            </w:r>
          </w:p>
        </w:tc>
      </w:tr>
      <w:tr w:rsidR="001F2867" w14:paraId="41D9C934"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96BAEC9" w14:textId="0657DF6D"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D3C59" w14:textId="01593225" w:rsidR="001F2867" w:rsidRPr="001B1679" w:rsidRDefault="001F2867" w:rsidP="001F2867">
            <w:pPr>
              <w:pStyle w:val="TAL"/>
              <w:rPr>
                <w:sz w:val="16"/>
                <w:szCs w:val="16"/>
              </w:rPr>
            </w:pPr>
            <w:r w:rsidRPr="001F2867">
              <w:rPr>
                <w:sz w:val="16"/>
                <w:szCs w:val="16"/>
              </w:rPr>
              <w:t>Ali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0E865" w14:textId="5D0DD002" w:rsidR="001F2867" w:rsidRPr="001B1679" w:rsidRDefault="001F2867" w:rsidP="001F2867">
            <w:pPr>
              <w:pStyle w:val="TAL"/>
              <w:rPr>
                <w:sz w:val="16"/>
                <w:szCs w:val="16"/>
              </w:rPr>
            </w:pPr>
            <w:r w:rsidRPr="001F2867">
              <w:rPr>
                <w:sz w:val="16"/>
                <w:szCs w:val="16"/>
              </w:rPr>
              <w:t>Irfan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017CC" w14:textId="576B2E06" w:rsidR="001F2867" w:rsidRPr="001B1679" w:rsidRDefault="001F2867" w:rsidP="001F2867">
            <w:pPr>
              <w:pStyle w:val="TAL"/>
              <w:rPr>
                <w:sz w:val="16"/>
                <w:szCs w:val="16"/>
              </w:rPr>
            </w:pPr>
            <w:r w:rsidRPr="001F2867">
              <w:rPr>
                <w:sz w:val="16"/>
                <w:szCs w:val="16"/>
              </w:rPr>
              <w:t>Cisco Systems Belgium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DD449" w14:textId="125590B6"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E5D2EE" w14:textId="6A8A01F4" w:rsidR="001F2867" w:rsidRPr="001B1679" w:rsidRDefault="001F2867" w:rsidP="001F2867">
            <w:pPr>
              <w:pStyle w:val="TAL"/>
              <w:rPr>
                <w:sz w:val="16"/>
                <w:szCs w:val="16"/>
              </w:rPr>
            </w:pPr>
            <w:r w:rsidRPr="001F2867">
              <w:rPr>
                <w:sz w:val="16"/>
                <w:szCs w:val="16"/>
              </w:rPr>
              <w:t>3GPPMEMBER</w:t>
            </w:r>
          </w:p>
        </w:tc>
      </w:tr>
      <w:tr w:rsidR="001F2867" w14:paraId="02CDEDF5"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B08BA70" w14:textId="1E6FD71C"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53FC3" w14:textId="5635CAEB" w:rsidR="001F2867" w:rsidRPr="001B1679" w:rsidRDefault="001F2867" w:rsidP="001F2867">
            <w:pPr>
              <w:pStyle w:val="TAL"/>
              <w:rPr>
                <w:sz w:val="16"/>
                <w:szCs w:val="16"/>
              </w:rPr>
            </w:pPr>
            <w:r w:rsidRPr="001F2867">
              <w:rPr>
                <w:sz w:val="16"/>
                <w:szCs w:val="16"/>
              </w:rPr>
              <w:t>Aoyagi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CC1D52" w14:textId="3D938C14" w:rsidR="001F2867" w:rsidRPr="001B1679" w:rsidRDefault="001F2867" w:rsidP="001F2867">
            <w:pPr>
              <w:pStyle w:val="TAL"/>
              <w:rPr>
                <w:sz w:val="16"/>
                <w:szCs w:val="16"/>
              </w:rPr>
            </w:pPr>
            <w:r w:rsidRPr="001F2867">
              <w:rPr>
                <w:sz w:val="16"/>
                <w:szCs w:val="16"/>
              </w:rPr>
              <w:t>Kenichiro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D8178" w14:textId="04B9646F" w:rsidR="001F2867" w:rsidRPr="001B1679" w:rsidRDefault="001F2867" w:rsidP="001F2867">
            <w:pPr>
              <w:pStyle w:val="TAL"/>
              <w:rPr>
                <w:sz w:val="16"/>
                <w:szCs w:val="16"/>
              </w:rPr>
            </w:pPr>
            <w:r w:rsidRPr="001F2867">
              <w:rPr>
                <w:sz w:val="16"/>
                <w:szCs w:val="16"/>
              </w:rPr>
              <w:t>Rakuten Mobile,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ACB8A7" w14:textId="7F6D73CC" w:rsidR="001F2867" w:rsidRPr="001B1679"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34B342" w14:textId="189A6D62" w:rsidR="001F2867" w:rsidRPr="001B1679" w:rsidRDefault="001F2867" w:rsidP="001F2867">
            <w:pPr>
              <w:pStyle w:val="TAL"/>
              <w:rPr>
                <w:sz w:val="16"/>
                <w:szCs w:val="16"/>
              </w:rPr>
            </w:pPr>
            <w:r w:rsidRPr="001F2867">
              <w:rPr>
                <w:sz w:val="16"/>
                <w:szCs w:val="16"/>
              </w:rPr>
              <w:t>3GPPMEMBER</w:t>
            </w:r>
          </w:p>
        </w:tc>
      </w:tr>
      <w:tr w:rsidR="001F2867" w14:paraId="618DEEB0"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12E7099" w14:textId="2C1CB50D"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A277F2" w14:textId="7DB9C43A" w:rsidR="001F2867" w:rsidRPr="001B1679" w:rsidRDefault="001F2867" w:rsidP="001F2867">
            <w:pPr>
              <w:pStyle w:val="TAL"/>
              <w:rPr>
                <w:sz w:val="16"/>
                <w:szCs w:val="16"/>
              </w:rPr>
            </w:pPr>
            <w:r w:rsidRPr="001F2867">
              <w:rPr>
                <w:sz w:val="16"/>
                <w:szCs w:val="16"/>
              </w:rPr>
              <w:t>Askerup</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E07201" w14:textId="42604517" w:rsidR="001F2867" w:rsidRPr="001B1679" w:rsidRDefault="001F2867" w:rsidP="001F2867">
            <w:pPr>
              <w:pStyle w:val="TAL"/>
              <w:rPr>
                <w:sz w:val="16"/>
                <w:szCs w:val="16"/>
              </w:rPr>
            </w:pPr>
            <w:r w:rsidRPr="001F2867">
              <w:rPr>
                <w:sz w:val="16"/>
                <w:szCs w:val="16"/>
              </w:rPr>
              <w:t>Anders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26A35" w14:textId="0841E828" w:rsidR="001F2867" w:rsidRPr="001B1679" w:rsidRDefault="001F2867" w:rsidP="001F2867">
            <w:pPr>
              <w:pStyle w:val="TAL"/>
              <w:rPr>
                <w:sz w:val="16"/>
                <w:szCs w:val="16"/>
              </w:rPr>
            </w:pPr>
            <w:r w:rsidRPr="001F2867">
              <w:rPr>
                <w:sz w:val="16"/>
                <w:szCs w:val="16"/>
              </w:rPr>
              <w:t>Hewlett-Packard Enterprise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311E8F" w14:textId="740B9EB9"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6E53B3" w14:textId="1808C68C" w:rsidR="001F2867" w:rsidRPr="001B1679" w:rsidRDefault="001F2867" w:rsidP="001F2867">
            <w:pPr>
              <w:pStyle w:val="TAL"/>
              <w:rPr>
                <w:sz w:val="16"/>
                <w:szCs w:val="16"/>
              </w:rPr>
            </w:pPr>
            <w:r w:rsidRPr="001F2867">
              <w:rPr>
                <w:sz w:val="16"/>
                <w:szCs w:val="16"/>
              </w:rPr>
              <w:t>3GPPMEMBER</w:t>
            </w:r>
          </w:p>
        </w:tc>
      </w:tr>
      <w:tr w:rsidR="001F2867" w14:paraId="13DFE32A"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D0ACF06" w14:textId="0C8E3AA3"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B4E109" w14:textId="1DFB354D" w:rsidR="001F2867" w:rsidRPr="001B1679" w:rsidRDefault="001F2867" w:rsidP="001F2867">
            <w:pPr>
              <w:pStyle w:val="TAL"/>
              <w:rPr>
                <w:sz w:val="16"/>
                <w:szCs w:val="16"/>
              </w:rPr>
            </w:pPr>
            <w:r w:rsidRPr="001F2867">
              <w:rPr>
                <w:sz w:val="16"/>
                <w:szCs w:val="16"/>
              </w:rPr>
              <w:t>Audebert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29F787" w14:textId="19FE34EE" w:rsidR="001F2867" w:rsidRPr="001B1679" w:rsidRDefault="001F2867" w:rsidP="001F2867">
            <w:pPr>
              <w:pStyle w:val="TAL"/>
              <w:rPr>
                <w:sz w:val="16"/>
                <w:szCs w:val="16"/>
              </w:rPr>
            </w:pPr>
            <w:r w:rsidRPr="001F2867">
              <w:rPr>
                <w:sz w:val="16"/>
                <w:szCs w:val="16"/>
              </w:rPr>
              <w:t>Vincent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9C70A" w14:textId="0E347BB4" w:rsidR="001F2867" w:rsidRPr="001B1679" w:rsidRDefault="001F2867" w:rsidP="001F2867">
            <w:pPr>
              <w:pStyle w:val="TAL"/>
              <w:rPr>
                <w:sz w:val="16"/>
                <w:szCs w:val="16"/>
              </w:rPr>
            </w:pPr>
            <w:r w:rsidRPr="001F2867">
              <w:rPr>
                <w:sz w:val="16"/>
                <w:szCs w:val="16"/>
              </w:rPr>
              <w:t xml:space="preserve">EDF Recherche et </w:t>
            </w:r>
            <w:proofErr w:type="spellStart"/>
            <w:r w:rsidRPr="001F2867">
              <w:rPr>
                <w:sz w:val="16"/>
                <w:szCs w:val="16"/>
              </w:rPr>
              <w:t>Développement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25B208" w14:textId="06F52765"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2BD03A" w14:textId="218B73B2" w:rsidR="001F2867" w:rsidRPr="001B1679" w:rsidRDefault="001F2867" w:rsidP="001F2867">
            <w:pPr>
              <w:pStyle w:val="TAL"/>
              <w:rPr>
                <w:sz w:val="16"/>
                <w:szCs w:val="16"/>
              </w:rPr>
            </w:pPr>
            <w:r w:rsidRPr="001F2867">
              <w:rPr>
                <w:sz w:val="16"/>
                <w:szCs w:val="16"/>
              </w:rPr>
              <w:t>3GPPMEMBER</w:t>
            </w:r>
          </w:p>
        </w:tc>
      </w:tr>
      <w:tr w:rsidR="001F2867" w14:paraId="43977A79"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F1A8E8A" w14:textId="6899DB06"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AF42A" w14:textId="185E2997" w:rsidR="001F2867" w:rsidRPr="001B1679" w:rsidRDefault="001F2867" w:rsidP="001F2867">
            <w:pPr>
              <w:pStyle w:val="TAL"/>
              <w:rPr>
                <w:sz w:val="16"/>
                <w:szCs w:val="16"/>
              </w:rPr>
            </w:pPr>
            <w:r w:rsidRPr="001F2867">
              <w:rPr>
                <w:sz w:val="16"/>
                <w:szCs w:val="16"/>
              </w:rPr>
              <w:t>Bahr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5B34B" w14:textId="7654989D" w:rsidR="001F2867" w:rsidRPr="001B1679" w:rsidRDefault="001F2867" w:rsidP="001F2867">
            <w:pPr>
              <w:pStyle w:val="TAL"/>
              <w:rPr>
                <w:sz w:val="16"/>
                <w:szCs w:val="16"/>
              </w:rPr>
            </w:pPr>
            <w:r w:rsidRPr="001F2867">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C1B63" w14:textId="242B8566" w:rsidR="001F2867" w:rsidRPr="001B1679" w:rsidRDefault="001F2867" w:rsidP="001F2867">
            <w:pPr>
              <w:pStyle w:val="TAL"/>
              <w:rPr>
                <w:sz w:val="16"/>
                <w:szCs w:val="16"/>
              </w:rPr>
            </w:pPr>
            <w:r w:rsidRPr="001F2867">
              <w:rPr>
                <w:sz w:val="16"/>
                <w:szCs w:val="16"/>
              </w:rPr>
              <w:t>Siemens 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C38851" w14:textId="5EC543EE"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51863C" w14:textId="38EDBC08" w:rsidR="001F2867" w:rsidRPr="001B1679" w:rsidRDefault="001F2867" w:rsidP="001F2867">
            <w:pPr>
              <w:pStyle w:val="TAL"/>
              <w:rPr>
                <w:sz w:val="16"/>
                <w:szCs w:val="16"/>
              </w:rPr>
            </w:pPr>
            <w:r w:rsidRPr="001F2867">
              <w:rPr>
                <w:sz w:val="16"/>
                <w:szCs w:val="16"/>
              </w:rPr>
              <w:t>3GPPMEMBER</w:t>
            </w:r>
          </w:p>
        </w:tc>
      </w:tr>
      <w:tr w:rsidR="001F2867" w14:paraId="67481B6F"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5424328" w14:textId="7EA31303"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172F24" w14:textId="6F9C0FB7" w:rsidR="001F2867" w:rsidRPr="001B1679" w:rsidRDefault="001F2867" w:rsidP="001F2867">
            <w:pPr>
              <w:pStyle w:val="TAL"/>
              <w:rPr>
                <w:sz w:val="16"/>
                <w:szCs w:val="16"/>
              </w:rPr>
            </w:pPr>
            <w:r w:rsidRPr="001F2867">
              <w:rPr>
                <w:sz w:val="16"/>
                <w:szCs w:val="16"/>
              </w:rPr>
              <w:t>Bari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788192" w14:textId="00C14230" w:rsidR="001F2867" w:rsidRPr="001B1679" w:rsidRDefault="001F2867" w:rsidP="001F2867">
            <w:pPr>
              <w:pStyle w:val="TAL"/>
              <w:rPr>
                <w:sz w:val="16"/>
                <w:szCs w:val="16"/>
              </w:rPr>
            </w:pPr>
            <w:r w:rsidRPr="001F2867">
              <w:rPr>
                <w:sz w:val="16"/>
                <w:szCs w:val="16"/>
              </w:rPr>
              <w:t>Farooq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FA3DE" w14:textId="677F36C6" w:rsidR="001F2867" w:rsidRPr="001B1679" w:rsidRDefault="001F2867" w:rsidP="001F2867">
            <w:pPr>
              <w:pStyle w:val="TAL"/>
              <w:rPr>
                <w:sz w:val="16"/>
                <w:szCs w:val="16"/>
              </w:rPr>
            </w:pPr>
            <w:r w:rsidRPr="001F2867">
              <w:rPr>
                <w:sz w:val="16"/>
                <w:szCs w:val="16"/>
              </w:rPr>
              <w:t>AT&amp;T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0E4FB8" w14:textId="46D57C2E"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151809" w14:textId="1E029104" w:rsidR="001F2867" w:rsidRPr="001B1679" w:rsidRDefault="001F2867" w:rsidP="001F2867">
            <w:pPr>
              <w:pStyle w:val="TAL"/>
              <w:rPr>
                <w:sz w:val="16"/>
                <w:szCs w:val="16"/>
              </w:rPr>
            </w:pPr>
            <w:r w:rsidRPr="001F2867">
              <w:rPr>
                <w:sz w:val="16"/>
                <w:szCs w:val="16"/>
              </w:rPr>
              <w:t>3GPPMEMBER</w:t>
            </w:r>
          </w:p>
        </w:tc>
      </w:tr>
      <w:tr w:rsidR="001F2867" w14:paraId="2CE2CA1B"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4516F6D" w14:textId="10C4BE71"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C9D56" w14:textId="06FDDCBD" w:rsidR="001F2867" w:rsidRPr="001B1679" w:rsidRDefault="001F2867" w:rsidP="001F2867">
            <w:pPr>
              <w:pStyle w:val="TAL"/>
              <w:rPr>
                <w:sz w:val="16"/>
                <w:szCs w:val="16"/>
              </w:rPr>
            </w:pPr>
            <w:r w:rsidRPr="001F2867">
              <w:rPr>
                <w:sz w:val="16"/>
                <w:szCs w:val="16"/>
              </w:rPr>
              <w:t>Baskaran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9CC5EE" w14:textId="1A9591AB" w:rsidR="001F2867" w:rsidRPr="001B1679" w:rsidRDefault="001F2867" w:rsidP="001F2867">
            <w:pPr>
              <w:pStyle w:val="TAL"/>
              <w:rPr>
                <w:sz w:val="16"/>
                <w:szCs w:val="16"/>
              </w:rPr>
            </w:pPr>
            <w:r w:rsidRPr="001F2867">
              <w:rPr>
                <w:sz w:val="16"/>
                <w:szCs w:val="16"/>
              </w:rPr>
              <w:t>Dhivagar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622590" w14:textId="24BAE9CA" w:rsidR="001F2867" w:rsidRPr="001B1679" w:rsidRDefault="001F2867" w:rsidP="001F2867">
            <w:pPr>
              <w:pStyle w:val="TAL"/>
              <w:rPr>
                <w:sz w:val="16"/>
                <w:szCs w:val="16"/>
              </w:rPr>
            </w:pPr>
            <w:proofErr w:type="spellStart"/>
            <w:r w:rsidRPr="001F2867">
              <w:rPr>
                <w:sz w:val="16"/>
                <w:szCs w:val="16"/>
              </w:rPr>
              <w:t>CEWiT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47C095" w14:textId="0745C840" w:rsidR="001F2867" w:rsidRPr="001B1679" w:rsidRDefault="001F2867" w:rsidP="001F2867">
            <w:pPr>
              <w:pStyle w:val="TAL"/>
              <w:rPr>
                <w:sz w:val="16"/>
                <w:szCs w:val="16"/>
              </w:rPr>
            </w:pPr>
            <w:r w:rsidRPr="001F2867">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B3E19B" w14:textId="35F4411F" w:rsidR="001F2867" w:rsidRPr="001B1679" w:rsidRDefault="001F2867" w:rsidP="001F2867">
            <w:pPr>
              <w:pStyle w:val="TAL"/>
              <w:rPr>
                <w:sz w:val="16"/>
                <w:szCs w:val="16"/>
              </w:rPr>
            </w:pPr>
            <w:r w:rsidRPr="001F2867">
              <w:rPr>
                <w:sz w:val="16"/>
                <w:szCs w:val="16"/>
              </w:rPr>
              <w:t>3GPPMEMBER</w:t>
            </w:r>
          </w:p>
        </w:tc>
      </w:tr>
      <w:tr w:rsidR="001F2867" w14:paraId="205490C1"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3703CA3" w14:textId="34F39231"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D2EFFD" w14:textId="4552CE0B" w:rsidR="001F2867" w:rsidRPr="001B1679" w:rsidRDefault="001F2867" w:rsidP="001F2867">
            <w:pPr>
              <w:pStyle w:val="TAL"/>
              <w:rPr>
                <w:sz w:val="16"/>
                <w:szCs w:val="16"/>
              </w:rPr>
            </w:pPr>
            <w:r w:rsidRPr="001F2867">
              <w:rPr>
                <w:sz w:val="16"/>
                <w:szCs w:val="16"/>
              </w:rPr>
              <w:t>Bennett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4D8E48" w14:textId="57734F47" w:rsidR="001F2867" w:rsidRPr="001B1679" w:rsidRDefault="001F2867" w:rsidP="001F2867">
            <w:pPr>
              <w:pStyle w:val="TAL"/>
              <w:rPr>
                <w:sz w:val="16"/>
                <w:szCs w:val="16"/>
              </w:rPr>
            </w:pPr>
            <w:r w:rsidRPr="001F2867">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584409" w14:textId="2B28C7C0" w:rsidR="001F2867" w:rsidRPr="001B1679" w:rsidRDefault="001F2867" w:rsidP="001F2867">
            <w:pPr>
              <w:pStyle w:val="TAL"/>
              <w:rPr>
                <w:sz w:val="16"/>
                <w:szCs w:val="16"/>
              </w:rPr>
            </w:pPr>
            <w:r w:rsidRPr="001F2867">
              <w:rPr>
                <w:sz w:val="16"/>
                <w:szCs w:val="16"/>
              </w:rPr>
              <w:t>Samsung R&amp;D Institute UK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36EBFB" w14:textId="1A059FFC"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7C671" w14:textId="3052846C" w:rsidR="001F2867" w:rsidRPr="001B1679" w:rsidRDefault="001F2867" w:rsidP="001F2867">
            <w:pPr>
              <w:pStyle w:val="TAL"/>
              <w:rPr>
                <w:sz w:val="16"/>
                <w:szCs w:val="16"/>
              </w:rPr>
            </w:pPr>
            <w:r w:rsidRPr="001F2867">
              <w:rPr>
                <w:sz w:val="16"/>
                <w:szCs w:val="16"/>
              </w:rPr>
              <w:t>3GPPMEMBER</w:t>
            </w:r>
          </w:p>
        </w:tc>
      </w:tr>
      <w:tr w:rsidR="001F2867" w14:paraId="5D28B83F"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741FC53" w14:textId="192D363C"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79EF8A" w14:textId="1E140EA2" w:rsidR="001F2867" w:rsidRPr="001B1679" w:rsidRDefault="001F2867" w:rsidP="001F2867">
            <w:pPr>
              <w:pStyle w:val="TAL"/>
              <w:rPr>
                <w:sz w:val="16"/>
                <w:szCs w:val="16"/>
              </w:rPr>
            </w:pPr>
            <w:r w:rsidRPr="001F2867">
              <w:rPr>
                <w:sz w:val="16"/>
                <w:szCs w:val="16"/>
              </w:rPr>
              <w:t>Berisot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E776D9" w14:textId="541228AB" w:rsidR="001F2867" w:rsidRPr="001B1679" w:rsidRDefault="001F2867" w:rsidP="001F2867">
            <w:pPr>
              <w:pStyle w:val="TAL"/>
              <w:rPr>
                <w:sz w:val="16"/>
                <w:szCs w:val="16"/>
              </w:rPr>
            </w:pPr>
            <w:r w:rsidRPr="001F2867">
              <w:rPr>
                <w:sz w:val="16"/>
                <w:szCs w:val="16"/>
              </w:rPr>
              <w:t>Thierry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C72406" w14:textId="707ADC93" w:rsidR="001F2867" w:rsidRPr="001B1679" w:rsidRDefault="001F2867" w:rsidP="001F2867">
            <w:pPr>
              <w:pStyle w:val="TAL"/>
              <w:rPr>
                <w:sz w:val="16"/>
                <w:szCs w:val="16"/>
              </w:rPr>
            </w:pPr>
            <w:r w:rsidRPr="001F2867">
              <w:rPr>
                <w:sz w:val="16"/>
                <w:szCs w:val="16"/>
              </w:rPr>
              <w:t>NOVAMINT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BDAEB4" w14:textId="4F3B1C20"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E415E5" w14:textId="4E6D9922" w:rsidR="001F2867" w:rsidRPr="001B1679" w:rsidRDefault="001F2867" w:rsidP="001F2867">
            <w:pPr>
              <w:pStyle w:val="TAL"/>
              <w:rPr>
                <w:sz w:val="16"/>
                <w:szCs w:val="16"/>
              </w:rPr>
            </w:pPr>
            <w:r w:rsidRPr="001F2867">
              <w:rPr>
                <w:sz w:val="16"/>
                <w:szCs w:val="16"/>
              </w:rPr>
              <w:t>3GPPMEMBER</w:t>
            </w:r>
          </w:p>
        </w:tc>
      </w:tr>
      <w:tr w:rsidR="001F2867" w14:paraId="7FB5E5BA"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E3142B7" w14:textId="3E1A24E6"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D97405" w14:textId="6A4D5DCE" w:rsidR="001F2867" w:rsidRPr="001B1679" w:rsidRDefault="001F2867" w:rsidP="001F2867">
            <w:pPr>
              <w:pStyle w:val="TAL"/>
              <w:rPr>
                <w:sz w:val="16"/>
                <w:szCs w:val="16"/>
              </w:rPr>
            </w:pPr>
            <w:r w:rsidRPr="001F2867">
              <w:rPr>
                <w:sz w:val="16"/>
                <w:szCs w:val="16"/>
              </w:rPr>
              <w:t>Beutler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44C24D" w14:textId="706BE83F" w:rsidR="001F2867" w:rsidRPr="001B1679" w:rsidRDefault="001F2867" w:rsidP="001F2867">
            <w:pPr>
              <w:pStyle w:val="TAL"/>
              <w:rPr>
                <w:sz w:val="16"/>
                <w:szCs w:val="16"/>
              </w:rPr>
            </w:pPr>
            <w:r w:rsidRPr="001F2867">
              <w:rPr>
                <w:sz w:val="16"/>
                <w:szCs w:val="16"/>
              </w:rPr>
              <w:t>Roland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DEDFB0" w14:textId="4DE49A57" w:rsidR="001F2867" w:rsidRPr="001B1679" w:rsidRDefault="001F2867" w:rsidP="001F2867">
            <w:pPr>
              <w:pStyle w:val="TAL"/>
              <w:rPr>
                <w:sz w:val="16"/>
                <w:szCs w:val="16"/>
              </w:rPr>
            </w:pPr>
            <w:r w:rsidRPr="001F2867">
              <w:rPr>
                <w:sz w:val="16"/>
                <w:szCs w:val="16"/>
              </w:rPr>
              <w:t>EBU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82301" w14:textId="213DB2E1"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A39C74" w14:textId="54D0D814" w:rsidR="001F2867" w:rsidRPr="001B1679" w:rsidRDefault="001F2867" w:rsidP="001F2867">
            <w:pPr>
              <w:pStyle w:val="TAL"/>
              <w:rPr>
                <w:sz w:val="16"/>
                <w:szCs w:val="16"/>
              </w:rPr>
            </w:pPr>
            <w:r w:rsidRPr="001F2867">
              <w:rPr>
                <w:sz w:val="16"/>
                <w:szCs w:val="16"/>
              </w:rPr>
              <w:t>3GPPMEMBER</w:t>
            </w:r>
          </w:p>
        </w:tc>
      </w:tr>
      <w:tr w:rsidR="001F2867" w14:paraId="54588D3C"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03B1DBD" w14:textId="3CCD2433"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F0973A" w14:textId="0A0564E4" w:rsidR="001F2867" w:rsidRPr="001B1679" w:rsidRDefault="001F2867" w:rsidP="001F2867">
            <w:pPr>
              <w:pStyle w:val="TAL"/>
              <w:rPr>
                <w:sz w:val="16"/>
                <w:szCs w:val="16"/>
              </w:rPr>
            </w:pPr>
            <w:r w:rsidRPr="001F2867">
              <w:rPr>
                <w:sz w:val="16"/>
                <w:szCs w:val="16"/>
              </w:rPr>
              <w:t>Bhangu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E6756D" w14:textId="668CDBB6" w:rsidR="001F2867" w:rsidRPr="001B1679" w:rsidRDefault="001F2867" w:rsidP="001F2867">
            <w:pPr>
              <w:pStyle w:val="TAL"/>
              <w:rPr>
                <w:sz w:val="16"/>
                <w:szCs w:val="16"/>
              </w:rPr>
            </w:pPr>
            <w:r w:rsidRPr="001F2867">
              <w:rPr>
                <w:sz w:val="16"/>
                <w:szCs w:val="16"/>
              </w:rPr>
              <w:t>Manmeet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380EE" w14:textId="5740A0AC" w:rsidR="001F2867" w:rsidRPr="001B1679" w:rsidRDefault="001F2867" w:rsidP="001F2867">
            <w:pPr>
              <w:pStyle w:val="TAL"/>
              <w:rPr>
                <w:sz w:val="16"/>
                <w:szCs w:val="16"/>
              </w:rPr>
            </w:pPr>
            <w:r w:rsidRPr="001F2867">
              <w:rPr>
                <w:sz w:val="16"/>
                <w:szCs w:val="16"/>
              </w:rPr>
              <w:t>Rakuten Mobile,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E61C5B" w14:textId="4C20BD6D" w:rsidR="001F2867" w:rsidRPr="001B1679"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DA8622" w14:textId="3FDD7C1E" w:rsidR="001F2867" w:rsidRPr="001B1679" w:rsidRDefault="001F2867" w:rsidP="001F2867">
            <w:pPr>
              <w:pStyle w:val="TAL"/>
              <w:rPr>
                <w:sz w:val="16"/>
                <w:szCs w:val="16"/>
              </w:rPr>
            </w:pPr>
            <w:r w:rsidRPr="001F2867">
              <w:rPr>
                <w:sz w:val="16"/>
                <w:szCs w:val="16"/>
              </w:rPr>
              <w:t>3GPPMEMBER</w:t>
            </w:r>
          </w:p>
        </w:tc>
      </w:tr>
      <w:tr w:rsidR="001F2867" w14:paraId="64F2DB15"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42F0A31" w14:textId="2E29D8AA"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A6DA01" w14:textId="72CE8899" w:rsidR="001F2867" w:rsidRPr="001B1679" w:rsidRDefault="001F2867" w:rsidP="001F2867">
            <w:pPr>
              <w:pStyle w:val="TAL"/>
              <w:rPr>
                <w:sz w:val="16"/>
                <w:szCs w:val="16"/>
              </w:rPr>
            </w:pPr>
            <w:r w:rsidRPr="001F2867">
              <w:rPr>
                <w:sz w:val="16"/>
                <w:szCs w:val="16"/>
              </w:rPr>
              <w:t>Bi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066142" w14:textId="608FAD71" w:rsidR="001F2867" w:rsidRPr="001B1679" w:rsidRDefault="001F2867" w:rsidP="001F2867">
            <w:pPr>
              <w:pStyle w:val="TAL"/>
              <w:rPr>
                <w:sz w:val="16"/>
                <w:szCs w:val="16"/>
              </w:rPr>
            </w:pPr>
            <w:r w:rsidRPr="001F2867">
              <w:rPr>
                <w:sz w:val="16"/>
                <w:szCs w:val="16"/>
              </w:rPr>
              <w:t>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DF56C" w14:textId="58242EE5" w:rsidR="001F2867" w:rsidRPr="001B1679" w:rsidRDefault="001F2867" w:rsidP="001F2867">
            <w:pPr>
              <w:pStyle w:val="TAL"/>
              <w:rPr>
                <w:sz w:val="16"/>
                <w:szCs w:val="16"/>
              </w:rPr>
            </w:pPr>
            <w:r w:rsidRPr="001F2867">
              <w:rPr>
                <w:sz w:val="16"/>
                <w:szCs w:val="16"/>
              </w:rPr>
              <w:t>MediaTek Korea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4CFEE9" w14:textId="38F94CAF" w:rsidR="001F2867" w:rsidRPr="001B1679"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DBFFD7" w14:textId="413B8FB7" w:rsidR="001F2867" w:rsidRPr="001B1679" w:rsidRDefault="001F2867" w:rsidP="001F2867">
            <w:pPr>
              <w:pStyle w:val="TAL"/>
              <w:rPr>
                <w:sz w:val="16"/>
                <w:szCs w:val="16"/>
              </w:rPr>
            </w:pPr>
            <w:r w:rsidRPr="001F2867">
              <w:rPr>
                <w:sz w:val="16"/>
                <w:szCs w:val="16"/>
              </w:rPr>
              <w:t>3GPPMEMBER</w:t>
            </w:r>
          </w:p>
        </w:tc>
      </w:tr>
      <w:tr w:rsidR="001F2867" w14:paraId="00DA8545"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3CB97C2" w14:textId="54E7CB49"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89D33B" w14:textId="3E91F250" w:rsidR="001F2867" w:rsidRPr="001B1679" w:rsidRDefault="001F2867" w:rsidP="001F2867">
            <w:pPr>
              <w:pStyle w:val="TAL"/>
              <w:rPr>
                <w:sz w:val="16"/>
                <w:szCs w:val="16"/>
              </w:rPr>
            </w:pPr>
            <w:proofErr w:type="spellStart"/>
            <w:r w:rsidRPr="001F2867">
              <w:rPr>
                <w:sz w:val="16"/>
                <w:szCs w:val="16"/>
              </w:rPr>
              <w:t>Bladenis</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794B88" w14:textId="1100B22E" w:rsidR="001F2867" w:rsidRPr="001B1679" w:rsidRDefault="001F2867" w:rsidP="001F2867">
            <w:pPr>
              <w:pStyle w:val="TAL"/>
              <w:rPr>
                <w:sz w:val="16"/>
                <w:szCs w:val="16"/>
              </w:rPr>
            </w:pPr>
            <w:r w:rsidRPr="001F2867">
              <w:rPr>
                <w:sz w:val="16"/>
                <w:szCs w:val="16"/>
              </w:rPr>
              <w:t>Alex</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39D17" w14:textId="058141B7" w:rsidR="001F2867" w:rsidRPr="001B1679" w:rsidRDefault="001F2867" w:rsidP="001F2867">
            <w:pPr>
              <w:pStyle w:val="TAL"/>
              <w:rPr>
                <w:sz w:val="16"/>
                <w:szCs w:val="16"/>
              </w:rPr>
            </w:pPr>
            <w:r w:rsidRPr="001F2867">
              <w:rPr>
                <w:sz w:val="16"/>
                <w:szCs w:val="16"/>
              </w:rPr>
              <w:t>Telstra Limited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BE386B" w14:textId="2DB21F57"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7627F" w14:textId="49B905D7" w:rsidR="001F2867" w:rsidRPr="001B1679" w:rsidRDefault="001F2867" w:rsidP="001F2867">
            <w:pPr>
              <w:pStyle w:val="TAL"/>
              <w:rPr>
                <w:sz w:val="16"/>
                <w:szCs w:val="16"/>
              </w:rPr>
            </w:pPr>
            <w:r w:rsidRPr="001F2867">
              <w:rPr>
                <w:sz w:val="16"/>
                <w:szCs w:val="16"/>
              </w:rPr>
              <w:t>3GPPMEMBER</w:t>
            </w:r>
          </w:p>
        </w:tc>
      </w:tr>
      <w:tr w:rsidR="001F2867" w14:paraId="30D6F8D6"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A376774" w14:textId="63D7EF62"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88C09C" w14:textId="2CD3BCD1" w:rsidR="001F2867" w:rsidRPr="001B1679" w:rsidRDefault="001F2867" w:rsidP="001F2867">
            <w:pPr>
              <w:pStyle w:val="TAL"/>
              <w:rPr>
                <w:sz w:val="16"/>
                <w:szCs w:val="16"/>
              </w:rPr>
            </w:pPr>
            <w:r w:rsidRPr="001F2867">
              <w:rPr>
                <w:sz w:val="16"/>
                <w:szCs w:val="16"/>
              </w:rPr>
              <w:t>Boubendir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51DC18" w14:textId="4F5ABA9E" w:rsidR="001F2867" w:rsidRPr="001B1679" w:rsidRDefault="001F2867" w:rsidP="001F2867">
            <w:pPr>
              <w:pStyle w:val="TAL"/>
              <w:rPr>
                <w:sz w:val="16"/>
                <w:szCs w:val="16"/>
              </w:rPr>
            </w:pPr>
            <w:r w:rsidRPr="001F2867">
              <w:rPr>
                <w:sz w:val="16"/>
                <w:szCs w:val="16"/>
              </w:rPr>
              <w:t>Amina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7539C4" w14:textId="744BFB4F" w:rsidR="001F2867" w:rsidRPr="001B1679" w:rsidRDefault="001F2867" w:rsidP="001F2867">
            <w:pPr>
              <w:pStyle w:val="TAL"/>
              <w:rPr>
                <w:sz w:val="16"/>
                <w:szCs w:val="16"/>
              </w:rPr>
            </w:pPr>
            <w:r w:rsidRPr="001F2867">
              <w:rPr>
                <w:sz w:val="16"/>
                <w:szCs w:val="16"/>
              </w:rPr>
              <w:t>Airbus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36051F" w14:textId="507FFA33"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6F45D5" w14:textId="3125E524" w:rsidR="001F2867" w:rsidRPr="001B1679" w:rsidRDefault="001F2867" w:rsidP="001F2867">
            <w:pPr>
              <w:pStyle w:val="TAL"/>
              <w:rPr>
                <w:sz w:val="16"/>
                <w:szCs w:val="16"/>
              </w:rPr>
            </w:pPr>
            <w:r w:rsidRPr="001F2867">
              <w:rPr>
                <w:sz w:val="16"/>
                <w:szCs w:val="16"/>
              </w:rPr>
              <w:t>3GPPMEMBER</w:t>
            </w:r>
          </w:p>
        </w:tc>
      </w:tr>
      <w:tr w:rsidR="001F2867" w14:paraId="2D09DAA1"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214F858" w14:textId="1223F88E"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881033" w14:textId="568078AA" w:rsidR="001F2867" w:rsidRPr="001B1679" w:rsidRDefault="001F2867" w:rsidP="001F2867">
            <w:pPr>
              <w:pStyle w:val="TAL"/>
              <w:rPr>
                <w:sz w:val="16"/>
                <w:szCs w:val="16"/>
              </w:rPr>
            </w:pPr>
            <w:r w:rsidRPr="001F2867">
              <w:rPr>
                <w:sz w:val="16"/>
                <w:szCs w:val="16"/>
              </w:rPr>
              <w:t>Brown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E25244" w14:textId="74BB3409" w:rsidR="001F2867" w:rsidRPr="001B1679" w:rsidRDefault="001F2867" w:rsidP="001F2867">
            <w:pPr>
              <w:pStyle w:val="TAL"/>
              <w:rPr>
                <w:sz w:val="16"/>
                <w:szCs w:val="16"/>
              </w:rPr>
            </w:pPr>
            <w:r w:rsidRPr="001F2867">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7AB719" w14:textId="360E1D9C" w:rsidR="001F2867" w:rsidRPr="001B1679" w:rsidRDefault="001F2867" w:rsidP="001F2867">
            <w:pPr>
              <w:pStyle w:val="TAL"/>
              <w:rPr>
                <w:sz w:val="16"/>
                <w:szCs w:val="16"/>
              </w:rPr>
            </w:pPr>
            <w:r w:rsidRPr="001F2867">
              <w:rPr>
                <w:sz w:val="16"/>
                <w:szCs w:val="16"/>
              </w:rPr>
              <w:t>Microsoft Europe SARL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CEFCFE" w14:textId="53D41342"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CC7DFB" w14:textId="634314E1" w:rsidR="001F2867" w:rsidRPr="001B1679" w:rsidRDefault="001F2867" w:rsidP="001F2867">
            <w:pPr>
              <w:pStyle w:val="TAL"/>
              <w:rPr>
                <w:sz w:val="16"/>
                <w:szCs w:val="16"/>
              </w:rPr>
            </w:pPr>
            <w:r w:rsidRPr="001F2867">
              <w:rPr>
                <w:sz w:val="16"/>
                <w:szCs w:val="16"/>
              </w:rPr>
              <w:t>3GPPMEMBER</w:t>
            </w:r>
          </w:p>
        </w:tc>
      </w:tr>
      <w:tr w:rsidR="001F2867" w14:paraId="7B199CCD"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E152129" w14:textId="4A384FF1" w:rsidR="001F2867" w:rsidRPr="001B1679" w:rsidRDefault="001F2867" w:rsidP="001F2867">
            <w:pPr>
              <w:pStyle w:val="TAL"/>
              <w:rPr>
                <w:sz w:val="16"/>
                <w:szCs w:val="16"/>
              </w:rPr>
            </w:pPr>
            <w:r w:rsidRPr="001F2867">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A61775" w14:textId="08668388" w:rsidR="001F2867" w:rsidRPr="001B1679" w:rsidRDefault="001F2867" w:rsidP="001F2867">
            <w:pPr>
              <w:pStyle w:val="TAL"/>
              <w:rPr>
                <w:sz w:val="16"/>
                <w:szCs w:val="16"/>
              </w:rPr>
            </w:pPr>
            <w:r w:rsidRPr="001F2867">
              <w:rPr>
                <w:sz w:val="16"/>
                <w:szCs w:val="16"/>
              </w:rPr>
              <w:t>Carducci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DEBD31" w14:textId="649540CE" w:rsidR="001F2867" w:rsidRPr="001B1679" w:rsidRDefault="001F2867" w:rsidP="001F2867">
            <w:pPr>
              <w:pStyle w:val="TAL"/>
              <w:rPr>
                <w:sz w:val="16"/>
                <w:szCs w:val="16"/>
              </w:rPr>
            </w:pPr>
            <w:r w:rsidRPr="001F2867">
              <w:rPr>
                <w:sz w:val="16"/>
                <w:szCs w:val="16"/>
              </w:rPr>
              <w:t>Candace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0CEAE7" w14:textId="6300FCE9" w:rsidR="001F2867" w:rsidRPr="001B1679" w:rsidRDefault="001F2867" w:rsidP="001F2867">
            <w:pPr>
              <w:pStyle w:val="TAL"/>
              <w:rPr>
                <w:sz w:val="16"/>
                <w:szCs w:val="16"/>
              </w:rPr>
            </w:pPr>
            <w:r w:rsidRPr="001F2867">
              <w:rPr>
                <w:sz w:val="16"/>
                <w:szCs w:val="16"/>
              </w:rPr>
              <w:t>Johns Hopkins University APL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9C5B30" w14:textId="10854721"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630DEA" w14:textId="68B5F8A3" w:rsidR="001F2867" w:rsidRPr="001B1679" w:rsidRDefault="001F2867" w:rsidP="001F2867">
            <w:pPr>
              <w:pStyle w:val="TAL"/>
              <w:rPr>
                <w:sz w:val="16"/>
                <w:szCs w:val="16"/>
              </w:rPr>
            </w:pPr>
            <w:r w:rsidRPr="001F2867">
              <w:rPr>
                <w:sz w:val="16"/>
                <w:szCs w:val="16"/>
              </w:rPr>
              <w:t>3GPPMEMBER</w:t>
            </w:r>
          </w:p>
        </w:tc>
      </w:tr>
      <w:tr w:rsidR="001F2867" w14:paraId="7A59166F"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0A159AA" w14:textId="1C00B560"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F98587" w14:textId="07449F49" w:rsidR="001F2867" w:rsidRPr="001B1679" w:rsidRDefault="001F2867" w:rsidP="001F2867">
            <w:pPr>
              <w:pStyle w:val="TAL"/>
              <w:rPr>
                <w:sz w:val="16"/>
                <w:szCs w:val="16"/>
              </w:rPr>
            </w:pPr>
            <w:r w:rsidRPr="001F2867">
              <w:rPr>
                <w:sz w:val="16"/>
                <w:szCs w:val="16"/>
              </w:rPr>
              <w:t>Casati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8483C7" w14:textId="7200302C" w:rsidR="001F2867" w:rsidRPr="001B1679" w:rsidRDefault="001F2867" w:rsidP="001F2867">
            <w:pPr>
              <w:pStyle w:val="TAL"/>
              <w:rPr>
                <w:sz w:val="16"/>
                <w:szCs w:val="16"/>
              </w:rPr>
            </w:pPr>
            <w:r w:rsidRPr="001F2867">
              <w:rPr>
                <w:sz w:val="16"/>
                <w:szCs w:val="16"/>
              </w:rPr>
              <w:t>Alessio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04D2C" w14:textId="4C558DD8" w:rsidR="001F2867" w:rsidRPr="001B1679" w:rsidRDefault="001F2867" w:rsidP="001F2867">
            <w:pPr>
              <w:pStyle w:val="TAL"/>
              <w:rPr>
                <w:sz w:val="16"/>
                <w:szCs w:val="16"/>
              </w:rPr>
            </w:pPr>
            <w:r w:rsidRPr="001F2867">
              <w:rPr>
                <w:sz w:val="16"/>
                <w:szCs w:val="16"/>
              </w:rPr>
              <w:t>Nokia UK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5D6FB3" w14:textId="7BDE5815"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92C9EB" w14:textId="677A95E2" w:rsidR="001F2867" w:rsidRPr="001B1679" w:rsidRDefault="001F2867" w:rsidP="001F2867">
            <w:pPr>
              <w:pStyle w:val="TAL"/>
              <w:rPr>
                <w:sz w:val="16"/>
                <w:szCs w:val="16"/>
              </w:rPr>
            </w:pPr>
            <w:r w:rsidRPr="001F2867">
              <w:rPr>
                <w:sz w:val="16"/>
                <w:szCs w:val="16"/>
              </w:rPr>
              <w:t>3GPPMEMBER</w:t>
            </w:r>
          </w:p>
        </w:tc>
      </w:tr>
      <w:tr w:rsidR="001F2867" w14:paraId="4BAEF383"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6BE86E7" w14:textId="57CC621B" w:rsidR="001F2867" w:rsidRPr="001B1679" w:rsidRDefault="001F2867" w:rsidP="001F2867">
            <w:pPr>
              <w:pStyle w:val="TAL"/>
              <w:rPr>
                <w:sz w:val="16"/>
                <w:szCs w:val="16"/>
              </w:rPr>
            </w:pPr>
            <w:r w:rsidRPr="001F2867">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4A1906" w14:textId="6502AA80" w:rsidR="001F2867" w:rsidRPr="001B1679" w:rsidRDefault="001F2867" w:rsidP="001F2867">
            <w:pPr>
              <w:pStyle w:val="TAL"/>
              <w:rPr>
                <w:sz w:val="16"/>
                <w:szCs w:val="16"/>
              </w:rPr>
            </w:pPr>
            <w:r w:rsidRPr="001F2867">
              <w:rPr>
                <w:sz w:val="16"/>
                <w:szCs w:val="16"/>
              </w:rPr>
              <w:t>Chaponniere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AEAB23" w14:textId="552CCA44" w:rsidR="001F2867" w:rsidRPr="001B1679" w:rsidRDefault="001F2867" w:rsidP="001F2867">
            <w:pPr>
              <w:pStyle w:val="TAL"/>
              <w:rPr>
                <w:sz w:val="16"/>
                <w:szCs w:val="16"/>
              </w:rPr>
            </w:pPr>
            <w:r w:rsidRPr="001F2867">
              <w:rPr>
                <w:sz w:val="16"/>
                <w:szCs w:val="16"/>
              </w:rPr>
              <w:t>Lena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E81AC8" w14:textId="066B351C" w:rsidR="001F2867" w:rsidRPr="001B1679" w:rsidRDefault="001F2867" w:rsidP="001F2867">
            <w:pPr>
              <w:pStyle w:val="TAL"/>
              <w:rPr>
                <w:sz w:val="16"/>
                <w:szCs w:val="16"/>
              </w:rPr>
            </w:pPr>
            <w:r w:rsidRPr="001F2867">
              <w:rPr>
                <w:sz w:val="16"/>
                <w:szCs w:val="16"/>
              </w:rPr>
              <w:t>Qualcomm Incorporated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5845EB" w14:textId="2E6096CC"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7F2B5B" w14:textId="0AC0EB3E" w:rsidR="001F2867" w:rsidRPr="001B1679" w:rsidRDefault="001F2867" w:rsidP="001F2867">
            <w:pPr>
              <w:pStyle w:val="TAL"/>
              <w:rPr>
                <w:sz w:val="16"/>
                <w:szCs w:val="16"/>
              </w:rPr>
            </w:pPr>
            <w:r w:rsidRPr="001F2867">
              <w:rPr>
                <w:sz w:val="16"/>
                <w:szCs w:val="16"/>
              </w:rPr>
              <w:t>3GPPMEMBER</w:t>
            </w:r>
          </w:p>
        </w:tc>
      </w:tr>
      <w:tr w:rsidR="001F2867" w14:paraId="57E85BDE"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1C0BDF0" w14:textId="6A5F330A"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434F65" w14:textId="6EAE8890" w:rsidR="001F2867" w:rsidRPr="001B1679" w:rsidRDefault="001F2867" w:rsidP="001F2867">
            <w:pPr>
              <w:pStyle w:val="TAL"/>
              <w:rPr>
                <w:sz w:val="16"/>
                <w:szCs w:val="16"/>
              </w:rPr>
            </w:pPr>
            <w:proofErr w:type="spellStart"/>
            <w:r w:rsidRPr="001F2867">
              <w:rPr>
                <w:sz w:val="16"/>
                <w:szCs w:val="16"/>
              </w:rPr>
              <w:t>Chelle</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4999CC" w14:textId="4D9879A2" w:rsidR="001F2867" w:rsidRPr="001B1679" w:rsidRDefault="001F2867" w:rsidP="001F2867">
            <w:pPr>
              <w:pStyle w:val="TAL"/>
              <w:rPr>
                <w:sz w:val="16"/>
                <w:szCs w:val="16"/>
              </w:rPr>
            </w:pPr>
            <w:r w:rsidRPr="001F2867">
              <w:rPr>
                <w:sz w:val="16"/>
                <w:szCs w:val="16"/>
              </w:rPr>
              <w:t>Venkata Rama Raju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E2B95" w14:textId="41E57CA7" w:rsidR="001F2867" w:rsidRPr="001B1679" w:rsidRDefault="001F2867" w:rsidP="001F2867">
            <w:pPr>
              <w:pStyle w:val="TAL"/>
              <w:rPr>
                <w:sz w:val="16"/>
                <w:szCs w:val="16"/>
              </w:rPr>
            </w:pPr>
            <w:r w:rsidRPr="001F2867">
              <w:rPr>
                <w:sz w:val="16"/>
                <w:szCs w:val="16"/>
              </w:rPr>
              <w:t>Department of Telecom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FAD25C" w14:textId="41C96C55" w:rsidR="001F2867" w:rsidRPr="001B1679" w:rsidRDefault="001F2867" w:rsidP="001F2867">
            <w:pPr>
              <w:pStyle w:val="TAL"/>
              <w:rPr>
                <w:sz w:val="16"/>
                <w:szCs w:val="16"/>
              </w:rPr>
            </w:pPr>
            <w:r w:rsidRPr="001F2867">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650E73" w14:textId="32069295" w:rsidR="001F2867" w:rsidRPr="001B1679" w:rsidRDefault="001F2867" w:rsidP="001F2867">
            <w:pPr>
              <w:pStyle w:val="TAL"/>
              <w:rPr>
                <w:sz w:val="16"/>
                <w:szCs w:val="16"/>
              </w:rPr>
            </w:pPr>
            <w:r w:rsidRPr="001F2867">
              <w:rPr>
                <w:sz w:val="16"/>
                <w:szCs w:val="16"/>
              </w:rPr>
              <w:t>3GPPMEMBER</w:t>
            </w:r>
          </w:p>
        </w:tc>
      </w:tr>
      <w:tr w:rsidR="001F2867" w14:paraId="20F54601"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8194ADD" w14:textId="3D5DC4FE" w:rsidR="001F2867" w:rsidRPr="001B1679" w:rsidRDefault="001F2867" w:rsidP="001F2867">
            <w:pPr>
              <w:pStyle w:val="TAL"/>
              <w:rPr>
                <w:sz w:val="16"/>
                <w:szCs w:val="16"/>
              </w:rPr>
            </w:pPr>
            <w:r w:rsidRPr="001F2867">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59B363" w14:textId="2E7F9D24" w:rsidR="001F2867" w:rsidRPr="001B1679" w:rsidRDefault="001F2867" w:rsidP="001F2867">
            <w:pPr>
              <w:pStyle w:val="TAL"/>
              <w:rPr>
                <w:sz w:val="16"/>
                <w:szCs w:val="16"/>
              </w:rPr>
            </w:pPr>
            <w:r w:rsidRPr="001F2867">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43B22A" w14:textId="009325E5" w:rsidR="001F2867" w:rsidRPr="001B1679" w:rsidRDefault="001F2867" w:rsidP="001F2867">
            <w:pPr>
              <w:pStyle w:val="TAL"/>
              <w:rPr>
                <w:sz w:val="16"/>
                <w:szCs w:val="16"/>
              </w:rPr>
            </w:pPr>
            <w:r w:rsidRPr="001F2867">
              <w:rPr>
                <w:sz w:val="16"/>
                <w:szCs w:val="16"/>
              </w:rPr>
              <w:t>Chiu-Wen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69687" w14:textId="2597FF36" w:rsidR="001F2867" w:rsidRPr="001B1679" w:rsidRDefault="001F2867" w:rsidP="001F2867">
            <w:pPr>
              <w:pStyle w:val="TAL"/>
              <w:rPr>
                <w:sz w:val="16"/>
                <w:szCs w:val="16"/>
              </w:rPr>
            </w:pPr>
            <w:r w:rsidRPr="001F2867">
              <w:rPr>
                <w:sz w:val="16"/>
                <w:szCs w:val="16"/>
              </w:rPr>
              <w:t>ESSEN INNOVATION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998566" w14:textId="07CE48A0" w:rsidR="001F2867" w:rsidRPr="001B1679" w:rsidRDefault="001F2867" w:rsidP="001F2867">
            <w:pPr>
              <w:pStyle w:val="TAL"/>
              <w:rPr>
                <w:sz w:val="16"/>
                <w:szCs w:val="16"/>
              </w:rPr>
            </w:pPr>
            <w:r w:rsidRPr="001F2867">
              <w:rPr>
                <w:sz w:val="16"/>
                <w:szCs w:val="16"/>
              </w:rPr>
              <w:t>CCSA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9F510D" w14:textId="0FE1087D" w:rsidR="001F2867" w:rsidRPr="001B1679" w:rsidRDefault="001F2867" w:rsidP="001F2867">
            <w:pPr>
              <w:pStyle w:val="TAL"/>
              <w:rPr>
                <w:sz w:val="16"/>
                <w:szCs w:val="16"/>
              </w:rPr>
            </w:pPr>
            <w:r w:rsidRPr="001F2867">
              <w:rPr>
                <w:sz w:val="16"/>
                <w:szCs w:val="16"/>
              </w:rPr>
              <w:t>3GPPMEMBER</w:t>
            </w:r>
          </w:p>
        </w:tc>
      </w:tr>
      <w:tr w:rsidR="001F2867" w14:paraId="459F2EB1"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C8B4583" w14:textId="3248B6DB"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F6B8CA" w14:textId="3131B1C7" w:rsidR="001F2867" w:rsidRPr="001B1679" w:rsidRDefault="001F2867" w:rsidP="001F2867">
            <w:pPr>
              <w:pStyle w:val="TAL"/>
              <w:rPr>
                <w:sz w:val="16"/>
                <w:szCs w:val="16"/>
              </w:rPr>
            </w:pPr>
            <w:r w:rsidRPr="001F2867">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1BDD25" w14:textId="2B449C20" w:rsidR="001F2867" w:rsidRPr="001B1679" w:rsidRDefault="001F2867" w:rsidP="001F2867">
            <w:pPr>
              <w:pStyle w:val="TAL"/>
              <w:rPr>
                <w:sz w:val="16"/>
                <w:szCs w:val="16"/>
              </w:rPr>
            </w:pPr>
            <w:r w:rsidRPr="001F2867">
              <w:rPr>
                <w:sz w:val="16"/>
                <w:szCs w:val="16"/>
              </w:rPr>
              <w:t>Huang-Da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FC462" w14:textId="0E392BA5" w:rsidR="001F2867" w:rsidRPr="001B1679" w:rsidRDefault="001F2867" w:rsidP="001F2867">
            <w:pPr>
              <w:pStyle w:val="TAL"/>
              <w:rPr>
                <w:sz w:val="16"/>
                <w:szCs w:val="16"/>
              </w:rPr>
            </w:pPr>
            <w:r w:rsidRPr="001F2867">
              <w:rPr>
                <w:sz w:val="16"/>
                <w:szCs w:val="16"/>
              </w:rPr>
              <w:t>Google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1DCBAE" w14:textId="7C2BDA88"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1B913A" w14:textId="6ED11C01" w:rsidR="001F2867" w:rsidRPr="001B1679" w:rsidRDefault="001F2867" w:rsidP="001F2867">
            <w:pPr>
              <w:pStyle w:val="TAL"/>
              <w:rPr>
                <w:sz w:val="16"/>
                <w:szCs w:val="16"/>
              </w:rPr>
            </w:pPr>
            <w:r w:rsidRPr="001F2867">
              <w:rPr>
                <w:sz w:val="16"/>
                <w:szCs w:val="16"/>
              </w:rPr>
              <w:t>3GPPMEMBER</w:t>
            </w:r>
          </w:p>
        </w:tc>
      </w:tr>
      <w:tr w:rsidR="001F2867" w14:paraId="68F1D120"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6CF273A" w14:textId="267D23A2"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209743" w14:textId="31929D73" w:rsidR="001F2867" w:rsidRPr="001B1679" w:rsidRDefault="001F2867" w:rsidP="001F2867">
            <w:pPr>
              <w:pStyle w:val="TAL"/>
              <w:rPr>
                <w:sz w:val="16"/>
                <w:szCs w:val="16"/>
              </w:rPr>
            </w:pPr>
            <w:r w:rsidRPr="001F2867">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57D237" w14:textId="376D59A2" w:rsidR="001F2867" w:rsidRPr="001B1679" w:rsidRDefault="001F2867" w:rsidP="001F2867">
            <w:pPr>
              <w:pStyle w:val="TAL"/>
              <w:rPr>
                <w:sz w:val="16"/>
                <w:szCs w:val="16"/>
              </w:rPr>
            </w:pPr>
            <w:proofErr w:type="spellStart"/>
            <w:r w:rsidRPr="001F2867">
              <w:rPr>
                <w:sz w:val="16"/>
                <w:szCs w:val="16"/>
              </w:rPr>
              <w:t>Kuan</w:t>
            </w:r>
            <w:proofErr w:type="spellEnd"/>
            <w:r w:rsidRPr="001F2867">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283889" w14:textId="21587473" w:rsidR="001F2867" w:rsidRPr="001B1679" w:rsidRDefault="001F2867" w:rsidP="001F2867">
            <w:pPr>
              <w:pStyle w:val="TAL"/>
              <w:rPr>
                <w:sz w:val="16"/>
                <w:szCs w:val="16"/>
              </w:rPr>
            </w:pPr>
            <w:r w:rsidRPr="001F2867">
              <w:rPr>
                <w:sz w:val="16"/>
                <w:szCs w:val="16"/>
              </w:rPr>
              <w:t>Google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0DAE39" w14:textId="6FDAA706"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18680" w14:textId="54505BDF" w:rsidR="001F2867" w:rsidRPr="001B1679" w:rsidRDefault="001F2867" w:rsidP="001F2867">
            <w:pPr>
              <w:pStyle w:val="TAL"/>
              <w:rPr>
                <w:sz w:val="16"/>
                <w:szCs w:val="16"/>
              </w:rPr>
            </w:pPr>
            <w:r w:rsidRPr="001F2867">
              <w:rPr>
                <w:sz w:val="16"/>
                <w:szCs w:val="16"/>
              </w:rPr>
              <w:t>3GPPMEMBER</w:t>
            </w:r>
          </w:p>
        </w:tc>
      </w:tr>
      <w:tr w:rsidR="001F2867" w14:paraId="75D867FC"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FF09B28" w14:textId="4440C508"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7D21E6" w14:textId="68155D08" w:rsidR="001F2867" w:rsidRPr="001B1679" w:rsidRDefault="001F2867" w:rsidP="001F2867">
            <w:pPr>
              <w:pStyle w:val="TAL"/>
              <w:rPr>
                <w:sz w:val="16"/>
                <w:szCs w:val="16"/>
              </w:rPr>
            </w:pPr>
            <w:r w:rsidRPr="001F2867">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8A62A1" w14:textId="691E53AA" w:rsidR="001F2867" w:rsidRPr="001B1679" w:rsidRDefault="001F2867" w:rsidP="001F2867">
            <w:pPr>
              <w:pStyle w:val="TAL"/>
              <w:rPr>
                <w:sz w:val="16"/>
                <w:szCs w:val="16"/>
              </w:rPr>
            </w:pPr>
            <w:r w:rsidRPr="001F2867">
              <w:rPr>
                <w:sz w:val="16"/>
                <w:szCs w:val="16"/>
              </w:rPr>
              <w:t>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66785" w14:textId="05BF3FFC" w:rsidR="001F2867" w:rsidRPr="001B1679" w:rsidRDefault="001F2867" w:rsidP="001F2867">
            <w:pPr>
              <w:pStyle w:val="TAL"/>
              <w:rPr>
                <w:sz w:val="16"/>
                <w:szCs w:val="16"/>
              </w:rPr>
            </w:pPr>
            <w:proofErr w:type="spellStart"/>
            <w:r w:rsidRPr="001F2867">
              <w:rPr>
                <w:sz w:val="16"/>
                <w:szCs w:val="16"/>
              </w:rPr>
              <w:t>OneWeb</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EE3987" w14:textId="301185D8"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21AC37" w14:textId="16D16402" w:rsidR="001F2867" w:rsidRPr="001B1679" w:rsidRDefault="001F2867" w:rsidP="001F2867">
            <w:pPr>
              <w:pStyle w:val="TAL"/>
              <w:rPr>
                <w:sz w:val="16"/>
                <w:szCs w:val="16"/>
              </w:rPr>
            </w:pPr>
            <w:r w:rsidRPr="001F2867">
              <w:rPr>
                <w:sz w:val="16"/>
                <w:szCs w:val="16"/>
              </w:rPr>
              <w:t>3GPPMEMBER</w:t>
            </w:r>
          </w:p>
        </w:tc>
      </w:tr>
      <w:tr w:rsidR="001F2867" w14:paraId="152CA06B"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A1A1C9F" w14:textId="78CFCEA8"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C8ACCC" w14:textId="19263A76" w:rsidR="001F2867" w:rsidRPr="001B1679" w:rsidRDefault="001F2867" w:rsidP="001F2867">
            <w:pPr>
              <w:pStyle w:val="TAL"/>
              <w:rPr>
                <w:sz w:val="16"/>
                <w:szCs w:val="16"/>
              </w:rPr>
            </w:pPr>
            <w:r w:rsidRPr="001F2867">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99C7F3" w14:textId="399E5670" w:rsidR="001F2867" w:rsidRPr="001B1679" w:rsidRDefault="001F2867" w:rsidP="001F2867">
            <w:pPr>
              <w:pStyle w:val="TAL"/>
              <w:rPr>
                <w:sz w:val="16"/>
                <w:szCs w:val="16"/>
              </w:rPr>
            </w:pPr>
            <w:r w:rsidRPr="001F2867">
              <w:rPr>
                <w:sz w:val="16"/>
                <w:szCs w:val="16"/>
              </w:rPr>
              <w:t>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8BE2C" w14:textId="267B9B55" w:rsidR="001F2867" w:rsidRPr="001B1679" w:rsidRDefault="001F2867" w:rsidP="001F2867">
            <w:pPr>
              <w:pStyle w:val="TAL"/>
              <w:rPr>
                <w:sz w:val="16"/>
                <w:szCs w:val="16"/>
              </w:rPr>
            </w:pPr>
            <w:proofErr w:type="spellStart"/>
            <w:r w:rsidRPr="001F2867">
              <w:rPr>
                <w:sz w:val="16"/>
                <w:szCs w:val="16"/>
              </w:rPr>
              <w:t>OneWeb</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C4726D" w14:textId="6F02C439" w:rsidR="001F2867" w:rsidRPr="001B1679" w:rsidRDefault="001F2867" w:rsidP="001F286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66B4A4" w14:textId="582EAF53" w:rsidR="001F2867" w:rsidRPr="001B1679" w:rsidRDefault="001F2867" w:rsidP="001F2867">
            <w:pPr>
              <w:pStyle w:val="TAL"/>
              <w:rPr>
                <w:sz w:val="16"/>
                <w:szCs w:val="16"/>
              </w:rPr>
            </w:pPr>
          </w:p>
        </w:tc>
      </w:tr>
      <w:tr w:rsidR="001F2867" w14:paraId="64E2277E"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C12DC1F" w14:textId="791E4D6D"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937465" w14:textId="378B3D73" w:rsidR="001F2867" w:rsidRPr="001B1679" w:rsidRDefault="001F2867" w:rsidP="001F2867">
            <w:pPr>
              <w:pStyle w:val="TAL"/>
              <w:rPr>
                <w:sz w:val="16"/>
                <w:szCs w:val="16"/>
              </w:rPr>
            </w:pPr>
            <w:r w:rsidRPr="001F2867">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E50627" w14:textId="545E89AB" w:rsidR="001F2867" w:rsidRPr="001B1679" w:rsidRDefault="001F2867" w:rsidP="001F2867">
            <w:pPr>
              <w:pStyle w:val="TAL"/>
              <w:rPr>
                <w:sz w:val="16"/>
                <w:szCs w:val="16"/>
              </w:rPr>
            </w:pPr>
            <w:r w:rsidRPr="001F2867">
              <w:rPr>
                <w:sz w:val="16"/>
                <w:szCs w:val="16"/>
              </w:rPr>
              <w:t>Xiaobao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A0099" w14:textId="70BF1B2C" w:rsidR="001F2867" w:rsidRPr="001B1679" w:rsidRDefault="001F2867" w:rsidP="001F2867">
            <w:pPr>
              <w:pStyle w:val="TAL"/>
              <w:rPr>
                <w:sz w:val="16"/>
                <w:szCs w:val="16"/>
              </w:rPr>
            </w:pPr>
            <w:r w:rsidRPr="001F2867">
              <w:rPr>
                <w:sz w:val="16"/>
                <w:szCs w:val="16"/>
              </w:rPr>
              <w:t>Orange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65E64A" w14:textId="18E34F09"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4096B3" w14:textId="547875CC" w:rsidR="001F2867" w:rsidRPr="001B1679" w:rsidRDefault="001F2867" w:rsidP="001F2867">
            <w:pPr>
              <w:pStyle w:val="TAL"/>
              <w:rPr>
                <w:sz w:val="16"/>
                <w:szCs w:val="16"/>
              </w:rPr>
            </w:pPr>
            <w:r w:rsidRPr="001F2867">
              <w:rPr>
                <w:sz w:val="16"/>
                <w:szCs w:val="16"/>
              </w:rPr>
              <w:t>3GPPMEMBER</w:t>
            </w:r>
          </w:p>
        </w:tc>
      </w:tr>
      <w:tr w:rsidR="001F2867" w14:paraId="3A48DE06"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311FE24" w14:textId="76F381C6"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4F7E19" w14:textId="3A67E503" w:rsidR="001F2867" w:rsidRPr="001B1679" w:rsidRDefault="001F2867" w:rsidP="001F2867">
            <w:pPr>
              <w:pStyle w:val="TAL"/>
              <w:rPr>
                <w:sz w:val="16"/>
                <w:szCs w:val="16"/>
              </w:rPr>
            </w:pPr>
            <w:r w:rsidRPr="001F2867">
              <w:rPr>
                <w:sz w:val="16"/>
                <w:szCs w:val="16"/>
              </w:rPr>
              <w:t>Chen 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A568D0" w14:textId="51C032D7" w:rsidR="001F2867" w:rsidRPr="001B1679" w:rsidRDefault="001F2867" w:rsidP="001F2867">
            <w:pPr>
              <w:pStyle w:val="TAL"/>
              <w:rPr>
                <w:sz w:val="16"/>
                <w:szCs w:val="16"/>
              </w:rPr>
            </w:pPr>
            <w:r w:rsidRPr="001F2867">
              <w:rPr>
                <w:sz w:val="16"/>
                <w:szCs w:val="16"/>
              </w:rPr>
              <w:t>Daniel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B2C468" w14:textId="100F6BC2" w:rsidR="001F2867" w:rsidRPr="001B1679" w:rsidRDefault="001F2867" w:rsidP="001F2867">
            <w:pPr>
              <w:pStyle w:val="TAL"/>
              <w:rPr>
                <w:sz w:val="16"/>
                <w:szCs w:val="16"/>
              </w:rPr>
            </w:pPr>
            <w:r w:rsidRPr="001F2867">
              <w:rPr>
                <w:sz w:val="16"/>
                <w:szCs w:val="16"/>
              </w:rPr>
              <w:t xml:space="preserve">Ericsson GmbH, </w:t>
            </w:r>
            <w:proofErr w:type="spellStart"/>
            <w:r w:rsidRPr="001F2867">
              <w:rPr>
                <w:sz w:val="16"/>
                <w:szCs w:val="16"/>
              </w:rPr>
              <w:t>Eurolab</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25C99C" w14:textId="01CC9E43"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B43B04" w14:textId="2ED65A16" w:rsidR="001F2867" w:rsidRPr="001B1679" w:rsidRDefault="001F2867" w:rsidP="001F2867">
            <w:pPr>
              <w:pStyle w:val="TAL"/>
              <w:rPr>
                <w:sz w:val="16"/>
                <w:szCs w:val="16"/>
              </w:rPr>
            </w:pPr>
            <w:r w:rsidRPr="001F2867">
              <w:rPr>
                <w:sz w:val="16"/>
                <w:szCs w:val="16"/>
              </w:rPr>
              <w:t>3GPPMEMBER</w:t>
            </w:r>
          </w:p>
        </w:tc>
      </w:tr>
      <w:tr w:rsidR="001F2867" w14:paraId="11C261F2"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87A504B" w14:textId="7D6FEFC9"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6704FF" w14:textId="5358B350" w:rsidR="001F2867" w:rsidRPr="001B1679" w:rsidRDefault="001F2867" w:rsidP="001F2867">
            <w:pPr>
              <w:pStyle w:val="TAL"/>
              <w:rPr>
                <w:sz w:val="16"/>
                <w:szCs w:val="16"/>
              </w:rPr>
            </w:pPr>
            <w:r w:rsidRPr="001F2867">
              <w:rPr>
                <w:sz w:val="16"/>
                <w:szCs w:val="16"/>
              </w:rPr>
              <w:t>Chiba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376382" w14:textId="1E54469E" w:rsidR="001F2867" w:rsidRPr="001B1679" w:rsidRDefault="001F2867" w:rsidP="001F2867">
            <w:pPr>
              <w:pStyle w:val="TAL"/>
              <w:rPr>
                <w:sz w:val="16"/>
                <w:szCs w:val="16"/>
              </w:rPr>
            </w:pPr>
            <w:proofErr w:type="spellStart"/>
            <w:r w:rsidRPr="001F2867">
              <w:rPr>
                <w:sz w:val="16"/>
                <w:szCs w:val="16"/>
              </w:rPr>
              <w:t>Tsunehiko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146E6" w14:textId="1FD1954C" w:rsidR="001F2867" w:rsidRPr="001B1679" w:rsidRDefault="001F2867" w:rsidP="001F2867">
            <w:pPr>
              <w:pStyle w:val="TAL"/>
              <w:rPr>
                <w:sz w:val="16"/>
                <w:szCs w:val="16"/>
              </w:rPr>
            </w:pPr>
            <w:r w:rsidRPr="001F2867">
              <w:rPr>
                <w:sz w:val="16"/>
                <w:szCs w:val="16"/>
              </w:rPr>
              <w:t>VIAVI Solutions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39A2C6" w14:textId="6CCE5BDA"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2648C5" w14:textId="6E1E8EAA" w:rsidR="001F2867" w:rsidRPr="001B1679" w:rsidRDefault="001F2867" w:rsidP="001F2867">
            <w:pPr>
              <w:pStyle w:val="TAL"/>
              <w:rPr>
                <w:sz w:val="16"/>
                <w:szCs w:val="16"/>
              </w:rPr>
            </w:pPr>
            <w:r w:rsidRPr="001F2867">
              <w:rPr>
                <w:sz w:val="16"/>
                <w:szCs w:val="16"/>
              </w:rPr>
              <w:t>3GPPMEMBER</w:t>
            </w:r>
          </w:p>
        </w:tc>
      </w:tr>
      <w:tr w:rsidR="001F2867" w14:paraId="6AB2DFA9"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934331E" w14:textId="22A7DCB4"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99EB34" w14:textId="257C559F" w:rsidR="001F2867" w:rsidRPr="001B1679" w:rsidRDefault="001F2867" w:rsidP="001F2867">
            <w:pPr>
              <w:pStyle w:val="TAL"/>
              <w:rPr>
                <w:sz w:val="16"/>
                <w:szCs w:val="16"/>
              </w:rPr>
            </w:pPr>
            <w:r w:rsidRPr="001F2867">
              <w:rPr>
                <w:sz w:val="16"/>
                <w:szCs w:val="16"/>
              </w:rPr>
              <w:t>Chin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E0F38C" w14:textId="0A797EAB" w:rsidR="001F2867" w:rsidRPr="001B1679" w:rsidRDefault="001F2867" w:rsidP="001F2867">
            <w:pPr>
              <w:pStyle w:val="TAL"/>
              <w:rPr>
                <w:sz w:val="16"/>
                <w:szCs w:val="16"/>
              </w:rPr>
            </w:pPr>
            <w:proofErr w:type="spellStart"/>
            <w:r w:rsidRPr="001F2867">
              <w:rPr>
                <w:sz w:val="16"/>
                <w:szCs w:val="16"/>
              </w:rPr>
              <w:t>Woon</w:t>
            </w:r>
            <w:proofErr w:type="spellEnd"/>
            <w:r w:rsidRPr="001F2867">
              <w:rPr>
                <w:sz w:val="16"/>
                <w:szCs w:val="16"/>
              </w:rPr>
              <w:t xml:space="preserve"> </w:t>
            </w:r>
            <w:proofErr w:type="spellStart"/>
            <w:r w:rsidRPr="001F2867">
              <w:rPr>
                <w:sz w:val="16"/>
                <w:szCs w:val="16"/>
              </w:rPr>
              <w:t>Hau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EC0A8B" w14:textId="165E6DA9" w:rsidR="001F2867" w:rsidRPr="001B1679" w:rsidRDefault="001F2867" w:rsidP="001F2867">
            <w:pPr>
              <w:pStyle w:val="TAL"/>
              <w:rPr>
                <w:sz w:val="16"/>
                <w:szCs w:val="16"/>
              </w:rPr>
            </w:pPr>
            <w:r w:rsidRPr="001F2867">
              <w:rPr>
                <w:sz w:val="16"/>
                <w:szCs w:val="16"/>
              </w:rPr>
              <w:t>IMDA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5D3151" w14:textId="39701DCD"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39BA75" w14:textId="7222A814" w:rsidR="001F2867" w:rsidRPr="001B1679" w:rsidRDefault="001F2867" w:rsidP="001F2867">
            <w:pPr>
              <w:pStyle w:val="TAL"/>
              <w:rPr>
                <w:sz w:val="16"/>
                <w:szCs w:val="16"/>
              </w:rPr>
            </w:pPr>
            <w:r w:rsidRPr="001F2867">
              <w:rPr>
                <w:sz w:val="16"/>
                <w:szCs w:val="16"/>
              </w:rPr>
              <w:t>3GPPMEMBER</w:t>
            </w:r>
          </w:p>
        </w:tc>
      </w:tr>
      <w:tr w:rsidR="001F2867" w14:paraId="31BFC938"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B3B4955" w14:textId="589F3404"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793425" w14:textId="59597F71" w:rsidR="001F2867" w:rsidRPr="001B1679" w:rsidRDefault="001F2867" w:rsidP="001F2867">
            <w:pPr>
              <w:pStyle w:val="TAL"/>
              <w:rPr>
                <w:sz w:val="16"/>
                <w:szCs w:val="16"/>
              </w:rPr>
            </w:pPr>
            <w:r w:rsidRPr="001F2867">
              <w:rPr>
                <w:sz w:val="16"/>
                <w:szCs w:val="16"/>
              </w:rPr>
              <w:t>Chitturi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D2496E" w14:textId="5D61C85C" w:rsidR="001F2867" w:rsidRPr="001B1679" w:rsidRDefault="001F2867" w:rsidP="001F2867">
            <w:pPr>
              <w:pStyle w:val="TAL"/>
              <w:rPr>
                <w:sz w:val="16"/>
                <w:szCs w:val="16"/>
              </w:rPr>
            </w:pPr>
            <w:r w:rsidRPr="001F2867">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57E093" w14:textId="22E85511" w:rsidR="001F2867" w:rsidRPr="001B1679" w:rsidRDefault="001F2867" w:rsidP="001F2867">
            <w:pPr>
              <w:pStyle w:val="TAL"/>
              <w:rPr>
                <w:sz w:val="16"/>
                <w:szCs w:val="16"/>
              </w:rPr>
            </w:pPr>
            <w:r w:rsidRPr="001F2867">
              <w:rPr>
                <w:sz w:val="16"/>
                <w:szCs w:val="16"/>
              </w:rPr>
              <w:t>Samsung Electronics Nordic AB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4F122F" w14:textId="0D7A753D"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798A69" w14:textId="7AE0DBBA" w:rsidR="001F2867" w:rsidRPr="001B1679" w:rsidRDefault="001F2867" w:rsidP="001F2867">
            <w:pPr>
              <w:pStyle w:val="TAL"/>
              <w:rPr>
                <w:sz w:val="16"/>
                <w:szCs w:val="16"/>
              </w:rPr>
            </w:pPr>
            <w:r w:rsidRPr="001F2867">
              <w:rPr>
                <w:sz w:val="16"/>
                <w:szCs w:val="16"/>
              </w:rPr>
              <w:t>3GPPMEMBER</w:t>
            </w:r>
          </w:p>
        </w:tc>
      </w:tr>
      <w:tr w:rsidR="001F2867" w14:paraId="65FBBD8F"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597327A" w14:textId="68111970"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783096" w14:textId="59E90426" w:rsidR="001F2867" w:rsidRPr="001B1679" w:rsidRDefault="001F2867" w:rsidP="001F2867">
            <w:pPr>
              <w:pStyle w:val="TAL"/>
              <w:rPr>
                <w:sz w:val="16"/>
                <w:szCs w:val="16"/>
              </w:rPr>
            </w:pPr>
            <w:r w:rsidRPr="001F2867">
              <w:rPr>
                <w:sz w:val="16"/>
                <w:szCs w:val="16"/>
              </w:rPr>
              <w:t>Choksi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ECC22A" w14:textId="500150DE" w:rsidR="001F2867" w:rsidRPr="001B1679" w:rsidRDefault="001F2867" w:rsidP="001F2867">
            <w:pPr>
              <w:pStyle w:val="TAL"/>
              <w:rPr>
                <w:sz w:val="16"/>
                <w:szCs w:val="16"/>
              </w:rPr>
            </w:pPr>
            <w:r w:rsidRPr="001F2867">
              <w:rPr>
                <w:sz w:val="16"/>
                <w:szCs w:val="16"/>
              </w:rPr>
              <w:t>Ojas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1664C" w14:textId="4E0A3075" w:rsidR="001F2867" w:rsidRPr="001B1679" w:rsidRDefault="001F2867" w:rsidP="001F2867">
            <w:pPr>
              <w:pStyle w:val="TAL"/>
              <w:rPr>
                <w:sz w:val="16"/>
                <w:szCs w:val="16"/>
              </w:rPr>
            </w:pPr>
            <w:r w:rsidRPr="001F2867">
              <w:rPr>
                <w:sz w:val="16"/>
                <w:szCs w:val="16"/>
              </w:rPr>
              <w:t>Comcast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1E75C9" w14:textId="161BE93E"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97A75" w14:textId="060E6D42" w:rsidR="001F2867" w:rsidRPr="001B1679" w:rsidRDefault="001F2867" w:rsidP="001F2867">
            <w:pPr>
              <w:pStyle w:val="TAL"/>
              <w:rPr>
                <w:sz w:val="16"/>
                <w:szCs w:val="16"/>
              </w:rPr>
            </w:pPr>
            <w:r w:rsidRPr="001F2867">
              <w:rPr>
                <w:sz w:val="16"/>
                <w:szCs w:val="16"/>
              </w:rPr>
              <w:t>3GPPMEMBER</w:t>
            </w:r>
          </w:p>
        </w:tc>
      </w:tr>
      <w:tr w:rsidR="001F2867" w14:paraId="3C11865F"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5A3F5BD" w14:textId="08C5D597"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16FE84" w14:textId="12F9442C" w:rsidR="001F2867" w:rsidRPr="001B1679" w:rsidRDefault="001F2867" w:rsidP="001F2867">
            <w:pPr>
              <w:pStyle w:val="TAL"/>
              <w:rPr>
                <w:sz w:val="16"/>
                <w:szCs w:val="16"/>
              </w:rPr>
            </w:pPr>
            <w:r w:rsidRPr="001F2867">
              <w:rPr>
                <w:sz w:val="16"/>
                <w:szCs w:val="16"/>
              </w:rPr>
              <w:t>Chuang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F0A42" w14:textId="7A40C01A" w:rsidR="001F2867" w:rsidRPr="001B1679" w:rsidRDefault="001F2867" w:rsidP="001F2867">
            <w:pPr>
              <w:pStyle w:val="TAL"/>
              <w:rPr>
                <w:sz w:val="16"/>
                <w:szCs w:val="16"/>
              </w:rPr>
            </w:pPr>
            <w:proofErr w:type="spellStart"/>
            <w:r w:rsidRPr="001F2867">
              <w:rPr>
                <w:sz w:val="16"/>
                <w:szCs w:val="16"/>
              </w:rPr>
              <w:t>Poying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A96D01" w14:textId="7A4E4089" w:rsidR="001F2867" w:rsidRPr="001B1679" w:rsidRDefault="001F2867" w:rsidP="001F2867">
            <w:pPr>
              <w:pStyle w:val="TAL"/>
              <w:rPr>
                <w:sz w:val="16"/>
                <w:szCs w:val="16"/>
              </w:rPr>
            </w:pPr>
            <w:r w:rsidRPr="001F2867">
              <w:rPr>
                <w:sz w:val="16"/>
                <w:szCs w:val="16"/>
              </w:rPr>
              <w:t>Google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C78FD6" w14:textId="7B2923A6"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E5E1BB" w14:textId="45E74C51" w:rsidR="001F2867" w:rsidRPr="001B1679" w:rsidRDefault="001F2867" w:rsidP="001F2867">
            <w:pPr>
              <w:pStyle w:val="TAL"/>
              <w:rPr>
                <w:sz w:val="16"/>
                <w:szCs w:val="16"/>
              </w:rPr>
            </w:pPr>
            <w:r w:rsidRPr="001F2867">
              <w:rPr>
                <w:sz w:val="16"/>
                <w:szCs w:val="16"/>
              </w:rPr>
              <w:t>3GPPMEMBER</w:t>
            </w:r>
          </w:p>
        </w:tc>
      </w:tr>
      <w:tr w:rsidR="001F2867" w14:paraId="24742BA4"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75CB046" w14:textId="01DA1E1B"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E32508" w14:textId="487C0F63" w:rsidR="001F2867" w:rsidRPr="001B1679" w:rsidRDefault="001F2867" w:rsidP="001F2867">
            <w:pPr>
              <w:pStyle w:val="TAL"/>
              <w:rPr>
                <w:sz w:val="16"/>
                <w:szCs w:val="16"/>
              </w:rPr>
            </w:pPr>
            <w:r w:rsidRPr="001F2867">
              <w:rPr>
                <w:sz w:val="16"/>
                <w:szCs w:val="16"/>
              </w:rPr>
              <w:t>Chuberre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104ED7" w14:textId="41B7AA1F" w:rsidR="001F2867" w:rsidRPr="001B1679" w:rsidRDefault="001F2867" w:rsidP="001F2867">
            <w:pPr>
              <w:pStyle w:val="TAL"/>
              <w:rPr>
                <w:sz w:val="16"/>
                <w:szCs w:val="16"/>
              </w:rPr>
            </w:pPr>
            <w:r w:rsidRPr="001F2867">
              <w:rPr>
                <w:sz w:val="16"/>
                <w:szCs w:val="16"/>
              </w:rPr>
              <w:t>Nicolas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AD6B05" w14:textId="0F10CA3C" w:rsidR="001F2867" w:rsidRPr="001B1679" w:rsidRDefault="001F2867" w:rsidP="001F2867">
            <w:pPr>
              <w:pStyle w:val="TAL"/>
              <w:rPr>
                <w:sz w:val="16"/>
                <w:szCs w:val="16"/>
              </w:rPr>
            </w:pPr>
            <w:r w:rsidRPr="001F2867">
              <w:rPr>
                <w:sz w:val="16"/>
                <w:szCs w:val="16"/>
              </w:rPr>
              <w:t>THALES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EF5B49" w14:textId="1B9D3E70"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8DC966" w14:textId="5E52A112" w:rsidR="001F2867" w:rsidRPr="001B1679" w:rsidRDefault="001F2867" w:rsidP="001F2867">
            <w:pPr>
              <w:pStyle w:val="TAL"/>
              <w:rPr>
                <w:sz w:val="16"/>
                <w:szCs w:val="16"/>
              </w:rPr>
            </w:pPr>
            <w:r w:rsidRPr="001F2867">
              <w:rPr>
                <w:sz w:val="16"/>
                <w:szCs w:val="16"/>
              </w:rPr>
              <w:t>3GPPMEMBER</w:t>
            </w:r>
          </w:p>
        </w:tc>
      </w:tr>
      <w:tr w:rsidR="001F2867" w14:paraId="7EEF84C0"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7BB0766" w14:textId="7214E88E"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79F34" w14:textId="26EC495B" w:rsidR="001F2867" w:rsidRPr="001B1679" w:rsidRDefault="001F2867" w:rsidP="001F2867">
            <w:pPr>
              <w:pStyle w:val="TAL"/>
              <w:rPr>
                <w:sz w:val="16"/>
                <w:szCs w:val="16"/>
              </w:rPr>
            </w:pPr>
            <w:proofErr w:type="spellStart"/>
            <w:r w:rsidRPr="001F2867">
              <w:rPr>
                <w:sz w:val="16"/>
                <w:szCs w:val="16"/>
              </w:rPr>
              <w:t>Classon</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39537" w14:textId="57E625A7" w:rsidR="001F2867" w:rsidRPr="001B1679" w:rsidRDefault="001F2867" w:rsidP="001F2867">
            <w:pPr>
              <w:pStyle w:val="TAL"/>
              <w:rPr>
                <w:sz w:val="16"/>
                <w:szCs w:val="16"/>
              </w:rPr>
            </w:pPr>
            <w:r w:rsidRPr="001F2867">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01441" w14:textId="1FADD3D3" w:rsidR="001F2867" w:rsidRPr="001B1679" w:rsidRDefault="001F2867" w:rsidP="001F2867">
            <w:pPr>
              <w:pStyle w:val="TAL"/>
              <w:rPr>
                <w:sz w:val="16"/>
                <w:szCs w:val="16"/>
              </w:rPr>
            </w:pPr>
            <w:proofErr w:type="spellStart"/>
            <w:r w:rsidRPr="001F2867">
              <w:rPr>
                <w:sz w:val="16"/>
                <w:szCs w:val="16"/>
              </w:rPr>
              <w:t>Classon</w:t>
            </w:r>
            <w:proofErr w:type="spellEnd"/>
            <w:r w:rsidRPr="001F2867">
              <w:rPr>
                <w:sz w:val="16"/>
                <w:szCs w:val="16"/>
              </w:rPr>
              <w:t xml:space="preserve"> Consulting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5E112" w14:textId="2F401CAC"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28591D" w14:textId="01F82AF7" w:rsidR="001F2867" w:rsidRPr="001B1679" w:rsidRDefault="001F2867" w:rsidP="001F2867">
            <w:pPr>
              <w:pStyle w:val="TAL"/>
              <w:rPr>
                <w:sz w:val="16"/>
                <w:szCs w:val="16"/>
              </w:rPr>
            </w:pPr>
            <w:r w:rsidRPr="001F2867">
              <w:rPr>
                <w:sz w:val="16"/>
                <w:szCs w:val="16"/>
              </w:rPr>
              <w:t>3GPPMEMBER</w:t>
            </w:r>
          </w:p>
        </w:tc>
      </w:tr>
      <w:tr w:rsidR="001F2867" w14:paraId="439E86E1"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5C4A413" w14:textId="7329BA75"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D73D27" w14:textId="795153DE" w:rsidR="001F2867" w:rsidRPr="001B1679" w:rsidRDefault="001F2867" w:rsidP="001F2867">
            <w:pPr>
              <w:pStyle w:val="TAL"/>
              <w:rPr>
                <w:sz w:val="16"/>
                <w:szCs w:val="16"/>
              </w:rPr>
            </w:pPr>
            <w:proofErr w:type="spellStart"/>
            <w:r w:rsidRPr="001F2867">
              <w:rPr>
                <w:sz w:val="16"/>
                <w:szCs w:val="16"/>
              </w:rPr>
              <w:t>Colazzo</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51C941" w14:textId="0D726732" w:rsidR="001F2867" w:rsidRPr="001B1679" w:rsidRDefault="001F2867" w:rsidP="001F2867">
            <w:pPr>
              <w:pStyle w:val="TAL"/>
              <w:rPr>
                <w:sz w:val="16"/>
                <w:szCs w:val="16"/>
              </w:rPr>
            </w:pPr>
            <w:r w:rsidRPr="001F2867">
              <w:rPr>
                <w:sz w:val="16"/>
                <w:szCs w:val="16"/>
              </w:rPr>
              <w:t>Alessandro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26C0C" w14:textId="4E79B2EE" w:rsidR="001F2867" w:rsidRPr="001B1679" w:rsidRDefault="001F2867" w:rsidP="001F2867">
            <w:pPr>
              <w:pStyle w:val="TAL"/>
              <w:rPr>
                <w:sz w:val="16"/>
                <w:szCs w:val="16"/>
              </w:rPr>
            </w:pPr>
            <w:r w:rsidRPr="001F2867">
              <w:rPr>
                <w:sz w:val="16"/>
                <w:szCs w:val="16"/>
              </w:rPr>
              <w:t>JMA Wireless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17F35B" w14:textId="75803809"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DFD296" w14:textId="41F15354" w:rsidR="001F2867" w:rsidRPr="001B1679" w:rsidRDefault="001F2867" w:rsidP="001F2867">
            <w:pPr>
              <w:pStyle w:val="TAL"/>
              <w:rPr>
                <w:sz w:val="16"/>
                <w:szCs w:val="16"/>
              </w:rPr>
            </w:pPr>
            <w:r w:rsidRPr="001F2867">
              <w:rPr>
                <w:sz w:val="16"/>
                <w:szCs w:val="16"/>
              </w:rPr>
              <w:t>3GPPMEMBER</w:t>
            </w:r>
          </w:p>
        </w:tc>
      </w:tr>
      <w:tr w:rsidR="001F2867" w14:paraId="5D770864"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3A93D08" w14:textId="15A587A9"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726D5" w14:textId="08B852DF" w:rsidR="001F2867" w:rsidRPr="001B1679" w:rsidRDefault="001F2867" w:rsidP="001F2867">
            <w:pPr>
              <w:pStyle w:val="TAL"/>
              <w:rPr>
                <w:sz w:val="16"/>
                <w:szCs w:val="16"/>
              </w:rPr>
            </w:pPr>
            <w:r w:rsidRPr="001F2867">
              <w:rPr>
                <w:sz w:val="16"/>
                <w:szCs w:val="16"/>
              </w:rPr>
              <w:t>Dees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B9ABCC" w14:textId="6C608E8F" w:rsidR="001F2867" w:rsidRPr="001B1679" w:rsidRDefault="001F2867" w:rsidP="001F2867">
            <w:pPr>
              <w:pStyle w:val="TAL"/>
              <w:rPr>
                <w:sz w:val="16"/>
                <w:szCs w:val="16"/>
              </w:rPr>
            </w:pPr>
            <w:r w:rsidRPr="001F2867">
              <w:rPr>
                <w:sz w:val="16"/>
                <w:szCs w:val="16"/>
              </w:rPr>
              <w:t>Walter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0072AB" w14:textId="60ABB618" w:rsidR="001F2867" w:rsidRPr="001B1679" w:rsidRDefault="001F2867" w:rsidP="001F2867">
            <w:pPr>
              <w:pStyle w:val="TAL"/>
              <w:rPr>
                <w:sz w:val="16"/>
                <w:szCs w:val="16"/>
              </w:rPr>
            </w:pPr>
            <w:r w:rsidRPr="001F2867">
              <w:rPr>
                <w:sz w:val="16"/>
                <w:szCs w:val="16"/>
              </w:rPr>
              <w:t>Philips International B.V.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3C07DA" w14:textId="5B568028"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6083F" w14:textId="53ACC0CF" w:rsidR="001F2867" w:rsidRPr="001B1679" w:rsidRDefault="001F2867" w:rsidP="001F2867">
            <w:pPr>
              <w:pStyle w:val="TAL"/>
              <w:rPr>
                <w:sz w:val="16"/>
                <w:szCs w:val="16"/>
              </w:rPr>
            </w:pPr>
            <w:r w:rsidRPr="001F2867">
              <w:rPr>
                <w:sz w:val="16"/>
                <w:szCs w:val="16"/>
              </w:rPr>
              <w:t>3GPPMEMBER</w:t>
            </w:r>
          </w:p>
        </w:tc>
      </w:tr>
      <w:tr w:rsidR="001F2867" w14:paraId="4AC6171C"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89C450" w14:textId="7927B80D"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3CFEB0" w14:textId="632A10EA" w:rsidR="001F2867" w:rsidRPr="001B1679" w:rsidRDefault="001F2867" w:rsidP="001F2867">
            <w:pPr>
              <w:pStyle w:val="TAL"/>
              <w:rPr>
                <w:sz w:val="16"/>
                <w:szCs w:val="16"/>
              </w:rPr>
            </w:pPr>
            <w:r w:rsidRPr="001F2867">
              <w:rPr>
                <w:sz w:val="16"/>
                <w:szCs w:val="16"/>
              </w:rPr>
              <w:t>Dempo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0386AC" w14:textId="73D9F4F9" w:rsidR="001F2867" w:rsidRPr="001B1679" w:rsidRDefault="001F2867" w:rsidP="001F2867">
            <w:pPr>
              <w:pStyle w:val="TAL"/>
              <w:rPr>
                <w:sz w:val="16"/>
                <w:szCs w:val="16"/>
              </w:rPr>
            </w:pPr>
            <w:r w:rsidRPr="001F2867">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23B11" w14:textId="5E3BB874" w:rsidR="001F2867" w:rsidRPr="001B1679" w:rsidRDefault="001F2867" w:rsidP="001F2867">
            <w:pPr>
              <w:pStyle w:val="TAL"/>
              <w:rPr>
                <w:sz w:val="16"/>
                <w:szCs w:val="16"/>
              </w:rPr>
            </w:pPr>
            <w:r w:rsidRPr="001F2867">
              <w:rPr>
                <w:sz w:val="16"/>
                <w:szCs w:val="16"/>
              </w:rPr>
              <w:t>NEC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0D90F" w14:textId="521AC2C5" w:rsidR="001F2867" w:rsidRPr="001B1679" w:rsidRDefault="001F2867" w:rsidP="001F2867">
            <w:pPr>
              <w:pStyle w:val="TAL"/>
              <w:rPr>
                <w:sz w:val="16"/>
                <w:szCs w:val="16"/>
              </w:rPr>
            </w:pPr>
            <w:r w:rsidRPr="001F2867">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840525" w14:textId="3D0A7799" w:rsidR="001F2867" w:rsidRPr="001B1679" w:rsidRDefault="001F2867" w:rsidP="001F2867">
            <w:pPr>
              <w:pStyle w:val="TAL"/>
              <w:rPr>
                <w:sz w:val="16"/>
                <w:szCs w:val="16"/>
              </w:rPr>
            </w:pPr>
            <w:r w:rsidRPr="001F2867">
              <w:rPr>
                <w:sz w:val="16"/>
                <w:szCs w:val="16"/>
              </w:rPr>
              <w:t>3GPPMEMBER</w:t>
            </w:r>
          </w:p>
        </w:tc>
      </w:tr>
      <w:tr w:rsidR="001F2867" w14:paraId="5979D94D"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C716FA1" w14:textId="331E046C"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D440E4" w14:textId="086C16A0" w:rsidR="001F2867" w:rsidRPr="001B1679" w:rsidRDefault="001F2867" w:rsidP="001F2867">
            <w:pPr>
              <w:pStyle w:val="TAL"/>
              <w:rPr>
                <w:sz w:val="16"/>
                <w:szCs w:val="16"/>
              </w:rPr>
            </w:pPr>
            <w:r w:rsidRPr="001F2867">
              <w:rPr>
                <w:sz w:val="16"/>
                <w:szCs w:val="16"/>
              </w:rPr>
              <w:t>Diaz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CA36A7" w14:textId="3CD29E06" w:rsidR="001F2867" w:rsidRPr="001B1679" w:rsidRDefault="001F2867" w:rsidP="001F2867">
            <w:pPr>
              <w:pStyle w:val="TAL"/>
              <w:rPr>
                <w:sz w:val="16"/>
                <w:szCs w:val="16"/>
              </w:rPr>
            </w:pPr>
            <w:r w:rsidRPr="001F2867">
              <w:rPr>
                <w:sz w:val="16"/>
                <w:szCs w:val="16"/>
              </w:rPr>
              <w:t>Edward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9F9DFA" w14:textId="18BEDFF4" w:rsidR="001F2867" w:rsidRPr="001B1679" w:rsidRDefault="001F2867" w:rsidP="001F2867">
            <w:pPr>
              <w:pStyle w:val="TAL"/>
              <w:rPr>
                <w:sz w:val="16"/>
                <w:szCs w:val="16"/>
              </w:rPr>
            </w:pPr>
            <w:r w:rsidRPr="001F2867">
              <w:rPr>
                <w:sz w:val="16"/>
                <w:szCs w:val="16"/>
              </w:rPr>
              <w:t>Verizon Switzerland 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7C5C95" w14:textId="054A1EAE"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F89507" w14:textId="78804A0F" w:rsidR="001F2867" w:rsidRPr="001B1679" w:rsidRDefault="001F2867" w:rsidP="001F2867">
            <w:pPr>
              <w:pStyle w:val="TAL"/>
              <w:rPr>
                <w:sz w:val="16"/>
                <w:szCs w:val="16"/>
              </w:rPr>
            </w:pPr>
            <w:r w:rsidRPr="001F2867">
              <w:rPr>
                <w:sz w:val="16"/>
                <w:szCs w:val="16"/>
              </w:rPr>
              <w:t>3GPPMEMBER</w:t>
            </w:r>
          </w:p>
        </w:tc>
      </w:tr>
      <w:tr w:rsidR="001F2867" w14:paraId="69919ABC"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2923BCF" w14:textId="3A382E81"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D5010" w14:textId="3ECFDE49" w:rsidR="001F2867" w:rsidRPr="001B1679" w:rsidRDefault="001F2867" w:rsidP="001F2867">
            <w:pPr>
              <w:pStyle w:val="TAL"/>
              <w:rPr>
                <w:sz w:val="16"/>
                <w:szCs w:val="16"/>
              </w:rPr>
            </w:pPr>
            <w:r w:rsidRPr="001F2867">
              <w:rPr>
                <w:sz w:val="16"/>
                <w:szCs w:val="16"/>
              </w:rPr>
              <w:t>Dodd-Noble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C543D0" w14:textId="66D03455" w:rsidR="001F2867" w:rsidRPr="001B1679" w:rsidRDefault="001F2867" w:rsidP="001F2867">
            <w:pPr>
              <w:pStyle w:val="TAL"/>
              <w:rPr>
                <w:sz w:val="16"/>
                <w:szCs w:val="16"/>
              </w:rPr>
            </w:pPr>
            <w:r w:rsidRPr="001F2867">
              <w:rPr>
                <w:sz w:val="16"/>
                <w:szCs w:val="16"/>
              </w:rPr>
              <w:t>Aeneas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75FC6" w14:textId="7C0D7115" w:rsidR="001F2867" w:rsidRPr="001B1679" w:rsidRDefault="001F2867" w:rsidP="001F2867">
            <w:pPr>
              <w:pStyle w:val="TAL"/>
              <w:rPr>
                <w:sz w:val="16"/>
                <w:szCs w:val="16"/>
              </w:rPr>
            </w:pPr>
            <w:r w:rsidRPr="001F2867">
              <w:rPr>
                <w:sz w:val="16"/>
                <w:szCs w:val="16"/>
              </w:rPr>
              <w:t>Google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B20745" w14:textId="748089C8"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CDC1D3" w14:textId="6F6E1575" w:rsidR="001F2867" w:rsidRPr="001B1679" w:rsidRDefault="001F2867" w:rsidP="001F2867">
            <w:pPr>
              <w:pStyle w:val="TAL"/>
              <w:rPr>
                <w:sz w:val="16"/>
                <w:szCs w:val="16"/>
              </w:rPr>
            </w:pPr>
            <w:r w:rsidRPr="001F2867">
              <w:rPr>
                <w:sz w:val="16"/>
                <w:szCs w:val="16"/>
              </w:rPr>
              <w:t>3GPPMEMBER</w:t>
            </w:r>
          </w:p>
        </w:tc>
      </w:tr>
      <w:tr w:rsidR="001F2867" w14:paraId="634C9B5B"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1EA0B65" w14:textId="691D277F"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C3E726" w14:textId="5AE3C193" w:rsidR="001F2867" w:rsidRPr="001B1679" w:rsidRDefault="001F2867" w:rsidP="001F2867">
            <w:pPr>
              <w:pStyle w:val="TAL"/>
              <w:rPr>
                <w:sz w:val="16"/>
                <w:szCs w:val="16"/>
              </w:rPr>
            </w:pPr>
            <w:r w:rsidRPr="001F2867">
              <w:rPr>
                <w:sz w:val="16"/>
                <w:szCs w:val="16"/>
              </w:rPr>
              <w:t>Dolan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78542" w14:textId="2560633B" w:rsidR="001F2867" w:rsidRPr="001B1679" w:rsidRDefault="001F2867" w:rsidP="001F2867">
            <w:pPr>
              <w:pStyle w:val="TAL"/>
              <w:rPr>
                <w:sz w:val="16"/>
                <w:szCs w:val="16"/>
              </w:rPr>
            </w:pPr>
            <w:r w:rsidRPr="001F2867">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0FF064" w14:textId="0828E0EF" w:rsidR="001F2867" w:rsidRPr="001B1679" w:rsidRDefault="001F2867" w:rsidP="001F2867">
            <w:pPr>
              <w:pStyle w:val="TAL"/>
              <w:rPr>
                <w:sz w:val="16"/>
                <w:szCs w:val="16"/>
              </w:rPr>
            </w:pPr>
            <w:r w:rsidRPr="001F2867">
              <w:rPr>
                <w:sz w:val="16"/>
                <w:szCs w:val="16"/>
              </w:rPr>
              <w:t>FirstNet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862E1A" w14:textId="65AE254C"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38C5C" w14:textId="104AE954" w:rsidR="001F2867" w:rsidRPr="001B1679" w:rsidRDefault="001F2867" w:rsidP="001F2867">
            <w:pPr>
              <w:pStyle w:val="TAL"/>
              <w:rPr>
                <w:sz w:val="16"/>
                <w:szCs w:val="16"/>
              </w:rPr>
            </w:pPr>
            <w:r w:rsidRPr="001F2867">
              <w:rPr>
                <w:sz w:val="16"/>
                <w:szCs w:val="16"/>
              </w:rPr>
              <w:t>3GPPMEMBER</w:t>
            </w:r>
          </w:p>
        </w:tc>
      </w:tr>
      <w:tr w:rsidR="001F2867" w14:paraId="611C195F"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CF0EEAB" w14:textId="25B7C4CF"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0CC39" w14:textId="7CD9B491" w:rsidR="001F2867" w:rsidRPr="001B1679" w:rsidRDefault="001F2867" w:rsidP="001F2867">
            <w:pPr>
              <w:pStyle w:val="TAL"/>
              <w:rPr>
                <w:sz w:val="16"/>
                <w:szCs w:val="16"/>
              </w:rPr>
            </w:pPr>
            <w:r w:rsidRPr="001F2867">
              <w:rPr>
                <w:sz w:val="16"/>
                <w:szCs w:val="16"/>
              </w:rPr>
              <w:t>Eckel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A75FBA" w14:textId="2B7F6C62" w:rsidR="001F2867" w:rsidRPr="001B1679" w:rsidRDefault="001F2867" w:rsidP="001F2867">
            <w:pPr>
              <w:pStyle w:val="TAL"/>
              <w:rPr>
                <w:sz w:val="16"/>
                <w:szCs w:val="16"/>
              </w:rPr>
            </w:pPr>
            <w:r w:rsidRPr="001F2867">
              <w:rPr>
                <w:sz w:val="16"/>
                <w:szCs w:val="16"/>
              </w:rPr>
              <w:t>Charles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10452E" w14:textId="55E38CC0" w:rsidR="001F2867" w:rsidRPr="001B1679" w:rsidRDefault="001F2867" w:rsidP="001F2867">
            <w:pPr>
              <w:pStyle w:val="TAL"/>
              <w:rPr>
                <w:sz w:val="16"/>
                <w:szCs w:val="16"/>
              </w:rPr>
            </w:pPr>
            <w:r w:rsidRPr="001F2867">
              <w:rPr>
                <w:sz w:val="16"/>
                <w:szCs w:val="16"/>
              </w:rPr>
              <w:t>Cisco Systems Belgium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3AAAB0" w14:textId="0B67E46F"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B2E585" w14:textId="124C1B2D" w:rsidR="001F2867" w:rsidRPr="001B1679" w:rsidRDefault="001F2867" w:rsidP="001F2867">
            <w:pPr>
              <w:pStyle w:val="TAL"/>
              <w:rPr>
                <w:sz w:val="16"/>
                <w:szCs w:val="16"/>
              </w:rPr>
            </w:pPr>
            <w:r w:rsidRPr="001F2867">
              <w:rPr>
                <w:sz w:val="16"/>
                <w:szCs w:val="16"/>
              </w:rPr>
              <w:t>3GPPMEMBER</w:t>
            </w:r>
          </w:p>
        </w:tc>
      </w:tr>
      <w:tr w:rsidR="001F2867" w14:paraId="03736AB3"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E064D99" w14:textId="069311C0"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DB9244" w14:textId="0E1BE57F" w:rsidR="001F2867" w:rsidRPr="001B1679" w:rsidRDefault="001F2867" w:rsidP="001F2867">
            <w:pPr>
              <w:pStyle w:val="TAL"/>
              <w:rPr>
                <w:sz w:val="16"/>
                <w:szCs w:val="16"/>
              </w:rPr>
            </w:pPr>
            <w:r w:rsidRPr="001F2867">
              <w:rPr>
                <w:sz w:val="16"/>
                <w:szCs w:val="16"/>
              </w:rPr>
              <w:t>Edwards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871092" w14:textId="30570C60" w:rsidR="001F2867" w:rsidRPr="001B1679" w:rsidRDefault="001F2867" w:rsidP="001F2867">
            <w:pPr>
              <w:pStyle w:val="TAL"/>
              <w:rPr>
                <w:sz w:val="16"/>
                <w:szCs w:val="16"/>
              </w:rPr>
            </w:pPr>
            <w:r w:rsidRPr="001F2867">
              <w:rPr>
                <w:sz w:val="16"/>
                <w:szCs w:val="16"/>
              </w:rPr>
              <w:t>Keith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39106" w14:textId="29212D90" w:rsidR="001F2867" w:rsidRPr="001B1679" w:rsidRDefault="001F2867" w:rsidP="001F2867">
            <w:pPr>
              <w:pStyle w:val="TAL"/>
              <w:rPr>
                <w:sz w:val="16"/>
                <w:szCs w:val="16"/>
              </w:rPr>
            </w:pPr>
            <w:r w:rsidRPr="001F2867">
              <w:rPr>
                <w:sz w:val="16"/>
                <w:szCs w:val="16"/>
              </w:rPr>
              <w:t>Eutelsat 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2F60CE" w14:textId="6BE97A79"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A19F91" w14:textId="2F814C4E" w:rsidR="001F2867" w:rsidRPr="001B1679" w:rsidRDefault="001F2867" w:rsidP="001F2867">
            <w:pPr>
              <w:pStyle w:val="TAL"/>
              <w:rPr>
                <w:sz w:val="16"/>
                <w:szCs w:val="16"/>
              </w:rPr>
            </w:pPr>
            <w:r w:rsidRPr="001F2867">
              <w:rPr>
                <w:sz w:val="16"/>
                <w:szCs w:val="16"/>
              </w:rPr>
              <w:t>3GPPMEMBER</w:t>
            </w:r>
          </w:p>
        </w:tc>
      </w:tr>
      <w:tr w:rsidR="001F2867" w14:paraId="386B7271"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DD11397" w14:textId="09C7844E" w:rsidR="001F2867" w:rsidRPr="001B1679" w:rsidRDefault="001F2867" w:rsidP="001F2867">
            <w:pPr>
              <w:pStyle w:val="TAL"/>
              <w:rPr>
                <w:sz w:val="16"/>
                <w:szCs w:val="16"/>
              </w:rPr>
            </w:pPr>
            <w:r w:rsidRPr="001F2867">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E97B65" w14:textId="06986677" w:rsidR="001F2867" w:rsidRPr="001B1679" w:rsidRDefault="001F2867" w:rsidP="001F2867">
            <w:pPr>
              <w:pStyle w:val="TAL"/>
              <w:rPr>
                <w:sz w:val="16"/>
                <w:szCs w:val="16"/>
              </w:rPr>
            </w:pPr>
            <w:proofErr w:type="spellStart"/>
            <w:r w:rsidRPr="001F2867">
              <w:rPr>
                <w:sz w:val="16"/>
                <w:szCs w:val="16"/>
              </w:rPr>
              <w:t>Eitoku</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2FAF21" w14:textId="4745FC5C" w:rsidR="001F2867" w:rsidRPr="001B1679" w:rsidRDefault="001F2867" w:rsidP="001F2867">
            <w:pPr>
              <w:pStyle w:val="TAL"/>
              <w:rPr>
                <w:sz w:val="16"/>
                <w:szCs w:val="16"/>
              </w:rPr>
            </w:pPr>
            <w:proofErr w:type="spellStart"/>
            <w:r w:rsidRPr="001F2867">
              <w:rPr>
                <w:sz w:val="16"/>
                <w:szCs w:val="16"/>
              </w:rPr>
              <w:t>Haruka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E4BE0" w14:textId="0B6840DD" w:rsidR="001F2867" w:rsidRPr="001B1679" w:rsidRDefault="001F2867" w:rsidP="001F2867">
            <w:pPr>
              <w:pStyle w:val="TAL"/>
              <w:rPr>
                <w:sz w:val="16"/>
                <w:szCs w:val="16"/>
              </w:rPr>
            </w:pPr>
            <w:r w:rsidRPr="001F2867">
              <w:rPr>
                <w:sz w:val="16"/>
                <w:szCs w:val="16"/>
              </w:rPr>
              <w:t>NTT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917D69" w14:textId="72DB43ED" w:rsidR="001F2867" w:rsidRPr="001B1679" w:rsidRDefault="001F2867" w:rsidP="001F2867">
            <w:pPr>
              <w:pStyle w:val="TAL"/>
              <w:rPr>
                <w:sz w:val="16"/>
                <w:szCs w:val="16"/>
              </w:rPr>
            </w:pPr>
            <w:r w:rsidRPr="001F2867">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84DEFD" w14:textId="36E9D905" w:rsidR="001F2867" w:rsidRPr="001B1679" w:rsidRDefault="001F2867" w:rsidP="001F2867">
            <w:pPr>
              <w:pStyle w:val="TAL"/>
              <w:rPr>
                <w:sz w:val="16"/>
                <w:szCs w:val="16"/>
              </w:rPr>
            </w:pPr>
            <w:r w:rsidRPr="001F2867">
              <w:rPr>
                <w:sz w:val="16"/>
                <w:szCs w:val="16"/>
              </w:rPr>
              <w:t>3GPPMEMBER</w:t>
            </w:r>
          </w:p>
        </w:tc>
      </w:tr>
      <w:tr w:rsidR="001F2867" w14:paraId="46EEB410"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D122D6C" w14:textId="1B77ED68" w:rsidR="001F2867" w:rsidRPr="001B1679" w:rsidRDefault="001F2867" w:rsidP="001F2867">
            <w:pPr>
              <w:pStyle w:val="TAL"/>
              <w:rPr>
                <w:sz w:val="16"/>
                <w:szCs w:val="16"/>
              </w:rPr>
            </w:pPr>
            <w:r w:rsidRPr="001F2867">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654FF2" w14:textId="183DCE28" w:rsidR="001F2867" w:rsidRPr="001B1679" w:rsidRDefault="001F2867" w:rsidP="001F2867">
            <w:pPr>
              <w:pStyle w:val="TAL"/>
              <w:rPr>
                <w:sz w:val="16"/>
                <w:szCs w:val="16"/>
              </w:rPr>
            </w:pPr>
            <w:r w:rsidRPr="001F2867">
              <w:rPr>
                <w:sz w:val="16"/>
                <w:szCs w:val="16"/>
              </w:rPr>
              <w:t>Everett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B8A3E0" w14:textId="13D4DB69" w:rsidR="001F2867" w:rsidRPr="001B1679" w:rsidRDefault="001F2867" w:rsidP="001F2867">
            <w:pPr>
              <w:pStyle w:val="TAL"/>
              <w:rPr>
                <w:sz w:val="16"/>
                <w:szCs w:val="16"/>
              </w:rPr>
            </w:pPr>
            <w:r w:rsidRPr="001F2867">
              <w:rPr>
                <w:sz w:val="16"/>
                <w:szCs w:val="16"/>
              </w:rPr>
              <w:t>Jared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737B41" w14:textId="48F014E0" w:rsidR="001F2867" w:rsidRPr="001B1679" w:rsidRDefault="001F2867" w:rsidP="001F2867">
            <w:pPr>
              <w:pStyle w:val="TAL"/>
              <w:rPr>
                <w:sz w:val="16"/>
                <w:szCs w:val="16"/>
              </w:rPr>
            </w:pPr>
            <w:r w:rsidRPr="001F2867">
              <w:rPr>
                <w:sz w:val="16"/>
                <w:szCs w:val="16"/>
              </w:rPr>
              <w:t>Johns Hopkins University APL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4C2CE7" w14:textId="4D1D8DE7"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6384E9" w14:textId="194A5E09" w:rsidR="001F2867" w:rsidRPr="001B1679" w:rsidRDefault="001F2867" w:rsidP="001F2867">
            <w:pPr>
              <w:pStyle w:val="TAL"/>
              <w:rPr>
                <w:sz w:val="16"/>
                <w:szCs w:val="16"/>
              </w:rPr>
            </w:pPr>
            <w:r w:rsidRPr="001F2867">
              <w:rPr>
                <w:sz w:val="16"/>
                <w:szCs w:val="16"/>
              </w:rPr>
              <w:t>3GPPMEMBER</w:t>
            </w:r>
          </w:p>
        </w:tc>
      </w:tr>
      <w:tr w:rsidR="001F2867" w14:paraId="27230952"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E7EA659" w14:textId="6D64E910"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C08AAF" w14:textId="724EBE1D" w:rsidR="001F2867" w:rsidRPr="001B1679" w:rsidRDefault="001F2867" w:rsidP="001F2867">
            <w:pPr>
              <w:pStyle w:val="TAL"/>
              <w:rPr>
                <w:sz w:val="16"/>
                <w:szCs w:val="16"/>
              </w:rPr>
            </w:pPr>
            <w:proofErr w:type="spellStart"/>
            <w:r w:rsidRPr="001F2867">
              <w:rPr>
                <w:sz w:val="16"/>
                <w:szCs w:val="16"/>
              </w:rPr>
              <w:t>Fehrenbach</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953A0F" w14:textId="25F8BD58" w:rsidR="001F2867" w:rsidRPr="001B1679" w:rsidRDefault="001F2867" w:rsidP="001F2867">
            <w:pPr>
              <w:pStyle w:val="TAL"/>
              <w:rPr>
                <w:sz w:val="16"/>
                <w:szCs w:val="16"/>
              </w:rPr>
            </w:pPr>
            <w:r w:rsidRPr="001F2867">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12D3C" w14:textId="4687AF7C" w:rsidR="001F2867" w:rsidRPr="001B1679" w:rsidRDefault="001F2867" w:rsidP="001F2867">
            <w:pPr>
              <w:pStyle w:val="TAL"/>
              <w:rPr>
                <w:sz w:val="16"/>
                <w:szCs w:val="16"/>
              </w:rPr>
            </w:pPr>
            <w:r w:rsidRPr="001F2867">
              <w:rPr>
                <w:sz w:val="16"/>
                <w:szCs w:val="16"/>
              </w:rPr>
              <w:t>Fraunhofer HHI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914432" w14:textId="3E640ABB"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F1ED22" w14:textId="5813FA36" w:rsidR="001F2867" w:rsidRPr="001B1679" w:rsidRDefault="001F2867" w:rsidP="001F2867">
            <w:pPr>
              <w:pStyle w:val="TAL"/>
              <w:rPr>
                <w:sz w:val="16"/>
                <w:szCs w:val="16"/>
              </w:rPr>
            </w:pPr>
            <w:r w:rsidRPr="001F2867">
              <w:rPr>
                <w:sz w:val="16"/>
                <w:szCs w:val="16"/>
              </w:rPr>
              <w:t>3GPPMEMBER</w:t>
            </w:r>
          </w:p>
        </w:tc>
      </w:tr>
      <w:tr w:rsidR="001F2867" w14:paraId="0088A48E"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6294BB6" w14:textId="7E956512"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4A2C14" w14:textId="50344A2E" w:rsidR="001F2867" w:rsidRPr="001B1679" w:rsidRDefault="001F2867" w:rsidP="001F2867">
            <w:pPr>
              <w:pStyle w:val="TAL"/>
              <w:rPr>
                <w:sz w:val="16"/>
                <w:szCs w:val="16"/>
              </w:rPr>
            </w:pPr>
            <w:r w:rsidRPr="001F2867">
              <w:rPr>
                <w:sz w:val="16"/>
                <w:szCs w:val="16"/>
              </w:rPr>
              <w:t>Ferrus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9E67D" w14:textId="276EC733" w:rsidR="001F2867" w:rsidRPr="001B1679" w:rsidRDefault="001F2867" w:rsidP="001F2867">
            <w:pPr>
              <w:pStyle w:val="TAL"/>
              <w:rPr>
                <w:sz w:val="16"/>
                <w:szCs w:val="16"/>
              </w:rPr>
            </w:pPr>
            <w:r w:rsidRPr="001F2867">
              <w:rPr>
                <w:sz w:val="16"/>
                <w:szCs w:val="16"/>
              </w:rPr>
              <w:t>Ramon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C208E" w14:textId="334E6206" w:rsidR="001F2867" w:rsidRPr="001B1679" w:rsidRDefault="001F2867" w:rsidP="001F2867">
            <w:pPr>
              <w:pStyle w:val="TAL"/>
              <w:rPr>
                <w:sz w:val="16"/>
                <w:szCs w:val="16"/>
              </w:rPr>
            </w:pPr>
            <w:proofErr w:type="spellStart"/>
            <w:r w:rsidRPr="001F2867">
              <w:rPr>
                <w:sz w:val="16"/>
                <w:szCs w:val="16"/>
              </w:rPr>
              <w:t>Sateliot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59A494" w14:textId="3B270962"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B960F" w14:textId="01A91A4B" w:rsidR="001F2867" w:rsidRPr="001B1679" w:rsidRDefault="001F2867" w:rsidP="001F2867">
            <w:pPr>
              <w:pStyle w:val="TAL"/>
              <w:rPr>
                <w:sz w:val="16"/>
                <w:szCs w:val="16"/>
              </w:rPr>
            </w:pPr>
            <w:r w:rsidRPr="001F2867">
              <w:rPr>
                <w:sz w:val="16"/>
                <w:szCs w:val="16"/>
              </w:rPr>
              <w:t>3GPPMEMBER</w:t>
            </w:r>
          </w:p>
        </w:tc>
      </w:tr>
      <w:tr w:rsidR="001F2867" w14:paraId="6BD55B3A"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51D8CAB" w14:textId="09BD640D"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AA2EA0" w14:textId="3194FC90" w:rsidR="001F2867" w:rsidRPr="001B1679" w:rsidRDefault="001F2867" w:rsidP="001F2867">
            <w:pPr>
              <w:pStyle w:val="TAL"/>
              <w:rPr>
                <w:sz w:val="16"/>
                <w:szCs w:val="16"/>
              </w:rPr>
            </w:pPr>
            <w:r w:rsidRPr="001F2867">
              <w:rPr>
                <w:sz w:val="16"/>
                <w:szCs w:val="16"/>
              </w:rPr>
              <w:t>Firmin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CB7F71" w14:textId="7F0628D7" w:rsidR="001F2867" w:rsidRPr="001B1679" w:rsidRDefault="001F2867" w:rsidP="001F2867">
            <w:pPr>
              <w:pStyle w:val="TAL"/>
              <w:rPr>
                <w:sz w:val="16"/>
                <w:szCs w:val="16"/>
              </w:rPr>
            </w:pPr>
            <w:r w:rsidRPr="001F2867">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4BC93" w14:textId="52558FE0"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231D2B" w14:textId="5E32A58F"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22EC71" w14:textId="02E581BD" w:rsidR="001F2867" w:rsidRPr="001B1679" w:rsidRDefault="001F2867" w:rsidP="001F2867">
            <w:pPr>
              <w:pStyle w:val="TAL"/>
              <w:rPr>
                <w:sz w:val="16"/>
                <w:szCs w:val="16"/>
              </w:rPr>
            </w:pPr>
            <w:r w:rsidRPr="001F2867">
              <w:rPr>
                <w:sz w:val="16"/>
                <w:szCs w:val="16"/>
              </w:rPr>
              <w:t>3GPPORG_REP</w:t>
            </w:r>
          </w:p>
        </w:tc>
      </w:tr>
      <w:tr w:rsidR="001F2867" w14:paraId="1DDB1BFE"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319B867" w14:textId="04DC6C70"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C43CD5" w14:textId="74B643AB" w:rsidR="001F2867" w:rsidRPr="001B1679" w:rsidRDefault="001F2867" w:rsidP="001F2867">
            <w:pPr>
              <w:pStyle w:val="TAL"/>
              <w:rPr>
                <w:sz w:val="16"/>
                <w:szCs w:val="16"/>
              </w:rPr>
            </w:pPr>
            <w:proofErr w:type="spellStart"/>
            <w:r w:rsidRPr="001F2867">
              <w:rPr>
                <w:sz w:val="16"/>
                <w:szCs w:val="16"/>
              </w:rPr>
              <w:t>Foldoy</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5E8321" w14:textId="64CBED61" w:rsidR="001F2867" w:rsidRPr="001B1679" w:rsidRDefault="001F2867" w:rsidP="001F2867">
            <w:pPr>
              <w:pStyle w:val="TAL"/>
              <w:rPr>
                <w:sz w:val="16"/>
                <w:szCs w:val="16"/>
              </w:rPr>
            </w:pPr>
            <w:r w:rsidRPr="001F2867">
              <w:rPr>
                <w:sz w:val="16"/>
                <w:szCs w:val="16"/>
              </w:rPr>
              <w:t>Johan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97B53" w14:textId="0B65EA73" w:rsidR="001F2867" w:rsidRPr="001B1679" w:rsidRDefault="001F2867" w:rsidP="001F2867">
            <w:pPr>
              <w:pStyle w:val="TAL"/>
              <w:rPr>
                <w:sz w:val="16"/>
                <w:szCs w:val="16"/>
              </w:rPr>
            </w:pPr>
            <w:proofErr w:type="spellStart"/>
            <w:r w:rsidRPr="001F2867">
              <w:rPr>
                <w:sz w:val="16"/>
                <w:szCs w:val="16"/>
              </w:rPr>
              <w:t>Nkom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5D2665" w14:textId="2B14F4DC"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96EBA7" w14:textId="1BF73359" w:rsidR="001F2867" w:rsidRPr="001B1679" w:rsidRDefault="001F2867" w:rsidP="001F2867">
            <w:pPr>
              <w:pStyle w:val="TAL"/>
              <w:rPr>
                <w:sz w:val="16"/>
                <w:szCs w:val="16"/>
              </w:rPr>
            </w:pPr>
            <w:r w:rsidRPr="001F2867">
              <w:rPr>
                <w:sz w:val="16"/>
                <w:szCs w:val="16"/>
              </w:rPr>
              <w:t>3GPPMEMBER</w:t>
            </w:r>
          </w:p>
        </w:tc>
      </w:tr>
      <w:tr w:rsidR="001F2867" w14:paraId="14202AE4"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9CDAD32" w14:textId="542261F5"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7A53C5" w14:textId="269FAF5A" w:rsidR="001F2867" w:rsidRPr="001B1679" w:rsidRDefault="001F2867" w:rsidP="001F2867">
            <w:pPr>
              <w:pStyle w:val="TAL"/>
              <w:rPr>
                <w:sz w:val="16"/>
                <w:szCs w:val="16"/>
              </w:rPr>
            </w:pPr>
            <w:proofErr w:type="spellStart"/>
            <w:r w:rsidRPr="001F2867">
              <w:rPr>
                <w:sz w:val="16"/>
                <w:szCs w:val="16"/>
              </w:rPr>
              <w:t>Furueda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EC891B" w14:textId="201EF717" w:rsidR="001F2867" w:rsidRPr="001B1679" w:rsidRDefault="001F2867" w:rsidP="001F2867">
            <w:pPr>
              <w:pStyle w:val="TAL"/>
              <w:rPr>
                <w:sz w:val="16"/>
                <w:szCs w:val="16"/>
              </w:rPr>
            </w:pPr>
            <w:r w:rsidRPr="001F2867">
              <w:rPr>
                <w:sz w:val="16"/>
                <w:szCs w:val="16"/>
              </w:rPr>
              <w:t>Koichiro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490CC" w14:textId="336C9A77" w:rsidR="001F2867" w:rsidRPr="001B1679" w:rsidRDefault="001F2867" w:rsidP="001F2867">
            <w:pPr>
              <w:pStyle w:val="TAL"/>
              <w:rPr>
                <w:sz w:val="16"/>
                <w:szCs w:val="16"/>
              </w:rPr>
            </w:pPr>
            <w:r w:rsidRPr="001F2867">
              <w:rPr>
                <w:sz w:val="16"/>
                <w:szCs w:val="16"/>
              </w:rPr>
              <w:t>SKY Perfect JSAT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43C099" w14:textId="763A4BD0" w:rsidR="001F2867" w:rsidRPr="001B1679"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4062EE" w14:textId="5990C066" w:rsidR="001F2867" w:rsidRPr="001B1679" w:rsidRDefault="001F2867" w:rsidP="001F2867">
            <w:pPr>
              <w:pStyle w:val="TAL"/>
              <w:rPr>
                <w:sz w:val="16"/>
                <w:szCs w:val="16"/>
              </w:rPr>
            </w:pPr>
            <w:r w:rsidRPr="001F2867">
              <w:rPr>
                <w:sz w:val="16"/>
                <w:szCs w:val="16"/>
              </w:rPr>
              <w:t>3GPPMEMBER</w:t>
            </w:r>
          </w:p>
        </w:tc>
      </w:tr>
      <w:tr w:rsidR="001F2867" w14:paraId="24F56F00"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11A2BFE" w14:textId="13D1463C"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168DD5" w14:textId="7553658E" w:rsidR="001F2867" w:rsidRPr="001B1679" w:rsidRDefault="001F2867" w:rsidP="001F2867">
            <w:pPr>
              <w:pStyle w:val="TAL"/>
              <w:rPr>
                <w:sz w:val="16"/>
                <w:szCs w:val="16"/>
              </w:rPr>
            </w:pPr>
            <w:proofErr w:type="spellStart"/>
            <w:r w:rsidRPr="001F2867">
              <w:rPr>
                <w:sz w:val="16"/>
                <w:szCs w:val="16"/>
              </w:rPr>
              <w:t>Gaal</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4C0710" w14:textId="15B8EBCA" w:rsidR="001F2867" w:rsidRPr="001B1679" w:rsidRDefault="001F2867" w:rsidP="001F2867">
            <w:pPr>
              <w:pStyle w:val="TAL"/>
              <w:rPr>
                <w:sz w:val="16"/>
                <w:szCs w:val="16"/>
              </w:rPr>
            </w:pPr>
            <w:r w:rsidRPr="001F2867">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B7ACC0" w14:textId="43D07E84" w:rsidR="001F2867" w:rsidRPr="001B1679" w:rsidRDefault="001F2867" w:rsidP="001F2867">
            <w:pPr>
              <w:pStyle w:val="TAL"/>
              <w:rPr>
                <w:sz w:val="16"/>
                <w:szCs w:val="16"/>
              </w:rPr>
            </w:pPr>
            <w:r w:rsidRPr="001F2867">
              <w:rPr>
                <w:sz w:val="16"/>
                <w:szCs w:val="16"/>
              </w:rPr>
              <w:t>Qualcomm France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6B4DF1" w14:textId="7B4E6C4B"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99F914" w14:textId="577F748E" w:rsidR="001F2867" w:rsidRPr="001B1679" w:rsidRDefault="001F2867" w:rsidP="001F2867">
            <w:pPr>
              <w:pStyle w:val="TAL"/>
              <w:rPr>
                <w:sz w:val="16"/>
                <w:szCs w:val="16"/>
              </w:rPr>
            </w:pPr>
            <w:r w:rsidRPr="001F2867">
              <w:rPr>
                <w:sz w:val="16"/>
                <w:szCs w:val="16"/>
              </w:rPr>
              <w:t>3GPPMEMBER</w:t>
            </w:r>
          </w:p>
        </w:tc>
      </w:tr>
      <w:tr w:rsidR="001F2867" w14:paraId="2FB35B09"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6B01AB4" w14:textId="6263B2A2"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FD6513" w14:textId="2744E9BC" w:rsidR="001F2867" w:rsidRPr="001B1679" w:rsidRDefault="001F2867" w:rsidP="001F2867">
            <w:pPr>
              <w:pStyle w:val="TAL"/>
              <w:rPr>
                <w:sz w:val="16"/>
                <w:szCs w:val="16"/>
              </w:rPr>
            </w:pPr>
            <w:r w:rsidRPr="001F2867">
              <w:rPr>
                <w:sz w:val="16"/>
                <w:szCs w:val="16"/>
              </w:rPr>
              <w:t>Gabin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B6325" w14:textId="1B8754B1" w:rsidR="001F2867" w:rsidRPr="001B1679" w:rsidRDefault="001F2867" w:rsidP="001F2867">
            <w:pPr>
              <w:pStyle w:val="TAL"/>
              <w:rPr>
                <w:sz w:val="16"/>
                <w:szCs w:val="16"/>
              </w:rPr>
            </w:pPr>
            <w:r w:rsidRPr="001F2867">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B742BB" w14:textId="7F6712F7" w:rsidR="001F2867" w:rsidRPr="001B1679" w:rsidRDefault="001F2867" w:rsidP="001F2867">
            <w:pPr>
              <w:pStyle w:val="TAL"/>
              <w:rPr>
                <w:sz w:val="16"/>
                <w:szCs w:val="16"/>
              </w:rPr>
            </w:pPr>
            <w:r w:rsidRPr="001F2867">
              <w:rPr>
                <w:sz w:val="16"/>
                <w:szCs w:val="16"/>
              </w:rPr>
              <w:t>Dolby France SAS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87D3EE" w14:textId="794C6164"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DA2B13" w14:textId="18AB265D" w:rsidR="001F2867" w:rsidRPr="001B1679" w:rsidRDefault="001F2867" w:rsidP="001F2867">
            <w:pPr>
              <w:pStyle w:val="TAL"/>
              <w:rPr>
                <w:sz w:val="16"/>
                <w:szCs w:val="16"/>
              </w:rPr>
            </w:pPr>
            <w:r w:rsidRPr="001F2867">
              <w:rPr>
                <w:sz w:val="16"/>
                <w:szCs w:val="16"/>
              </w:rPr>
              <w:t>3GPPMEMBER</w:t>
            </w:r>
          </w:p>
        </w:tc>
      </w:tr>
      <w:tr w:rsidR="001F2867" w14:paraId="42774675"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EB827AA" w14:textId="7D9586CB"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D64B7F" w14:textId="630DDDF4" w:rsidR="001F2867" w:rsidRPr="001B1679" w:rsidRDefault="001F2867" w:rsidP="001F2867">
            <w:pPr>
              <w:pStyle w:val="TAL"/>
              <w:rPr>
                <w:sz w:val="16"/>
                <w:szCs w:val="16"/>
              </w:rPr>
            </w:pPr>
            <w:proofErr w:type="spellStart"/>
            <w:r w:rsidRPr="001F2867">
              <w:rPr>
                <w:sz w:val="16"/>
                <w:szCs w:val="16"/>
              </w:rPr>
              <w:t>Gandotra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1B1D74" w14:textId="3C1B8AD5" w:rsidR="001F2867" w:rsidRPr="001B1679" w:rsidRDefault="001F2867" w:rsidP="001F2867">
            <w:pPr>
              <w:pStyle w:val="TAL"/>
              <w:rPr>
                <w:sz w:val="16"/>
                <w:szCs w:val="16"/>
              </w:rPr>
            </w:pPr>
            <w:r w:rsidRPr="001F2867">
              <w:rPr>
                <w:sz w:val="16"/>
                <w:szCs w:val="16"/>
              </w:rPr>
              <w:t>Rahil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45CE92" w14:textId="1A7473E6" w:rsidR="001F2867" w:rsidRPr="001B1679" w:rsidRDefault="001F2867" w:rsidP="001F2867">
            <w:pPr>
              <w:pStyle w:val="TAL"/>
              <w:rPr>
                <w:sz w:val="16"/>
                <w:szCs w:val="16"/>
              </w:rPr>
            </w:pPr>
            <w:proofErr w:type="spellStart"/>
            <w:r w:rsidRPr="001F2867">
              <w:rPr>
                <w:sz w:val="16"/>
                <w:szCs w:val="16"/>
              </w:rPr>
              <w:t>CableLabs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12924E" w14:textId="0AC4C218"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8376F5" w14:textId="51320702" w:rsidR="001F2867" w:rsidRPr="001B1679" w:rsidRDefault="001F2867" w:rsidP="001F2867">
            <w:pPr>
              <w:pStyle w:val="TAL"/>
              <w:rPr>
                <w:sz w:val="16"/>
                <w:szCs w:val="16"/>
              </w:rPr>
            </w:pPr>
            <w:r w:rsidRPr="001F2867">
              <w:rPr>
                <w:sz w:val="16"/>
                <w:szCs w:val="16"/>
              </w:rPr>
              <w:t>3GPPMEMBER</w:t>
            </w:r>
          </w:p>
        </w:tc>
      </w:tr>
      <w:tr w:rsidR="001F2867" w14:paraId="21C44068"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4D6CBD8" w14:textId="4D80DC82"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571966" w14:textId="6335D8A6" w:rsidR="001F2867" w:rsidRPr="001B1679" w:rsidRDefault="001F2867" w:rsidP="001F2867">
            <w:pPr>
              <w:pStyle w:val="TAL"/>
              <w:rPr>
                <w:sz w:val="16"/>
                <w:szCs w:val="16"/>
              </w:rPr>
            </w:pPr>
            <w:r w:rsidRPr="001F2867">
              <w:rPr>
                <w:sz w:val="16"/>
                <w:szCs w:val="16"/>
              </w:rPr>
              <w:t>Goldberg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648AD" w14:textId="60101C61" w:rsidR="001F2867" w:rsidRPr="001B1679" w:rsidRDefault="001F2867" w:rsidP="001F2867">
            <w:pPr>
              <w:pStyle w:val="TAL"/>
              <w:rPr>
                <w:sz w:val="16"/>
                <w:szCs w:val="16"/>
              </w:rPr>
            </w:pPr>
            <w:r w:rsidRPr="001F2867">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CF00F9" w14:textId="3A711F27" w:rsidR="001F2867" w:rsidRPr="001B1679" w:rsidRDefault="001F2867" w:rsidP="001F2867">
            <w:pPr>
              <w:pStyle w:val="TAL"/>
              <w:rPr>
                <w:sz w:val="16"/>
                <w:szCs w:val="16"/>
              </w:rPr>
            </w:pPr>
            <w:r w:rsidRPr="001F2867">
              <w:rPr>
                <w:sz w:val="16"/>
                <w:szCs w:val="16"/>
              </w:rPr>
              <w:t>U.S. National Security Agency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650821" w14:textId="3F0C3E7E"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F5B241" w14:textId="792BC60E" w:rsidR="001F2867" w:rsidRPr="001B1679" w:rsidRDefault="001F2867" w:rsidP="001F2867">
            <w:pPr>
              <w:pStyle w:val="TAL"/>
              <w:rPr>
                <w:sz w:val="16"/>
                <w:szCs w:val="16"/>
              </w:rPr>
            </w:pPr>
            <w:r w:rsidRPr="001F2867">
              <w:rPr>
                <w:sz w:val="16"/>
                <w:szCs w:val="16"/>
              </w:rPr>
              <w:t>3GPPMEMBER</w:t>
            </w:r>
          </w:p>
        </w:tc>
      </w:tr>
      <w:tr w:rsidR="001F2867" w14:paraId="5AFCD205"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0E792A1" w14:textId="5BC8145A"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F0CA7B" w14:textId="0EAE72D1" w:rsidR="001F2867" w:rsidRPr="001B1679" w:rsidRDefault="001F2867" w:rsidP="001F2867">
            <w:pPr>
              <w:pStyle w:val="TAL"/>
              <w:rPr>
                <w:sz w:val="16"/>
                <w:szCs w:val="16"/>
              </w:rPr>
            </w:pPr>
            <w:proofErr w:type="spellStart"/>
            <w:r w:rsidRPr="001F2867">
              <w:rPr>
                <w:sz w:val="16"/>
                <w:szCs w:val="16"/>
              </w:rPr>
              <w:t>Görmer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94C008" w14:textId="629D6CB7" w:rsidR="001F2867" w:rsidRPr="001B1679" w:rsidRDefault="001F2867" w:rsidP="001F2867">
            <w:pPr>
              <w:pStyle w:val="TAL"/>
              <w:rPr>
                <w:sz w:val="16"/>
                <w:szCs w:val="16"/>
              </w:rPr>
            </w:pPr>
            <w:r w:rsidRPr="001F2867">
              <w:rPr>
                <w:sz w:val="16"/>
                <w:szCs w:val="16"/>
              </w:rPr>
              <w:t>Gerald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97AEB4" w14:textId="326DBC2C" w:rsidR="001F2867" w:rsidRPr="001B1679" w:rsidRDefault="001F2867" w:rsidP="001F2867">
            <w:pPr>
              <w:pStyle w:val="TAL"/>
              <w:rPr>
                <w:sz w:val="16"/>
                <w:szCs w:val="16"/>
              </w:rPr>
            </w:pPr>
            <w:r w:rsidRPr="001F2867">
              <w:rPr>
                <w:sz w:val="16"/>
                <w:szCs w:val="16"/>
              </w:rPr>
              <w:t>MATRIXX Software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15E0EB" w14:textId="3084A107"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6273B0" w14:textId="211A9A79" w:rsidR="001F2867" w:rsidRPr="001B1679" w:rsidRDefault="001F2867" w:rsidP="001F2867">
            <w:pPr>
              <w:pStyle w:val="TAL"/>
              <w:rPr>
                <w:sz w:val="16"/>
                <w:szCs w:val="16"/>
              </w:rPr>
            </w:pPr>
            <w:r w:rsidRPr="001F2867">
              <w:rPr>
                <w:sz w:val="16"/>
                <w:szCs w:val="16"/>
              </w:rPr>
              <w:t>3GPPMEMBER</w:t>
            </w:r>
          </w:p>
        </w:tc>
      </w:tr>
      <w:tr w:rsidR="001F2867" w14:paraId="303926CA"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011F4AA" w14:textId="153548F1"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3F859" w14:textId="704BCD86" w:rsidR="001F2867" w:rsidRPr="001B1679" w:rsidRDefault="001F2867" w:rsidP="001F2867">
            <w:pPr>
              <w:pStyle w:val="TAL"/>
              <w:rPr>
                <w:sz w:val="16"/>
                <w:szCs w:val="16"/>
              </w:rPr>
            </w:pPr>
            <w:proofErr w:type="spellStart"/>
            <w:r w:rsidRPr="001F2867">
              <w:rPr>
                <w:sz w:val="16"/>
                <w:szCs w:val="16"/>
              </w:rPr>
              <w:t>Grotz</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BB38F6" w14:textId="6FC959BB" w:rsidR="001F2867" w:rsidRPr="001B1679" w:rsidRDefault="001F2867" w:rsidP="001F2867">
            <w:pPr>
              <w:pStyle w:val="TAL"/>
              <w:rPr>
                <w:sz w:val="16"/>
                <w:szCs w:val="16"/>
              </w:rPr>
            </w:pPr>
            <w:r w:rsidRPr="001F2867">
              <w:rPr>
                <w:sz w:val="16"/>
                <w:szCs w:val="16"/>
              </w:rPr>
              <w:t>Joel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50BE9" w14:textId="615E8E42" w:rsidR="001F2867" w:rsidRPr="001B1679" w:rsidRDefault="001F2867" w:rsidP="001F2867">
            <w:pPr>
              <w:pStyle w:val="TAL"/>
              <w:rPr>
                <w:sz w:val="16"/>
                <w:szCs w:val="16"/>
              </w:rPr>
            </w:pPr>
            <w:r w:rsidRPr="001F2867">
              <w:rPr>
                <w:sz w:val="16"/>
                <w:szCs w:val="16"/>
              </w:rPr>
              <w:t>SES 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26BB9D" w14:textId="088753F8"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F86B4D" w14:textId="6BABFA2A" w:rsidR="001F2867" w:rsidRPr="001B1679" w:rsidRDefault="001F2867" w:rsidP="001F2867">
            <w:pPr>
              <w:pStyle w:val="TAL"/>
              <w:rPr>
                <w:sz w:val="16"/>
                <w:szCs w:val="16"/>
              </w:rPr>
            </w:pPr>
            <w:r w:rsidRPr="001F2867">
              <w:rPr>
                <w:sz w:val="16"/>
                <w:szCs w:val="16"/>
              </w:rPr>
              <w:t>3GPPMEMBER</w:t>
            </w:r>
          </w:p>
        </w:tc>
      </w:tr>
      <w:tr w:rsidR="001F2867" w14:paraId="095A373B"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B91E79B" w14:textId="5360C645"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6EDF14" w14:textId="076C95E1" w:rsidR="001F2867" w:rsidRPr="001B1679" w:rsidRDefault="001F2867" w:rsidP="001F2867">
            <w:pPr>
              <w:pStyle w:val="TAL"/>
              <w:rPr>
                <w:sz w:val="16"/>
                <w:szCs w:val="16"/>
              </w:rPr>
            </w:pPr>
            <w:r w:rsidRPr="001F2867">
              <w:rPr>
                <w:sz w:val="16"/>
                <w:szCs w:val="16"/>
              </w:rPr>
              <w:t>Gupta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70DDD5" w14:textId="07BCCFAA" w:rsidR="001F2867" w:rsidRPr="001B1679" w:rsidRDefault="001F2867" w:rsidP="001F2867">
            <w:pPr>
              <w:pStyle w:val="TAL"/>
              <w:rPr>
                <w:sz w:val="16"/>
                <w:szCs w:val="16"/>
              </w:rPr>
            </w:pPr>
            <w:proofErr w:type="spellStart"/>
            <w:r w:rsidRPr="001F2867">
              <w:rPr>
                <w:sz w:val="16"/>
                <w:szCs w:val="16"/>
              </w:rPr>
              <w:t>Varini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FAE682" w14:textId="0D8B1A43" w:rsidR="001F2867" w:rsidRPr="001B1679" w:rsidRDefault="001F2867" w:rsidP="001F2867">
            <w:pPr>
              <w:pStyle w:val="TAL"/>
              <w:rPr>
                <w:sz w:val="16"/>
                <w:szCs w:val="16"/>
              </w:rPr>
            </w:pPr>
            <w:r w:rsidRPr="001F2867">
              <w:rPr>
                <w:sz w:val="16"/>
                <w:szCs w:val="16"/>
              </w:rPr>
              <w:t>Samsung R&amp;D Institute India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9D090" w14:textId="0F0E1DC5" w:rsidR="001F2867" w:rsidRPr="001B1679" w:rsidRDefault="001F2867" w:rsidP="001F2867">
            <w:pPr>
              <w:pStyle w:val="TAL"/>
              <w:rPr>
                <w:sz w:val="16"/>
                <w:szCs w:val="16"/>
              </w:rPr>
            </w:pPr>
            <w:r w:rsidRPr="001F2867">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72D4CB" w14:textId="206F999E" w:rsidR="001F2867" w:rsidRPr="001B1679" w:rsidRDefault="001F2867" w:rsidP="001F2867">
            <w:pPr>
              <w:pStyle w:val="TAL"/>
              <w:rPr>
                <w:sz w:val="16"/>
                <w:szCs w:val="16"/>
              </w:rPr>
            </w:pPr>
            <w:r w:rsidRPr="001F2867">
              <w:rPr>
                <w:sz w:val="16"/>
                <w:szCs w:val="16"/>
              </w:rPr>
              <w:t>3GPPMEMBER</w:t>
            </w:r>
          </w:p>
        </w:tc>
      </w:tr>
      <w:tr w:rsidR="001F2867" w14:paraId="760D028C"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50590D9" w14:textId="6044E387"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92BA70" w14:textId="31140987" w:rsidR="001F2867" w:rsidRPr="001B1679" w:rsidRDefault="001F2867" w:rsidP="001F2867">
            <w:pPr>
              <w:pStyle w:val="TAL"/>
              <w:rPr>
                <w:sz w:val="16"/>
                <w:szCs w:val="16"/>
              </w:rPr>
            </w:pPr>
            <w:r w:rsidRPr="001F2867">
              <w:rPr>
                <w:sz w:val="16"/>
                <w:szCs w:val="16"/>
              </w:rPr>
              <w:t>Gupta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0719DB" w14:textId="69D5C169" w:rsidR="001F2867" w:rsidRPr="001B1679" w:rsidRDefault="001F2867" w:rsidP="001F2867">
            <w:pPr>
              <w:pStyle w:val="TAL"/>
              <w:rPr>
                <w:sz w:val="16"/>
                <w:szCs w:val="16"/>
              </w:rPr>
            </w:pPr>
            <w:r w:rsidRPr="001F2867">
              <w:rPr>
                <w:sz w:val="16"/>
                <w:szCs w:val="16"/>
              </w:rPr>
              <w:t>Vivek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779EC1" w14:textId="1B23B24A" w:rsidR="001F2867" w:rsidRPr="001B1679" w:rsidRDefault="001F2867" w:rsidP="001F2867">
            <w:pPr>
              <w:pStyle w:val="TAL"/>
              <w:rPr>
                <w:sz w:val="16"/>
                <w:szCs w:val="16"/>
              </w:rPr>
            </w:pPr>
            <w:r w:rsidRPr="001F2867">
              <w:rPr>
                <w:sz w:val="16"/>
                <w:szCs w:val="16"/>
              </w:rPr>
              <w:t>Apple Solutions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1234CC" w14:textId="7395EECC" w:rsidR="001F2867" w:rsidRPr="001B1679" w:rsidRDefault="001F2867" w:rsidP="001F2867">
            <w:pPr>
              <w:pStyle w:val="TAL"/>
              <w:rPr>
                <w:sz w:val="16"/>
                <w:szCs w:val="16"/>
              </w:rPr>
            </w:pPr>
            <w:r w:rsidRPr="001F2867">
              <w:rPr>
                <w:sz w:val="16"/>
                <w:szCs w:val="16"/>
              </w:rPr>
              <w:t>CCSA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80320D" w14:textId="71E1DB05" w:rsidR="001F2867" w:rsidRPr="001B1679" w:rsidRDefault="001F2867" w:rsidP="001F2867">
            <w:pPr>
              <w:pStyle w:val="TAL"/>
              <w:rPr>
                <w:sz w:val="16"/>
                <w:szCs w:val="16"/>
              </w:rPr>
            </w:pPr>
            <w:r w:rsidRPr="001F2867">
              <w:rPr>
                <w:sz w:val="16"/>
                <w:szCs w:val="16"/>
              </w:rPr>
              <w:t>3GPPMEMBER</w:t>
            </w:r>
          </w:p>
        </w:tc>
      </w:tr>
      <w:tr w:rsidR="001F2867" w14:paraId="62504818"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C27AF4A" w14:textId="033D966F"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7CA298" w14:textId="3ADDEFEA" w:rsidR="001F2867" w:rsidRPr="001B1679" w:rsidRDefault="001F2867" w:rsidP="001F2867">
            <w:pPr>
              <w:pStyle w:val="TAL"/>
              <w:rPr>
                <w:sz w:val="16"/>
                <w:szCs w:val="16"/>
              </w:rPr>
            </w:pPr>
            <w:r w:rsidRPr="001F2867">
              <w:rPr>
                <w:sz w:val="16"/>
                <w:szCs w:val="16"/>
              </w:rPr>
              <w:t>Gutierrez Estevez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766CAC" w14:textId="79BD4E3E" w:rsidR="001F2867" w:rsidRPr="001B1679" w:rsidRDefault="001F2867" w:rsidP="001F2867">
            <w:pPr>
              <w:pStyle w:val="TAL"/>
              <w:rPr>
                <w:sz w:val="16"/>
                <w:szCs w:val="16"/>
              </w:rPr>
            </w:pPr>
            <w:r w:rsidRPr="001F2867">
              <w:rPr>
                <w:sz w:val="16"/>
                <w:szCs w:val="16"/>
              </w:rPr>
              <w:t>David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3D8F3" w14:textId="4CCEC1CC" w:rsidR="001F2867" w:rsidRPr="001B1679" w:rsidRDefault="001F2867" w:rsidP="001F2867">
            <w:pPr>
              <w:pStyle w:val="TAL"/>
              <w:rPr>
                <w:sz w:val="16"/>
                <w:szCs w:val="16"/>
              </w:rPr>
            </w:pPr>
            <w:r w:rsidRPr="001F2867">
              <w:rPr>
                <w:sz w:val="16"/>
                <w:szCs w:val="16"/>
              </w:rPr>
              <w:t>Samsung Electronics GmbH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16D3A6" w14:textId="5F499153"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C233F7" w14:textId="0704DD8C" w:rsidR="001F2867" w:rsidRPr="001B1679" w:rsidRDefault="001F2867" w:rsidP="001F2867">
            <w:pPr>
              <w:pStyle w:val="TAL"/>
              <w:rPr>
                <w:sz w:val="16"/>
                <w:szCs w:val="16"/>
              </w:rPr>
            </w:pPr>
            <w:r w:rsidRPr="001F2867">
              <w:rPr>
                <w:sz w:val="16"/>
                <w:szCs w:val="16"/>
              </w:rPr>
              <w:t>3GPPMEMBER</w:t>
            </w:r>
          </w:p>
        </w:tc>
      </w:tr>
      <w:tr w:rsidR="001F2867" w14:paraId="79528C57"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CEAB7DB" w14:textId="7585D47E"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9C1F0F" w14:textId="7200AB57" w:rsidR="001F2867" w:rsidRPr="001B1679" w:rsidRDefault="001F2867" w:rsidP="001F2867">
            <w:pPr>
              <w:pStyle w:val="TAL"/>
              <w:rPr>
                <w:sz w:val="16"/>
                <w:szCs w:val="16"/>
              </w:rPr>
            </w:pPr>
            <w:r w:rsidRPr="001F2867">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03566" w14:textId="6304E9AD" w:rsidR="001F2867" w:rsidRPr="001B1679" w:rsidRDefault="001F2867" w:rsidP="001F2867">
            <w:pPr>
              <w:pStyle w:val="TAL"/>
              <w:rPr>
                <w:sz w:val="16"/>
                <w:szCs w:val="16"/>
              </w:rPr>
            </w:pPr>
            <w:r w:rsidRPr="001F2867">
              <w:rPr>
                <w:sz w:val="16"/>
                <w:szCs w:val="16"/>
              </w:rPr>
              <w:t>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D77AC" w14:textId="72A30C86" w:rsidR="001F2867" w:rsidRPr="001B1679" w:rsidRDefault="001F2867" w:rsidP="001F2867">
            <w:pPr>
              <w:pStyle w:val="TAL"/>
              <w:rPr>
                <w:sz w:val="16"/>
                <w:szCs w:val="16"/>
              </w:rPr>
            </w:pPr>
            <w:proofErr w:type="spellStart"/>
            <w:r w:rsidRPr="001F2867">
              <w:rPr>
                <w:sz w:val="16"/>
                <w:szCs w:val="16"/>
              </w:rPr>
              <w:t>Futurewei</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14F7B8" w14:textId="35253E9C"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03FF5" w14:textId="530BB1B5" w:rsidR="001F2867" w:rsidRPr="001B1679" w:rsidRDefault="001F2867" w:rsidP="001F2867">
            <w:pPr>
              <w:pStyle w:val="TAL"/>
              <w:rPr>
                <w:sz w:val="16"/>
                <w:szCs w:val="16"/>
              </w:rPr>
            </w:pPr>
            <w:r w:rsidRPr="001F2867">
              <w:rPr>
                <w:sz w:val="16"/>
                <w:szCs w:val="16"/>
              </w:rPr>
              <w:t>3GPPMEMBER</w:t>
            </w:r>
          </w:p>
        </w:tc>
      </w:tr>
      <w:tr w:rsidR="001F2867" w14:paraId="6CFBE281"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EDEED00" w14:textId="5084D855"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36FB87" w14:textId="354F3C92" w:rsidR="001F2867" w:rsidRPr="001B1679" w:rsidRDefault="001F2867" w:rsidP="001F2867">
            <w:pPr>
              <w:pStyle w:val="TAL"/>
              <w:rPr>
                <w:sz w:val="16"/>
                <w:szCs w:val="16"/>
              </w:rPr>
            </w:pPr>
            <w:r w:rsidRPr="001F2867">
              <w:rPr>
                <w:sz w:val="16"/>
                <w:szCs w:val="16"/>
              </w:rPr>
              <w:t>HANRIOT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5C64DA" w14:textId="392D027A" w:rsidR="001F2867" w:rsidRPr="001B1679" w:rsidRDefault="001F2867" w:rsidP="001F2867">
            <w:pPr>
              <w:pStyle w:val="TAL"/>
              <w:rPr>
                <w:sz w:val="16"/>
                <w:szCs w:val="16"/>
              </w:rPr>
            </w:pPr>
            <w:r w:rsidRPr="001F2867">
              <w:rPr>
                <w:sz w:val="16"/>
                <w:szCs w:val="16"/>
              </w:rPr>
              <w:t>JEAN MARC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5CDF1" w14:textId="2FDD527A" w:rsidR="001F2867" w:rsidRPr="001B1679" w:rsidRDefault="001F2867" w:rsidP="001F2867">
            <w:pPr>
              <w:pStyle w:val="TAL"/>
              <w:rPr>
                <w:sz w:val="16"/>
                <w:szCs w:val="16"/>
              </w:rPr>
            </w:pPr>
            <w:r w:rsidRPr="001F2867">
              <w:rPr>
                <w:sz w:val="16"/>
                <w:szCs w:val="16"/>
              </w:rPr>
              <w:t>Eutelsat 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0A9315" w14:textId="38260776"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96246" w14:textId="5F05BD78" w:rsidR="001F2867" w:rsidRPr="001B1679" w:rsidRDefault="001F2867" w:rsidP="001F2867">
            <w:pPr>
              <w:pStyle w:val="TAL"/>
              <w:rPr>
                <w:sz w:val="16"/>
                <w:szCs w:val="16"/>
              </w:rPr>
            </w:pPr>
            <w:r w:rsidRPr="001F2867">
              <w:rPr>
                <w:sz w:val="16"/>
                <w:szCs w:val="16"/>
              </w:rPr>
              <w:t>3GPPMEMBER</w:t>
            </w:r>
          </w:p>
        </w:tc>
      </w:tr>
      <w:tr w:rsidR="001F2867" w14:paraId="3EE5741F"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62D6F38" w14:textId="64FECE3A"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1070A9" w14:textId="41E0CE17" w:rsidR="001F2867" w:rsidRPr="001B1679" w:rsidRDefault="001F2867" w:rsidP="001F2867">
            <w:pPr>
              <w:pStyle w:val="TAL"/>
              <w:rPr>
                <w:sz w:val="16"/>
                <w:szCs w:val="16"/>
              </w:rPr>
            </w:pPr>
            <w:r w:rsidRPr="001F2867">
              <w:rPr>
                <w:sz w:val="16"/>
                <w:szCs w:val="16"/>
              </w:rPr>
              <w:t>Hans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BF01DF" w14:textId="3FDC9E75" w:rsidR="001F2867" w:rsidRPr="001B1679" w:rsidRDefault="001F2867" w:rsidP="001F2867">
            <w:pPr>
              <w:pStyle w:val="TAL"/>
              <w:rPr>
                <w:sz w:val="16"/>
                <w:szCs w:val="16"/>
              </w:rPr>
            </w:pPr>
            <w:r w:rsidRPr="001F2867">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7B93B" w14:textId="5BE1886B" w:rsidR="001F2867" w:rsidRPr="001B1679" w:rsidRDefault="001F2867" w:rsidP="001F2867">
            <w:pPr>
              <w:pStyle w:val="TAL"/>
              <w:rPr>
                <w:sz w:val="16"/>
                <w:szCs w:val="16"/>
              </w:rPr>
            </w:pPr>
            <w:proofErr w:type="spellStart"/>
            <w:r w:rsidRPr="001F2867">
              <w:rPr>
                <w:sz w:val="16"/>
                <w:szCs w:val="16"/>
              </w:rPr>
              <w:t>IPCom</w:t>
            </w:r>
            <w:proofErr w:type="spellEnd"/>
            <w:r w:rsidRPr="001F2867">
              <w:rPr>
                <w:sz w:val="16"/>
                <w:szCs w:val="16"/>
              </w:rPr>
              <w:t xml:space="preserve"> GmbH &amp; Co.KG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49D185" w14:textId="5EDE550F"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F7A0ED" w14:textId="3C649A7B" w:rsidR="001F2867" w:rsidRPr="001B1679" w:rsidRDefault="001F2867" w:rsidP="001F2867">
            <w:pPr>
              <w:pStyle w:val="TAL"/>
              <w:rPr>
                <w:sz w:val="16"/>
                <w:szCs w:val="16"/>
              </w:rPr>
            </w:pPr>
            <w:r w:rsidRPr="001F2867">
              <w:rPr>
                <w:sz w:val="16"/>
                <w:szCs w:val="16"/>
              </w:rPr>
              <w:t>3GPPMEMBER</w:t>
            </w:r>
          </w:p>
        </w:tc>
      </w:tr>
      <w:tr w:rsidR="001F2867" w14:paraId="539B152A"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3A4A2CE" w14:textId="32DCA155"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66EA2" w14:textId="300BD450" w:rsidR="001F2867" w:rsidRPr="001B1679" w:rsidRDefault="001F2867" w:rsidP="001F2867">
            <w:pPr>
              <w:pStyle w:val="TAL"/>
              <w:rPr>
                <w:sz w:val="16"/>
                <w:szCs w:val="16"/>
              </w:rPr>
            </w:pPr>
            <w:r w:rsidRPr="001F2867">
              <w:rPr>
                <w:sz w:val="16"/>
                <w:szCs w:val="16"/>
              </w:rPr>
              <w:t>Harada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CF26BA" w14:textId="3FB61068" w:rsidR="001F2867" w:rsidRPr="001B1679" w:rsidRDefault="001F2867" w:rsidP="001F2867">
            <w:pPr>
              <w:pStyle w:val="TAL"/>
              <w:rPr>
                <w:sz w:val="16"/>
                <w:szCs w:val="16"/>
              </w:rPr>
            </w:pPr>
            <w:r w:rsidRPr="001F2867">
              <w:rPr>
                <w:sz w:val="16"/>
                <w:szCs w:val="16"/>
              </w:rPr>
              <w:t>Hiroki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0D7A4D" w14:textId="0BFD90B7" w:rsidR="001F2867" w:rsidRPr="001B1679" w:rsidRDefault="001F2867" w:rsidP="001F2867">
            <w:pPr>
              <w:pStyle w:val="TAL"/>
              <w:rPr>
                <w:sz w:val="16"/>
                <w:szCs w:val="16"/>
              </w:rPr>
            </w:pPr>
            <w:r w:rsidRPr="001F2867">
              <w:rPr>
                <w:sz w:val="16"/>
                <w:szCs w:val="16"/>
              </w:rPr>
              <w:t>NTT DOCOMO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198F73" w14:textId="79FBA4BA" w:rsidR="001F2867" w:rsidRPr="001B1679"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A10072" w14:textId="71F0E544" w:rsidR="001F2867" w:rsidRPr="001B1679" w:rsidRDefault="001F2867" w:rsidP="001F2867">
            <w:pPr>
              <w:pStyle w:val="TAL"/>
              <w:rPr>
                <w:sz w:val="16"/>
                <w:szCs w:val="16"/>
              </w:rPr>
            </w:pPr>
            <w:r w:rsidRPr="001F2867">
              <w:rPr>
                <w:sz w:val="16"/>
                <w:szCs w:val="16"/>
              </w:rPr>
              <w:t>3GPPMEMBER</w:t>
            </w:r>
          </w:p>
        </w:tc>
      </w:tr>
      <w:tr w:rsidR="001F2867" w14:paraId="670E47DA"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F87E0EB" w14:textId="0992A56A"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CC9075" w14:textId="16735A0A" w:rsidR="001F2867" w:rsidRPr="001B1679" w:rsidRDefault="001F2867" w:rsidP="001F2867">
            <w:pPr>
              <w:pStyle w:val="TAL"/>
              <w:rPr>
                <w:sz w:val="16"/>
                <w:szCs w:val="16"/>
              </w:rPr>
            </w:pPr>
            <w:r w:rsidRPr="001F2867">
              <w:rPr>
                <w:sz w:val="16"/>
                <w:szCs w:val="16"/>
              </w:rPr>
              <w:t>Hassan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CEA05C" w14:textId="7CE2FCEA" w:rsidR="001F2867" w:rsidRPr="001B1679" w:rsidRDefault="001F2867" w:rsidP="001F2867">
            <w:pPr>
              <w:pStyle w:val="TAL"/>
              <w:rPr>
                <w:sz w:val="16"/>
                <w:szCs w:val="16"/>
              </w:rPr>
            </w:pPr>
            <w:r w:rsidRPr="001F2867">
              <w:rPr>
                <w:sz w:val="16"/>
                <w:szCs w:val="16"/>
              </w:rPr>
              <w:t>Khaled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ACAAD" w14:textId="44FE8ACF" w:rsidR="001F2867" w:rsidRPr="001B1679" w:rsidRDefault="001F2867" w:rsidP="001F2867">
            <w:pPr>
              <w:pStyle w:val="TAL"/>
              <w:rPr>
                <w:sz w:val="16"/>
                <w:szCs w:val="16"/>
              </w:rPr>
            </w:pPr>
            <w:r w:rsidRPr="001F2867">
              <w:rPr>
                <w:sz w:val="16"/>
                <w:szCs w:val="16"/>
              </w:rPr>
              <w:t>ROBERT BOSCH GmbH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6E4635" w14:textId="0AE8CD67"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8846BA" w14:textId="05F42217" w:rsidR="001F2867" w:rsidRPr="001B1679" w:rsidRDefault="001F2867" w:rsidP="001F2867">
            <w:pPr>
              <w:pStyle w:val="TAL"/>
              <w:rPr>
                <w:sz w:val="16"/>
                <w:szCs w:val="16"/>
              </w:rPr>
            </w:pPr>
            <w:r w:rsidRPr="001F2867">
              <w:rPr>
                <w:sz w:val="16"/>
                <w:szCs w:val="16"/>
              </w:rPr>
              <w:t>3GPPMEMBER</w:t>
            </w:r>
          </w:p>
        </w:tc>
      </w:tr>
      <w:tr w:rsidR="001F2867" w14:paraId="27464BBA"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9E760D2" w14:textId="1CA467D0"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7A1DF9" w14:textId="35B66D99" w:rsidR="001F2867" w:rsidRPr="001B1679" w:rsidRDefault="001F2867" w:rsidP="001F2867">
            <w:pPr>
              <w:pStyle w:val="TAL"/>
              <w:rPr>
                <w:sz w:val="16"/>
                <w:szCs w:val="16"/>
              </w:rPr>
            </w:pPr>
            <w:r w:rsidRPr="001F2867">
              <w:rPr>
                <w:sz w:val="16"/>
                <w:szCs w:val="16"/>
              </w:rPr>
              <w:t>Hayes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DCB072" w14:textId="73CE073E" w:rsidR="001F2867" w:rsidRPr="001B1679" w:rsidRDefault="001F2867" w:rsidP="001F2867">
            <w:pPr>
              <w:pStyle w:val="TAL"/>
              <w:rPr>
                <w:sz w:val="16"/>
                <w:szCs w:val="16"/>
              </w:rPr>
            </w:pPr>
            <w:r w:rsidRPr="001F2867">
              <w:rPr>
                <w:sz w:val="16"/>
                <w:szCs w:val="16"/>
              </w:rPr>
              <w:t>Stephen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A0133" w14:textId="7DDF23C5" w:rsidR="001F2867" w:rsidRPr="001B1679" w:rsidRDefault="001F2867" w:rsidP="001F2867">
            <w:pPr>
              <w:pStyle w:val="TAL"/>
              <w:rPr>
                <w:sz w:val="16"/>
                <w:szCs w:val="16"/>
              </w:rPr>
            </w:pPr>
            <w:r w:rsidRPr="001F2867">
              <w:rPr>
                <w:sz w:val="16"/>
                <w:szCs w:val="16"/>
              </w:rPr>
              <w:t>Ericsson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CB7B4" w14:textId="7824BAB8"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E03462" w14:textId="37AC04C3" w:rsidR="001F2867" w:rsidRPr="001B1679" w:rsidRDefault="001F2867" w:rsidP="001F2867">
            <w:pPr>
              <w:pStyle w:val="TAL"/>
              <w:rPr>
                <w:sz w:val="16"/>
                <w:szCs w:val="16"/>
              </w:rPr>
            </w:pPr>
            <w:r w:rsidRPr="001F2867">
              <w:rPr>
                <w:sz w:val="16"/>
                <w:szCs w:val="16"/>
              </w:rPr>
              <w:t>3GPPMEMBER</w:t>
            </w:r>
          </w:p>
        </w:tc>
      </w:tr>
      <w:tr w:rsidR="001F2867" w14:paraId="2E6F0F48"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ED3D3EB" w14:textId="66AECEF2"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75C4CD" w14:textId="275CD100" w:rsidR="001F2867" w:rsidRPr="001B1679" w:rsidRDefault="001F2867" w:rsidP="001F2867">
            <w:pPr>
              <w:pStyle w:val="TAL"/>
              <w:rPr>
                <w:sz w:val="16"/>
                <w:szCs w:val="16"/>
              </w:rPr>
            </w:pPr>
            <w:r w:rsidRPr="001F2867">
              <w:rPr>
                <w:sz w:val="16"/>
                <w:szCs w:val="16"/>
              </w:rPr>
              <w:t>Henry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0BAB90" w14:textId="31A8B565" w:rsidR="001F2867" w:rsidRPr="001B1679" w:rsidRDefault="001F2867" w:rsidP="001F2867">
            <w:pPr>
              <w:pStyle w:val="TAL"/>
              <w:rPr>
                <w:sz w:val="16"/>
                <w:szCs w:val="16"/>
              </w:rPr>
            </w:pPr>
            <w:r w:rsidRPr="001F2867">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18AE7" w14:textId="2F6C575E" w:rsidR="001F2867" w:rsidRPr="001B1679" w:rsidRDefault="001F2867" w:rsidP="001F2867">
            <w:pPr>
              <w:pStyle w:val="TAL"/>
              <w:rPr>
                <w:sz w:val="16"/>
                <w:szCs w:val="16"/>
              </w:rPr>
            </w:pPr>
            <w:r w:rsidRPr="001F2867">
              <w:rPr>
                <w:sz w:val="16"/>
                <w:szCs w:val="16"/>
              </w:rPr>
              <w:t>NTIA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FAA6B8" w14:textId="12C4147A"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DAC2C6" w14:textId="796926A6" w:rsidR="001F2867" w:rsidRPr="001B1679" w:rsidRDefault="001F2867" w:rsidP="001F2867">
            <w:pPr>
              <w:pStyle w:val="TAL"/>
              <w:rPr>
                <w:sz w:val="16"/>
                <w:szCs w:val="16"/>
              </w:rPr>
            </w:pPr>
            <w:r w:rsidRPr="001F2867">
              <w:rPr>
                <w:sz w:val="16"/>
                <w:szCs w:val="16"/>
              </w:rPr>
              <w:t>3GPPMEMBER</w:t>
            </w:r>
          </w:p>
        </w:tc>
      </w:tr>
      <w:tr w:rsidR="001F2867" w14:paraId="0B25C6A7"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5A9FF77" w14:textId="65102AEF"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BA6EEB" w14:textId="58F5EB8D" w:rsidR="001F2867" w:rsidRPr="001B1679" w:rsidRDefault="001F2867" w:rsidP="001F2867">
            <w:pPr>
              <w:pStyle w:val="TAL"/>
              <w:rPr>
                <w:sz w:val="16"/>
                <w:szCs w:val="16"/>
              </w:rPr>
            </w:pPr>
            <w:r w:rsidRPr="001F2867">
              <w:rPr>
                <w:sz w:val="16"/>
                <w:szCs w:val="16"/>
              </w:rPr>
              <w:t>Hicks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3DFC6C" w14:textId="3FB0B8CD" w:rsidR="001F2867" w:rsidRPr="001B1679" w:rsidRDefault="001F2867" w:rsidP="001F2867">
            <w:pPr>
              <w:pStyle w:val="TAL"/>
              <w:rPr>
                <w:sz w:val="16"/>
                <w:szCs w:val="16"/>
              </w:rPr>
            </w:pPr>
            <w:r w:rsidRPr="001F2867">
              <w:rPr>
                <w:sz w:val="16"/>
                <w:szCs w:val="16"/>
              </w:rPr>
              <w:t>Simon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0986E9" w14:textId="33F4C7F1" w:rsidR="001F2867" w:rsidRPr="001B1679" w:rsidRDefault="001F2867" w:rsidP="001F2867">
            <w:pPr>
              <w:pStyle w:val="TAL"/>
              <w:rPr>
                <w:sz w:val="16"/>
                <w:szCs w:val="16"/>
              </w:rPr>
            </w:pPr>
            <w:r w:rsidRPr="001F2867">
              <w:rPr>
                <w:sz w:val="16"/>
                <w:szCs w:val="16"/>
              </w:rPr>
              <w:t>DSIT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898404" w14:textId="39DEDCB1"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A7275" w14:textId="6E09871C" w:rsidR="001F2867" w:rsidRPr="001B1679" w:rsidRDefault="001F2867" w:rsidP="001F2867">
            <w:pPr>
              <w:pStyle w:val="TAL"/>
              <w:rPr>
                <w:sz w:val="16"/>
                <w:szCs w:val="16"/>
              </w:rPr>
            </w:pPr>
            <w:r w:rsidRPr="001F2867">
              <w:rPr>
                <w:sz w:val="16"/>
                <w:szCs w:val="16"/>
              </w:rPr>
              <w:t>3GPPMEMBER</w:t>
            </w:r>
          </w:p>
        </w:tc>
      </w:tr>
      <w:tr w:rsidR="001F2867" w14:paraId="69778235"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342A778" w14:textId="21040AA1"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1F8646" w14:textId="4FA2B1AC" w:rsidR="001F2867" w:rsidRPr="001B1679" w:rsidRDefault="001F2867" w:rsidP="001F2867">
            <w:pPr>
              <w:pStyle w:val="TAL"/>
              <w:rPr>
                <w:sz w:val="16"/>
                <w:szCs w:val="16"/>
              </w:rPr>
            </w:pPr>
            <w:r w:rsidRPr="001F2867">
              <w:rPr>
                <w:sz w:val="16"/>
                <w:szCs w:val="16"/>
              </w:rPr>
              <w:t>Hirai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6F29E9" w14:textId="690E7B02" w:rsidR="001F2867" w:rsidRPr="001B1679" w:rsidRDefault="001F2867" w:rsidP="001F2867">
            <w:pPr>
              <w:pStyle w:val="TAL"/>
              <w:rPr>
                <w:sz w:val="16"/>
                <w:szCs w:val="16"/>
              </w:rPr>
            </w:pPr>
            <w:proofErr w:type="spellStart"/>
            <w:r w:rsidRPr="001F2867">
              <w:rPr>
                <w:sz w:val="16"/>
                <w:szCs w:val="16"/>
              </w:rPr>
              <w:t>Shiku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A79A7F" w14:textId="57F6C81A" w:rsidR="001F2867" w:rsidRPr="001B1679" w:rsidRDefault="001F2867" w:rsidP="001F2867">
            <w:pPr>
              <w:pStyle w:val="TAL"/>
              <w:rPr>
                <w:sz w:val="16"/>
                <w:szCs w:val="16"/>
              </w:rPr>
            </w:pPr>
            <w:r w:rsidRPr="001F2867">
              <w:rPr>
                <w:sz w:val="16"/>
                <w:szCs w:val="16"/>
              </w:rPr>
              <w:t>NTT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DEE596" w14:textId="6742A991" w:rsidR="001F2867" w:rsidRPr="001B1679" w:rsidRDefault="001F2867" w:rsidP="001F2867">
            <w:pPr>
              <w:pStyle w:val="TAL"/>
              <w:rPr>
                <w:sz w:val="16"/>
                <w:szCs w:val="16"/>
              </w:rPr>
            </w:pPr>
            <w:r w:rsidRPr="001F2867">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1A7140" w14:textId="7F670DB3" w:rsidR="001F2867" w:rsidRPr="001B1679" w:rsidRDefault="001F2867" w:rsidP="001F2867">
            <w:pPr>
              <w:pStyle w:val="TAL"/>
              <w:rPr>
                <w:sz w:val="16"/>
                <w:szCs w:val="16"/>
              </w:rPr>
            </w:pPr>
            <w:r w:rsidRPr="001F2867">
              <w:rPr>
                <w:sz w:val="16"/>
                <w:szCs w:val="16"/>
              </w:rPr>
              <w:t>3GPPMEMBER</w:t>
            </w:r>
          </w:p>
        </w:tc>
      </w:tr>
      <w:tr w:rsidR="001F2867" w14:paraId="181198D9"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8CB22EB" w14:textId="31BD810B"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0747EC" w14:textId="49C88122" w:rsidR="001F2867" w:rsidRPr="001B1679" w:rsidRDefault="001F2867" w:rsidP="001F2867">
            <w:pPr>
              <w:pStyle w:val="TAL"/>
              <w:rPr>
                <w:sz w:val="16"/>
                <w:szCs w:val="16"/>
              </w:rPr>
            </w:pPr>
            <w:r w:rsidRPr="001F2867">
              <w:rPr>
                <w:sz w:val="16"/>
                <w:szCs w:val="16"/>
              </w:rPr>
              <w:t>Hong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EE533" w14:textId="4D7D5000" w:rsidR="001F2867" w:rsidRPr="001B1679" w:rsidRDefault="001F2867" w:rsidP="001F2867">
            <w:pPr>
              <w:pStyle w:val="TAL"/>
              <w:rPr>
                <w:sz w:val="16"/>
                <w:szCs w:val="16"/>
              </w:rPr>
            </w:pPr>
            <w:r w:rsidRPr="001F2867">
              <w:rPr>
                <w:sz w:val="16"/>
                <w:szCs w:val="16"/>
              </w:rPr>
              <w:t>Sungpyo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8BC5C5" w14:textId="63B540F0" w:rsidR="001F2867" w:rsidRPr="001B1679" w:rsidRDefault="001F2867" w:rsidP="001F2867">
            <w:pPr>
              <w:pStyle w:val="TAL"/>
              <w:rPr>
                <w:sz w:val="16"/>
                <w:szCs w:val="16"/>
              </w:rPr>
            </w:pPr>
            <w:r w:rsidRPr="001F2867">
              <w:rPr>
                <w:sz w:val="16"/>
                <w:szCs w:val="16"/>
              </w:rPr>
              <w:t>KT Corp.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EF44D" w14:textId="17364A80" w:rsidR="001F2867" w:rsidRPr="001B1679"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F10BA" w14:textId="34584C0A" w:rsidR="001F2867" w:rsidRPr="001B1679" w:rsidRDefault="001F2867" w:rsidP="001F2867">
            <w:pPr>
              <w:pStyle w:val="TAL"/>
              <w:rPr>
                <w:sz w:val="16"/>
                <w:szCs w:val="16"/>
              </w:rPr>
            </w:pPr>
            <w:r w:rsidRPr="001F2867">
              <w:rPr>
                <w:sz w:val="16"/>
                <w:szCs w:val="16"/>
              </w:rPr>
              <w:t>3GPPMEMBER</w:t>
            </w:r>
          </w:p>
        </w:tc>
      </w:tr>
      <w:tr w:rsidR="001F2867" w14:paraId="32D227C0"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621782C" w14:textId="0A93FBD1"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0C2ACA" w14:textId="596DA186" w:rsidR="001F2867" w:rsidRPr="001B1679" w:rsidRDefault="001F2867" w:rsidP="001F2867">
            <w:pPr>
              <w:pStyle w:val="TAL"/>
              <w:rPr>
                <w:sz w:val="16"/>
                <w:szCs w:val="16"/>
              </w:rPr>
            </w:pPr>
            <w:proofErr w:type="spellStart"/>
            <w:r w:rsidRPr="001F2867">
              <w:rPr>
                <w:sz w:val="16"/>
                <w:szCs w:val="16"/>
              </w:rPr>
              <w:t>Honma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D27C7F" w14:textId="21EDE160" w:rsidR="001F2867" w:rsidRPr="001B1679" w:rsidRDefault="001F2867" w:rsidP="001F2867">
            <w:pPr>
              <w:pStyle w:val="TAL"/>
              <w:rPr>
                <w:sz w:val="16"/>
                <w:szCs w:val="16"/>
              </w:rPr>
            </w:pPr>
            <w:r w:rsidRPr="001F2867">
              <w:rPr>
                <w:sz w:val="16"/>
                <w:szCs w:val="16"/>
              </w:rPr>
              <w:t>Keita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EEA61" w14:textId="1D53FBA2" w:rsidR="001F2867" w:rsidRPr="001B1679" w:rsidRDefault="001F2867" w:rsidP="001F2867">
            <w:pPr>
              <w:pStyle w:val="TAL"/>
              <w:rPr>
                <w:sz w:val="16"/>
                <w:szCs w:val="16"/>
              </w:rPr>
            </w:pPr>
            <w:r w:rsidRPr="001F2867">
              <w:rPr>
                <w:sz w:val="16"/>
                <w:szCs w:val="16"/>
              </w:rPr>
              <w:t>Kyocera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7267B3" w14:textId="446704B5" w:rsidR="001F2867" w:rsidRPr="001B1679"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011D69" w14:textId="288EB9B5" w:rsidR="001F2867" w:rsidRPr="001B1679" w:rsidRDefault="001F2867" w:rsidP="001F2867">
            <w:pPr>
              <w:pStyle w:val="TAL"/>
              <w:rPr>
                <w:sz w:val="16"/>
                <w:szCs w:val="16"/>
              </w:rPr>
            </w:pPr>
            <w:r w:rsidRPr="001F2867">
              <w:rPr>
                <w:sz w:val="16"/>
                <w:szCs w:val="16"/>
              </w:rPr>
              <w:t>3GPPMEMBER</w:t>
            </w:r>
          </w:p>
        </w:tc>
      </w:tr>
      <w:tr w:rsidR="001F2867" w14:paraId="04E68416"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34BCC16" w14:textId="24B0B57D"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E151F1" w14:textId="71FBEA3A" w:rsidR="001F2867" w:rsidRPr="001B1679" w:rsidRDefault="001F2867" w:rsidP="001F2867">
            <w:pPr>
              <w:pStyle w:val="TAL"/>
              <w:rPr>
                <w:sz w:val="16"/>
                <w:szCs w:val="16"/>
              </w:rPr>
            </w:pPr>
            <w:r w:rsidRPr="001F2867">
              <w:rPr>
                <w:sz w:val="16"/>
                <w:szCs w:val="16"/>
              </w:rPr>
              <w:t>Howell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115E3F" w14:textId="36DA637F" w:rsidR="001F2867" w:rsidRPr="001B1679" w:rsidRDefault="001F2867" w:rsidP="001F2867">
            <w:pPr>
              <w:pStyle w:val="TAL"/>
              <w:rPr>
                <w:sz w:val="16"/>
                <w:szCs w:val="16"/>
              </w:rPr>
            </w:pPr>
            <w:r w:rsidRPr="001F2867">
              <w:rPr>
                <w:sz w:val="16"/>
                <w:szCs w:val="16"/>
              </w:rPr>
              <w:t>Andrew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96C9B" w14:textId="58F874CC" w:rsidR="001F2867" w:rsidRPr="001B1679" w:rsidRDefault="001F2867" w:rsidP="001F2867">
            <w:pPr>
              <w:pStyle w:val="TAL"/>
              <w:rPr>
                <w:sz w:val="16"/>
                <w:szCs w:val="16"/>
              </w:rPr>
            </w:pPr>
            <w:r w:rsidRPr="001F2867">
              <w:rPr>
                <w:sz w:val="16"/>
                <w:szCs w:val="16"/>
              </w:rPr>
              <w:t>DSIT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A8485B" w14:textId="3FBB7885"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ECA0EE" w14:textId="4D18B457" w:rsidR="001F2867" w:rsidRPr="001B1679" w:rsidRDefault="001F2867" w:rsidP="001F2867">
            <w:pPr>
              <w:pStyle w:val="TAL"/>
              <w:rPr>
                <w:sz w:val="16"/>
                <w:szCs w:val="16"/>
              </w:rPr>
            </w:pPr>
            <w:r w:rsidRPr="001F2867">
              <w:rPr>
                <w:sz w:val="16"/>
                <w:szCs w:val="16"/>
              </w:rPr>
              <w:t>3GPPMEMBER</w:t>
            </w:r>
          </w:p>
        </w:tc>
      </w:tr>
      <w:tr w:rsidR="001F2867" w14:paraId="54BAF5C9"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A65E742" w14:textId="5EF355E4"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658958" w14:textId="16E8FD08" w:rsidR="001F2867" w:rsidRPr="001B1679" w:rsidRDefault="001F2867" w:rsidP="001F2867">
            <w:pPr>
              <w:pStyle w:val="TAL"/>
              <w:rPr>
                <w:sz w:val="16"/>
                <w:szCs w:val="16"/>
              </w:rPr>
            </w:pPr>
            <w:r w:rsidRPr="001F2867">
              <w:rPr>
                <w:sz w:val="16"/>
                <w:szCs w:val="16"/>
              </w:rPr>
              <w:t>Hsieh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52E1EB" w14:textId="4595CB26" w:rsidR="001F2867" w:rsidRPr="001B1679" w:rsidRDefault="001F2867" w:rsidP="001F2867">
            <w:pPr>
              <w:pStyle w:val="TAL"/>
              <w:rPr>
                <w:sz w:val="16"/>
                <w:szCs w:val="16"/>
              </w:rPr>
            </w:pPr>
            <w:r w:rsidRPr="001F2867">
              <w:rPr>
                <w:sz w:val="16"/>
                <w:szCs w:val="16"/>
              </w:rPr>
              <w:t>Bo-Han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B1ABE5" w14:textId="5F028FFF" w:rsidR="001F2867" w:rsidRPr="001B1679" w:rsidRDefault="001F2867" w:rsidP="001F2867">
            <w:pPr>
              <w:pStyle w:val="TAL"/>
              <w:rPr>
                <w:sz w:val="16"/>
                <w:szCs w:val="16"/>
              </w:rPr>
            </w:pPr>
            <w:r w:rsidRPr="001F2867">
              <w:rPr>
                <w:sz w:val="16"/>
                <w:szCs w:val="16"/>
              </w:rPr>
              <w:t>CHTTL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1C3A85" w14:textId="3FCF036A"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FDE15A" w14:textId="628690A8" w:rsidR="001F2867" w:rsidRPr="001B1679" w:rsidRDefault="001F2867" w:rsidP="001F2867">
            <w:pPr>
              <w:pStyle w:val="TAL"/>
              <w:rPr>
                <w:sz w:val="16"/>
                <w:szCs w:val="16"/>
              </w:rPr>
            </w:pPr>
            <w:r w:rsidRPr="001F2867">
              <w:rPr>
                <w:sz w:val="16"/>
                <w:szCs w:val="16"/>
              </w:rPr>
              <w:t>3GPPMEMBER</w:t>
            </w:r>
          </w:p>
        </w:tc>
      </w:tr>
      <w:tr w:rsidR="001F2867" w14:paraId="5680E42C"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37413C9" w14:textId="45D8A122"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27D1D9" w14:textId="00899031" w:rsidR="001F2867" w:rsidRPr="001B1679" w:rsidRDefault="001F2867" w:rsidP="001F2867">
            <w:pPr>
              <w:pStyle w:val="TAL"/>
              <w:rPr>
                <w:sz w:val="16"/>
                <w:szCs w:val="16"/>
              </w:rPr>
            </w:pPr>
            <w:r w:rsidRPr="001F2867">
              <w:rPr>
                <w:sz w:val="16"/>
                <w:szCs w:val="16"/>
              </w:rPr>
              <w:t>HuangFu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AA44C8" w14:textId="551472D2" w:rsidR="001F2867" w:rsidRPr="001B1679" w:rsidRDefault="001F2867" w:rsidP="001F2867">
            <w:pPr>
              <w:pStyle w:val="TAL"/>
              <w:rPr>
                <w:sz w:val="16"/>
                <w:szCs w:val="16"/>
              </w:rPr>
            </w:pPr>
            <w:r w:rsidRPr="001F2867">
              <w:rPr>
                <w:sz w:val="16"/>
                <w:szCs w:val="16"/>
              </w:rPr>
              <w:t>JJ</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D630E" w14:textId="02C581B2" w:rsidR="001F2867" w:rsidRPr="001B1679" w:rsidRDefault="001F2867" w:rsidP="001F2867">
            <w:pPr>
              <w:pStyle w:val="TAL"/>
              <w:rPr>
                <w:sz w:val="16"/>
                <w:szCs w:val="16"/>
              </w:rPr>
            </w:pPr>
            <w:r w:rsidRPr="001F2867">
              <w:rPr>
                <w:sz w:val="16"/>
                <w:szCs w:val="16"/>
              </w:rPr>
              <w:t>Google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6DE4FA" w14:textId="0F288626"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F6434E" w14:textId="795AED9E" w:rsidR="001F2867" w:rsidRPr="001B1679" w:rsidRDefault="001F2867" w:rsidP="001F2867">
            <w:pPr>
              <w:pStyle w:val="TAL"/>
              <w:rPr>
                <w:sz w:val="16"/>
                <w:szCs w:val="16"/>
              </w:rPr>
            </w:pPr>
            <w:r w:rsidRPr="001F2867">
              <w:rPr>
                <w:sz w:val="16"/>
                <w:szCs w:val="16"/>
              </w:rPr>
              <w:t>3GPPMEMBER</w:t>
            </w:r>
          </w:p>
        </w:tc>
      </w:tr>
      <w:tr w:rsidR="001F2867" w14:paraId="2C38F7EA"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9BE47D9" w14:textId="21E43D56"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D71DD6" w14:textId="6452F535" w:rsidR="001F2867" w:rsidRPr="001B1679" w:rsidRDefault="001F2867" w:rsidP="001F2867">
            <w:pPr>
              <w:pStyle w:val="TAL"/>
              <w:rPr>
                <w:sz w:val="16"/>
                <w:szCs w:val="16"/>
              </w:rPr>
            </w:pPr>
            <w:r w:rsidRPr="001F2867">
              <w:rPr>
                <w:sz w:val="16"/>
                <w:szCs w:val="16"/>
              </w:rPr>
              <w:t>Hwang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A05196" w14:textId="57EB9912" w:rsidR="001F2867" w:rsidRPr="001B1679" w:rsidRDefault="001F2867" w:rsidP="001F2867">
            <w:pPr>
              <w:pStyle w:val="TAL"/>
              <w:rPr>
                <w:sz w:val="16"/>
                <w:szCs w:val="16"/>
              </w:rPr>
            </w:pPr>
            <w:r w:rsidRPr="001F2867">
              <w:rPr>
                <w:sz w:val="16"/>
                <w:szCs w:val="16"/>
              </w:rPr>
              <w:t>Chungwoo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6E633" w14:textId="5D093CF4" w:rsidR="001F2867" w:rsidRPr="001B1679" w:rsidRDefault="001F2867" w:rsidP="001F2867">
            <w:pPr>
              <w:pStyle w:val="TAL"/>
              <w:rPr>
                <w:sz w:val="16"/>
                <w:szCs w:val="16"/>
              </w:rPr>
            </w:pPr>
            <w:r w:rsidRPr="001F2867">
              <w:rPr>
                <w:sz w:val="16"/>
                <w:szCs w:val="16"/>
              </w:rPr>
              <w:t>KT Corp.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99EBFF" w14:textId="74607295" w:rsidR="001F2867" w:rsidRPr="001B1679"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FF7BB0" w14:textId="5883E674" w:rsidR="001F2867" w:rsidRPr="001B1679" w:rsidRDefault="001F2867" w:rsidP="001F2867">
            <w:pPr>
              <w:pStyle w:val="TAL"/>
              <w:rPr>
                <w:sz w:val="16"/>
                <w:szCs w:val="16"/>
              </w:rPr>
            </w:pPr>
            <w:r w:rsidRPr="001F2867">
              <w:rPr>
                <w:sz w:val="16"/>
                <w:szCs w:val="16"/>
              </w:rPr>
              <w:t>3GPPMEMBER</w:t>
            </w:r>
          </w:p>
        </w:tc>
      </w:tr>
      <w:tr w:rsidR="001F2867" w14:paraId="75986B08"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08B91D8" w14:textId="6DE8815C"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6CA09" w14:textId="1D5B1280" w:rsidR="001F2867" w:rsidRPr="001B1679" w:rsidRDefault="001F2867" w:rsidP="001F2867">
            <w:pPr>
              <w:pStyle w:val="TAL"/>
              <w:rPr>
                <w:sz w:val="16"/>
                <w:szCs w:val="16"/>
              </w:rPr>
            </w:pPr>
            <w:r w:rsidRPr="001F2867">
              <w:rPr>
                <w:sz w:val="16"/>
                <w:szCs w:val="16"/>
              </w:rPr>
              <w:t>IBUKA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618871" w14:textId="6AE0A5FF" w:rsidR="001F2867" w:rsidRPr="001B1679" w:rsidRDefault="001F2867" w:rsidP="001F2867">
            <w:pPr>
              <w:pStyle w:val="TAL"/>
              <w:rPr>
                <w:sz w:val="16"/>
                <w:szCs w:val="16"/>
              </w:rPr>
            </w:pPr>
            <w:r w:rsidRPr="001F2867">
              <w:rPr>
                <w:sz w:val="16"/>
                <w:szCs w:val="16"/>
              </w:rPr>
              <w:t>Kazuo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BC5AB2" w14:textId="7132CBFF" w:rsidR="001F2867" w:rsidRPr="001B1679" w:rsidRDefault="001F2867" w:rsidP="001F2867">
            <w:pPr>
              <w:pStyle w:val="TAL"/>
              <w:rPr>
                <w:sz w:val="16"/>
                <w:szCs w:val="16"/>
              </w:rPr>
            </w:pPr>
            <w:r w:rsidRPr="001F2867">
              <w:rPr>
                <w:sz w:val="16"/>
                <w:szCs w:val="16"/>
              </w:rPr>
              <w:t>NICT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F06468" w14:textId="6BBA345E" w:rsidR="001F2867" w:rsidRPr="001B1679"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48F2D3" w14:textId="4E28F5EE" w:rsidR="001F2867" w:rsidRPr="001B1679" w:rsidRDefault="001F2867" w:rsidP="001F2867">
            <w:pPr>
              <w:pStyle w:val="TAL"/>
              <w:rPr>
                <w:sz w:val="16"/>
                <w:szCs w:val="16"/>
              </w:rPr>
            </w:pPr>
            <w:r w:rsidRPr="001F2867">
              <w:rPr>
                <w:sz w:val="16"/>
                <w:szCs w:val="16"/>
              </w:rPr>
              <w:t>3GPPMEMBER</w:t>
            </w:r>
          </w:p>
        </w:tc>
      </w:tr>
      <w:tr w:rsidR="001F2867" w14:paraId="6670FC58"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34EFEB3" w14:textId="13B8DF66"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8E0F57" w14:textId="78BC90B3" w:rsidR="001F2867" w:rsidRPr="001B1679" w:rsidRDefault="001F2867" w:rsidP="001F2867">
            <w:pPr>
              <w:pStyle w:val="TAL"/>
              <w:rPr>
                <w:sz w:val="16"/>
                <w:szCs w:val="16"/>
              </w:rPr>
            </w:pPr>
            <w:r w:rsidRPr="001F2867">
              <w:rPr>
                <w:sz w:val="16"/>
                <w:szCs w:val="16"/>
              </w:rPr>
              <w:t>Ido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EF4F40" w14:textId="53E90401" w:rsidR="001F2867" w:rsidRPr="001B1679" w:rsidRDefault="001F2867" w:rsidP="001F2867">
            <w:pPr>
              <w:pStyle w:val="TAL"/>
              <w:rPr>
                <w:sz w:val="16"/>
                <w:szCs w:val="16"/>
              </w:rPr>
            </w:pPr>
            <w:r w:rsidRPr="001F2867">
              <w:rPr>
                <w:sz w:val="16"/>
                <w:szCs w:val="16"/>
              </w:rPr>
              <w:t>Tetsuya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03180" w14:textId="4567A186" w:rsidR="001F2867" w:rsidRPr="001B1679" w:rsidRDefault="001F2867" w:rsidP="001F2867">
            <w:pPr>
              <w:pStyle w:val="TAL"/>
              <w:rPr>
                <w:sz w:val="16"/>
                <w:szCs w:val="16"/>
              </w:rPr>
            </w:pPr>
            <w:r w:rsidRPr="001F2867">
              <w:rPr>
                <w:sz w:val="16"/>
                <w:szCs w:val="16"/>
              </w:rPr>
              <w:t>NICT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37E0E1" w14:textId="79D65147" w:rsidR="001F2867" w:rsidRPr="001B1679"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BAE85C" w14:textId="44C372C4" w:rsidR="001F2867" w:rsidRPr="001B1679" w:rsidRDefault="001F2867" w:rsidP="001F2867">
            <w:pPr>
              <w:pStyle w:val="TAL"/>
              <w:rPr>
                <w:sz w:val="16"/>
                <w:szCs w:val="16"/>
              </w:rPr>
            </w:pPr>
            <w:r w:rsidRPr="001F2867">
              <w:rPr>
                <w:sz w:val="16"/>
                <w:szCs w:val="16"/>
              </w:rPr>
              <w:t>3GPPMEMBER</w:t>
            </w:r>
          </w:p>
        </w:tc>
      </w:tr>
      <w:tr w:rsidR="001F2867" w14:paraId="5043295E"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78D9D87" w14:textId="14F5491C"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10A8D" w14:textId="76E17B88" w:rsidR="001F2867" w:rsidRPr="001B1679" w:rsidRDefault="001F2867" w:rsidP="001F2867">
            <w:pPr>
              <w:pStyle w:val="TAL"/>
              <w:rPr>
                <w:sz w:val="16"/>
                <w:szCs w:val="16"/>
              </w:rPr>
            </w:pPr>
            <w:r w:rsidRPr="001F2867">
              <w:rPr>
                <w:sz w:val="16"/>
                <w:szCs w:val="16"/>
              </w:rPr>
              <w:t>Inoue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5E9A25" w14:textId="7CB43750" w:rsidR="001F2867" w:rsidRPr="001B1679" w:rsidRDefault="001F2867" w:rsidP="001F2867">
            <w:pPr>
              <w:pStyle w:val="TAL"/>
              <w:rPr>
                <w:sz w:val="16"/>
                <w:szCs w:val="16"/>
              </w:rPr>
            </w:pPr>
            <w:r w:rsidRPr="001F2867">
              <w:rPr>
                <w:sz w:val="16"/>
                <w:szCs w:val="16"/>
              </w:rPr>
              <w:t>Yoshihiro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C2587" w14:textId="25CAD1EF" w:rsidR="001F2867" w:rsidRPr="001B1679" w:rsidRDefault="001F2867" w:rsidP="001F2867">
            <w:pPr>
              <w:pStyle w:val="TAL"/>
              <w:rPr>
                <w:sz w:val="16"/>
                <w:szCs w:val="16"/>
              </w:rPr>
            </w:pPr>
            <w:r w:rsidRPr="001F2867">
              <w:rPr>
                <w:sz w:val="16"/>
                <w:szCs w:val="16"/>
              </w:rPr>
              <w:t xml:space="preserve">NTT Advanced Technology </w:t>
            </w:r>
            <w:proofErr w:type="spellStart"/>
            <w:r w:rsidRPr="001F2867">
              <w:rPr>
                <w:sz w:val="16"/>
                <w:szCs w:val="16"/>
              </w:rPr>
              <w:t>Corpor</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488CB4" w14:textId="0B6D5403" w:rsidR="001F2867" w:rsidRPr="001B1679" w:rsidRDefault="001F2867" w:rsidP="001F2867">
            <w:pPr>
              <w:pStyle w:val="TAL"/>
              <w:rPr>
                <w:sz w:val="16"/>
                <w:szCs w:val="16"/>
              </w:rPr>
            </w:pPr>
            <w:r w:rsidRPr="001F2867">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4A9502" w14:textId="3FF4FC80" w:rsidR="001F2867" w:rsidRPr="001B1679" w:rsidRDefault="001F2867" w:rsidP="001F2867">
            <w:pPr>
              <w:pStyle w:val="TAL"/>
              <w:rPr>
                <w:sz w:val="16"/>
                <w:szCs w:val="16"/>
              </w:rPr>
            </w:pPr>
            <w:r w:rsidRPr="001F2867">
              <w:rPr>
                <w:sz w:val="16"/>
                <w:szCs w:val="16"/>
              </w:rPr>
              <w:t>3GPPMEMBER</w:t>
            </w:r>
          </w:p>
        </w:tc>
      </w:tr>
      <w:tr w:rsidR="001F2867" w14:paraId="0A5D934B"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B96EB77" w14:textId="5144146A"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D418C9" w14:textId="35766A55" w:rsidR="001F2867" w:rsidRPr="001B1679" w:rsidRDefault="001F2867" w:rsidP="001F2867">
            <w:pPr>
              <w:pStyle w:val="TAL"/>
              <w:rPr>
                <w:sz w:val="16"/>
                <w:szCs w:val="16"/>
              </w:rPr>
            </w:pPr>
            <w:r w:rsidRPr="001F2867">
              <w:rPr>
                <w:sz w:val="16"/>
                <w:szCs w:val="16"/>
              </w:rPr>
              <w:t>Ishikawa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7A7B8" w14:textId="3B8021B0" w:rsidR="001F2867" w:rsidRPr="001B1679" w:rsidRDefault="001F2867" w:rsidP="001F2867">
            <w:pPr>
              <w:pStyle w:val="TAL"/>
              <w:rPr>
                <w:sz w:val="16"/>
                <w:szCs w:val="16"/>
              </w:rPr>
            </w:pPr>
            <w:r w:rsidRPr="001F2867">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A0960" w14:textId="3B7AEF15" w:rsidR="001F2867" w:rsidRPr="001B1679" w:rsidRDefault="001F2867" w:rsidP="001F2867">
            <w:pPr>
              <w:pStyle w:val="TAL"/>
              <w:rPr>
                <w:sz w:val="16"/>
                <w:szCs w:val="16"/>
              </w:rPr>
            </w:pPr>
            <w:r w:rsidRPr="001F2867">
              <w:rPr>
                <w:sz w:val="16"/>
                <w:szCs w:val="16"/>
              </w:rPr>
              <w:t>NTT DOCOMO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C65EF3" w14:textId="18818318" w:rsidR="001F2867" w:rsidRPr="001B1679" w:rsidRDefault="001F2867" w:rsidP="001F2867">
            <w:pPr>
              <w:pStyle w:val="TAL"/>
              <w:rPr>
                <w:sz w:val="16"/>
                <w:szCs w:val="16"/>
              </w:rPr>
            </w:pPr>
            <w:r w:rsidRPr="001F2867">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355729" w14:textId="7507B750" w:rsidR="001F2867" w:rsidRPr="001B1679" w:rsidRDefault="001F2867" w:rsidP="001F2867">
            <w:pPr>
              <w:pStyle w:val="TAL"/>
              <w:rPr>
                <w:sz w:val="16"/>
                <w:szCs w:val="16"/>
              </w:rPr>
            </w:pPr>
            <w:r w:rsidRPr="001F2867">
              <w:rPr>
                <w:sz w:val="16"/>
                <w:szCs w:val="16"/>
              </w:rPr>
              <w:t>3GPPMEMBER</w:t>
            </w:r>
          </w:p>
        </w:tc>
      </w:tr>
      <w:tr w:rsidR="001F2867" w14:paraId="58CAB671"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2E85E17" w14:textId="477253FC" w:rsidR="001F2867" w:rsidRPr="001B1679" w:rsidRDefault="001F2867" w:rsidP="001F2867">
            <w:pPr>
              <w:pStyle w:val="TAL"/>
              <w:rPr>
                <w:sz w:val="16"/>
                <w:szCs w:val="16"/>
              </w:rPr>
            </w:pPr>
            <w:r w:rsidRPr="001F2867">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E7AE2" w14:textId="6BAEC8F4" w:rsidR="001F2867" w:rsidRPr="001B1679" w:rsidRDefault="001F2867" w:rsidP="001F2867">
            <w:pPr>
              <w:pStyle w:val="TAL"/>
              <w:rPr>
                <w:sz w:val="16"/>
                <w:szCs w:val="16"/>
              </w:rPr>
            </w:pPr>
            <w:r w:rsidRPr="001F2867">
              <w:rPr>
                <w:sz w:val="16"/>
                <w:szCs w:val="16"/>
              </w:rPr>
              <w:t>Jaffar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6D2AD6" w14:textId="25BF24CD" w:rsidR="001F2867" w:rsidRPr="001B1679" w:rsidRDefault="001F2867" w:rsidP="001F2867">
            <w:pPr>
              <w:pStyle w:val="TAL"/>
              <w:rPr>
                <w:sz w:val="16"/>
                <w:szCs w:val="16"/>
              </w:rPr>
            </w:pPr>
            <w:r w:rsidRPr="001F2867">
              <w:rPr>
                <w:sz w:val="16"/>
                <w:szCs w:val="16"/>
              </w:rPr>
              <w:t>Munira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11B73" w14:textId="0B186114" w:rsidR="001F2867" w:rsidRPr="001B1679" w:rsidRDefault="001F2867" w:rsidP="001F2867">
            <w:pPr>
              <w:pStyle w:val="TAL"/>
              <w:rPr>
                <w:sz w:val="16"/>
                <w:szCs w:val="16"/>
              </w:rPr>
            </w:pPr>
            <w:r w:rsidRPr="001F2867">
              <w:rPr>
                <w:sz w:val="16"/>
                <w:szCs w:val="16"/>
              </w:rPr>
              <w:t>HUGHES Network Systems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56DE1A" w14:textId="5A09F22F"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33E53" w14:textId="7F303C5B" w:rsidR="001F2867" w:rsidRPr="001B1679" w:rsidRDefault="001F2867" w:rsidP="001F2867">
            <w:pPr>
              <w:pStyle w:val="TAL"/>
              <w:rPr>
                <w:sz w:val="16"/>
                <w:szCs w:val="16"/>
              </w:rPr>
            </w:pPr>
            <w:r w:rsidRPr="001F2867">
              <w:rPr>
                <w:sz w:val="16"/>
                <w:szCs w:val="16"/>
              </w:rPr>
              <w:t>3GPPMEMBER</w:t>
            </w:r>
          </w:p>
        </w:tc>
      </w:tr>
      <w:tr w:rsidR="001F2867" w14:paraId="466E1C65"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3C5E10B" w14:textId="220AB294"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75497" w14:textId="15057806" w:rsidR="001F2867" w:rsidRPr="001B1679" w:rsidRDefault="001F2867" w:rsidP="001F2867">
            <w:pPr>
              <w:pStyle w:val="TAL"/>
              <w:rPr>
                <w:sz w:val="16"/>
                <w:szCs w:val="16"/>
              </w:rPr>
            </w:pPr>
            <w:r w:rsidRPr="001F2867">
              <w:rPr>
                <w:sz w:val="16"/>
                <w:szCs w:val="16"/>
              </w:rPr>
              <w:t>Jain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4E66A" w14:textId="055C9AF8" w:rsidR="001F2867" w:rsidRPr="001B1679" w:rsidRDefault="001F2867" w:rsidP="001F2867">
            <w:pPr>
              <w:pStyle w:val="TAL"/>
              <w:rPr>
                <w:sz w:val="16"/>
                <w:szCs w:val="16"/>
              </w:rPr>
            </w:pPr>
            <w:r w:rsidRPr="001F2867">
              <w:rPr>
                <w:sz w:val="16"/>
                <w:szCs w:val="16"/>
              </w:rPr>
              <w:t>Puneet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186E3D" w14:textId="5A867BF4" w:rsidR="001F2867" w:rsidRPr="001B1679" w:rsidRDefault="001F2867" w:rsidP="001F2867">
            <w:pPr>
              <w:pStyle w:val="TAL"/>
              <w:rPr>
                <w:sz w:val="16"/>
                <w:szCs w:val="16"/>
              </w:rPr>
            </w:pPr>
            <w:r w:rsidRPr="001F2867">
              <w:rPr>
                <w:sz w:val="16"/>
                <w:szCs w:val="16"/>
              </w:rPr>
              <w:t>Intel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49EC34" w14:textId="75E07693"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F78320" w14:textId="74EF6355" w:rsidR="001F2867" w:rsidRPr="001B1679" w:rsidRDefault="001F2867" w:rsidP="001F2867">
            <w:pPr>
              <w:pStyle w:val="TAL"/>
              <w:rPr>
                <w:sz w:val="16"/>
                <w:szCs w:val="16"/>
              </w:rPr>
            </w:pPr>
            <w:r w:rsidRPr="001F2867">
              <w:rPr>
                <w:sz w:val="16"/>
                <w:szCs w:val="16"/>
              </w:rPr>
              <w:t>3GPPMEMBER</w:t>
            </w:r>
          </w:p>
        </w:tc>
      </w:tr>
      <w:tr w:rsidR="001F2867" w14:paraId="71EEC114"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9442A42" w14:textId="2E527DA7"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15D81B" w14:textId="1A75A859" w:rsidR="001F2867" w:rsidRPr="001B1679" w:rsidRDefault="001F2867" w:rsidP="001F2867">
            <w:pPr>
              <w:pStyle w:val="TAL"/>
              <w:rPr>
                <w:sz w:val="16"/>
                <w:szCs w:val="16"/>
              </w:rPr>
            </w:pPr>
            <w:r w:rsidRPr="001F2867">
              <w:rPr>
                <w:sz w:val="16"/>
                <w:szCs w:val="16"/>
              </w:rPr>
              <w:t>Jaksa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104B24" w14:textId="4D9955C6" w:rsidR="001F2867" w:rsidRPr="001B1679" w:rsidRDefault="001F2867" w:rsidP="001F2867">
            <w:pPr>
              <w:pStyle w:val="TAL"/>
              <w:rPr>
                <w:sz w:val="16"/>
                <w:szCs w:val="16"/>
              </w:rPr>
            </w:pPr>
            <w:r w:rsidRPr="001F2867">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F7AEB" w14:textId="571A72BE" w:rsidR="001F2867" w:rsidRPr="001B1679" w:rsidRDefault="001F2867" w:rsidP="001F2867">
            <w:pPr>
              <w:pStyle w:val="TAL"/>
              <w:rPr>
                <w:sz w:val="16"/>
                <w:szCs w:val="16"/>
              </w:rPr>
            </w:pPr>
            <w:r w:rsidRPr="001F2867">
              <w:rPr>
                <w:sz w:val="16"/>
                <w:szCs w:val="16"/>
              </w:rPr>
              <w:t>Comcast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BB7737" w14:textId="16E4F272"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D95DC3" w14:textId="72052500" w:rsidR="001F2867" w:rsidRPr="001B1679" w:rsidRDefault="001F2867" w:rsidP="001F2867">
            <w:pPr>
              <w:pStyle w:val="TAL"/>
              <w:rPr>
                <w:sz w:val="16"/>
                <w:szCs w:val="16"/>
              </w:rPr>
            </w:pPr>
            <w:r w:rsidRPr="001F2867">
              <w:rPr>
                <w:sz w:val="16"/>
                <w:szCs w:val="16"/>
              </w:rPr>
              <w:t>3GPPMEMBER</w:t>
            </w:r>
          </w:p>
        </w:tc>
      </w:tr>
      <w:tr w:rsidR="001F2867" w14:paraId="559D3341"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F7201CA" w14:textId="4B1CFE92"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BBA762" w14:textId="00DFB2DB" w:rsidR="001F2867" w:rsidRPr="001B1679" w:rsidRDefault="001F2867" w:rsidP="001F2867">
            <w:pPr>
              <w:pStyle w:val="TAL"/>
              <w:rPr>
                <w:sz w:val="16"/>
                <w:szCs w:val="16"/>
              </w:rPr>
            </w:pPr>
            <w:r w:rsidRPr="001F2867">
              <w:rPr>
                <w:sz w:val="16"/>
                <w:szCs w:val="16"/>
              </w:rPr>
              <w:t>Jha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111DF6" w14:textId="5F682931" w:rsidR="001F2867" w:rsidRPr="001B1679" w:rsidRDefault="001F2867" w:rsidP="001F2867">
            <w:pPr>
              <w:pStyle w:val="TAL"/>
              <w:rPr>
                <w:sz w:val="16"/>
                <w:szCs w:val="16"/>
              </w:rPr>
            </w:pPr>
            <w:r w:rsidRPr="001F2867">
              <w:rPr>
                <w:sz w:val="16"/>
                <w:szCs w:val="16"/>
              </w:rPr>
              <w:t>Pranav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74B86" w14:textId="5A73293F" w:rsidR="001F2867" w:rsidRPr="001B1679" w:rsidRDefault="001F2867" w:rsidP="001F2867">
            <w:pPr>
              <w:pStyle w:val="TAL"/>
              <w:rPr>
                <w:sz w:val="16"/>
                <w:szCs w:val="16"/>
              </w:rPr>
            </w:pPr>
            <w:r w:rsidRPr="001F2867">
              <w:rPr>
                <w:sz w:val="16"/>
                <w:szCs w:val="16"/>
              </w:rPr>
              <w:t>IIT Bombay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D90F66" w14:textId="622741A7" w:rsidR="001F2867" w:rsidRPr="001B1679" w:rsidRDefault="001F2867" w:rsidP="001F2867">
            <w:pPr>
              <w:pStyle w:val="TAL"/>
              <w:rPr>
                <w:sz w:val="16"/>
                <w:szCs w:val="16"/>
              </w:rPr>
            </w:pPr>
            <w:r w:rsidRPr="001F2867">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08CFB" w14:textId="26C5BE4A" w:rsidR="001F2867" w:rsidRPr="001B1679" w:rsidRDefault="001F2867" w:rsidP="001F2867">
            <w:pPr>
              <w:pStyle w:val="TAL"/>
              <w:rPr>
                <w:sz w:val="16"/>
                <w:szCs w:val="16"/>
              </w:rPr>
            </w:pPr>
            <w:r w:rsidRPr="001F2867">
              <w:rPr>
                <w:sz w:val="16"/>
                <w:szCs w:val="16"/>
              </w:rPr>
              <w:t>3GPPMEMBER</w:t>
            </w:r>
          </w:p>
        </w:tc>
      </w:tr>
      <w:tr w:rsidR="001F2867" w14:paraId="13806F81"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AC415B0" w14:textId="2FD7F654"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80C8F2" w14:textId="46120020" w:rsidR="001F2867" w:rsidRPr="001B1679" w:rsidRDefault="001F2867" w:rsidP="001F2867">
            <w:pPr>
              <w:pStyle w:val="TAL"/>
              <w:rPr>
                <w:sz w:val="16"/>
                <w:szCs w:val="16"/>
              </w:rPr>
            </w:pPr>
            <w:r w:rsidRPr="001F2867">
              <w:rPr>
                <w:sz w:val="16"/>
                <w:szCs w:val="16"/>
              </w:rPr>
              <w:t>Ji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9B4BF" w14:textId="5E300C01" w:rsidR="001F2867" w:rsidRPr="001B1679" w:rsidRDefault="001F2867" w:rsidP="001F2867">
            <w:pPr>
              <w:pStyle w:val="TAL"/>
              <w:rPr>
                <w:sz w:val="16"/>
                <w:szCs w:val="16"/>
              </w:rPr>
            </w:pPr>
            <w:r w:rsidRPr="001F2867">
              <w:rPr>
                <w:sz w:val="16"/>
                <w:szCs w:val="16"/>
              </w:rPr>
              <w:t>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87CC24" w14:textId="3DFE4194" w:rsidR="001F2867" w:rsidRPr="001B1679" w:rsidRDefault="001F2867" w:rsidP="001F2867">
            <w:pPr>
              <w:pStyle w:val="TAL"/>
              <w:rPr>
                <w:sz w:val="16"/>
                <w:szCs w:val="16"/>
              </w:rPr>
            </w:pPr>
            <w:r w:rsidRPr="001F2867">
              <w:rPr>
                <w:sz w:val="16"/>
                <w:szCs w:val="16"/>
              </w:rPr>
              <w:t>Meta USA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AF693B" w14:textId="0C999392"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4C257" w14:textId="09E69E19" w:rsidR="001F2867" w:rsidRPr="001B1679" w:rsidRDefault="001F2867" w:rsidP="001F2867">
            <w:pPr>
              <w:pStyle w:val="TAL"/>
              <w:rPr>
                <w:sz w:val="16"/>
                <w:szCs w:val="16"/>
              </w:rPr>
            </w:pPr>
            <w:r w:rsidRPr="001F2867">
              <w:rPr>
                <w:sz w:val="16"/>
                <w:szCs w:val="16"/>
              </w:rPr>
              <w:t>3GPPMEMBER</w:t>
            </w:r>
          </w:p>
        </w:tc>
      </w:tr>
      <w:tr w:rsidR="001F2867" w14:paraId="350FD03A"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14270EB" w14:textId="4AB74385"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2C508" w14:textId="464E1B7B" w:rsidR="001F2867" w:rsidRPr="001B1679" w:rsidRDefault="001F2867" w:rsidP="001F2867">
            <w:pPr>
              <w:pStyle w:val="TAL"/>
              <w:rPr>
                <w:sz w:val="16"/>
                <w:szCs w:val="16"/>
              </w:rPr>
            </w:pPr>
            <w:r w:rsidRPr="001F2867">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7D9FB1" w14:textId="1BACCA26" w:rsidR="001F2867" w:rsidRPr="001B1679" w:rsidRDefault="001F2867" w:rsidP="001F2867">
            <w:pPr>
              <w:pStyle w:val="TAL"/>
              <w:rPr>
                <w:sz w:val="16"/>
                <w:szCs w:val="16"/>
              </w:rPr>
            </w:pPr>
            <w:r w:rsidRPr="001F2867">
              <w:rPr>
                <w:sz w:val="16"/>
                <w:szCs w:val="16"/>
              </w:rPr>
              <w:t>yong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6436B3" w14:textId="2F40136E" w:rsidR="001F2867" w:rsidRPr="001B1679" w:rsidRDefault="001F2867" w:rsidP="001F2867">
            <w:pPr>
              <w:pStyle w:val="TAL"/>
              <w:rPr>
                <w:sz w:val="16"/>
                <w:szCs w:val="16"/>
              </w:rPr>
            </w:pPr>
            <w:r w:rsidRPr="001F2867">
              <w:rPr>
                <w:sz w:val="16"/>
                <w:szCs w:val="16"/>
              </w:rPr>
              <w:t>INSPUR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932BFF" w14:textId="630F5E6B" w:rsidR="001F2867" w:rsidRPr="001B1679" w:rsidRDefault="001F2867" w:rsidP="001F2867">
            <w:pPr>
              <w:pStyle w:val="TAL"/>
              <w:rPr>
                <w:sz w:val="16"/>
                <w:szCs w:val="16"/>
              </w:rPr>
            </w:pPr>
            <w:r w:rsidRPr="001F2867">
              <w:rPr>
                <w:sz w:val="16"/>
                <w:szCs w:val="16"/>
              </w:rPr>
              <w:t>CCSA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0BAD9B" w14:textId="049F86A2" w:rsidR="001F2867" w:rsidRPr="001B1679" w:rsidRDefault="001F2867" w:rsidP="001F2867">
            <w:pPr>
              <w:pStyle w:val="TAL"/>
              <w:rPr>
                <w:sz w:val="16"/>
                <w:szCs w:val="16"/>
              </w:rPr>
            </w:pPr>
            <w:r w:rsidRPr="001F2867">
              <w:rPr>
                <w:sz w:val="16"/>
                <w:szCs w:val="16"/>
              </w:rPr>
              <w:t>3GPPMEMBER</w:t>
            </w:r>
          </w:p>
        </w:tc>
      </w:tr>
      <w:tr w:rsidR="001F2867" w14:paraId="19CA9F35"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B40E66" w14:textId="52FE10C7"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923EA" w14:textId="7AC0F1E2" w:rsidR="001F2867" w:rsidRPr="001B1679" w:rsidRDefault="001F2867" w:rsidP="001F2867">
            <w:pPr>
              <w:pStyle w:val="TAL"/>
              <w:rPr>
                <w:sz w:val="16"/>
                <w:szCs w:val="16"/>
              </w:rPr>
            </w:pPr>
            <w:r w:rsidRPr="001F2867">
              <w:rPr>
                <w:sz w:val="16"/>
                <w:szCs w:val="16"/>
              </w:rPr>
              <w:t>KAWASAKI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039F14" w14:textId="0FEDFE92" w:rsidR="001F2867" w:rsidRPr="001B1679" w:rsidRDefault="001F2867" w:rsidP="001F2867">
            <w:pPr>
              <w:pStyle w:val="TAL"/>
              <w:rPr>
                <w:sz w:val="16"/>
                <w:szCs w:val="16"/>
              </w:rPr>
            </w:pPr>
            <w:r w:rsidRPr="001F2867">
              <w:rPr>
                <w:sz w:val="16"/>
                <w:szCs w:val="16"/>
              </w:rPr>
              <w:t>Hikaru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A784A" w14:textId="54D93FC8" w:rsidR="001F2867" w:rsidRPr="001B1679" w:rsidRDefault="001F2867" w:rsidP="001F2867">
            <w:pPr>
              <w:pStyle w:val="TAL"/>
              <w:rPr>
                <w:sz w:val="16"/>
                <w:szCs w:val="16"/>
              </w:rPr>
            </w:pPr>
            <w:r w:rsidRPr="001F2867">
              <w:rPr>
                <w:sz w:val="16"/>
                <w:szCs w:val="16"/>
              </w:rPr>
              <w:t>NICT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E5874C" w14:textId="5B39D4EA" w:rsidR="001F2867" w:rsidRPr="001B1679"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845556" w14:textId="1930CA7E" w:rsidR="001F2867" w:rsidRPr="001B1679" w:rsidRDefault="001F2867" w:rsidP="001F2867">
            <w:pPr>
              <w:pStyle w:val="TAL"/>
              <w:rPr>
                <w:sz w:val="16"/>
                <w:szCs w:val="16"/>
              </w:rPr>
            </w:pPr>
            <w:r w:rsidRPr="001F2867">
              <w:rPr>
                <w:sz w:val="16"/>
                <w:szCs w:val="16"/>
              </w:rPr>
              <w:t>3GPPMEMBER</w:t>
            </w:r>
          </w:p>
        </w:tc>
      </w:tr>
      <w:tr w:rsidR="001F2867" w14:paraId="4F0F122D"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D4A7B5D" w14:textId="2C59D32B"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6B60B8" w14:textId="5BA50C2A" w:rsidR="001F2867" w:rsidRPr="001B1679" w:rsidRDefault="001F2867" w:rsidP="001F2867">
            <w:pPr>
              <w:pStyle w:val="TAL"/>
              <w:rPr>
                <w:sz w:val="16"/>
                <w:szCs w:val="16"/>
              </w:rPr>
            </w:pPr>
            <w:r w:rsidRPr="001F2867">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6A6D0E" w14:textId="0A7CB330" w:rsidR="001F2867" w:rsidRPr="001B1679" w:rsidRDefault="001F2867" w:rsidP="001F2867">
            <w:pPr>
              <w:pStyle w:val="TAL"/>
              <w:rPr>
                <w:sz w:val="16"/>
                <w:szCs w:val="16"/>
              </w:rPr>
            </w:pPr>
            <w:r w:rsidRPr="001F2867">
              <w:rPr>
                <w:sz w:val="16"/>
                <w:szCs w:val="16"/>
              </w:rPr>
              <w:t>Changki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66F73" w14:textId="41312093" w:rsidR="001F2867" w:rsidRPr="001B1679" w:rsidRDefault="001F2867" w:rsidP="001F2867">
            <w:pPr>
              <w:pStyle w:val="TAL"/>
              <w:rPr>
                <w:sz w:val="16"/>
                <w:szCs w:val="16"/>
              </w:rPr>
            </w:pPr>
            <w:r w:rsidRPr="001F2867">
              <w:rPr>
                <w:sz w:val="16"/>
                <w:szCs w:val="16"/>
              </w:rPr>
              <w:t>ETRI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4E85EB" w14:textId="756E9AD1" w:rsidR="001F2867" w:rsidRPr="001B1679"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743481" w14:textId="4F67BD2B" w:rsidR="001F2867" w:rsidRPr="001B1679" w:rsidRDefault="001F2867" w:rsidP="001F2867">
            <w:pPr>
              <w:pStyle w:val="TAL"/>
              <w:rPr>
                <w:sz w:val="16"/>
                <w:szCs w:val="16"/>
              </w:rPr>
            </w:pPr>
            <w:r w:rsidRPr="001F2867">
              <w:rPr>
                <w:sz w:val="16"/>
                <w:szCs w:val="16"/>
              </w:rPr>
              <w:t>3GPPMEMBER</w:t>
            </w:r>
          </w:p>
        </w:tc>
      </w:tr>
      <w:tr w:rsidR="001F2867" w14:paraId="0F1741CE"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03935F9" w14:textId="3E6A999F"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D83AF7" w14:textId="41E920DB" w:rsidR="001F2867" w:rsidRPr="001B1679" w:rsidRDefault="001F2867" w:rsidP="001F2867">
            <w:pPr>
              <w:pStyle w:val="TAL"/>
              <w:rPr>
                <w:sz w:val="16"/>
                <w:szCs w:val="16"/>
              </w:rPr>
            </w:pPr>
            <w:r w:rsidRPr="001F2867">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5B07B2" w14:textId="7C6C547E" w:rsidR="001F2867" w:rsidRPr="001B1679" w:rsidRDefault="001F2867" w:rsidP="001F2867">
            <w:pPr>
              <w:pStyle w:val="TAL"/>
              <w:rPr>
                <w:sz w:val="16"/>
                <w:szCs w:val="16"/>
              </w:rPr>
            </w:pPr>
            <w:r w:rsidRPr="001F2867">
              <w:rPr>
                <w:sz w:val="16"/>
                <w:szCs w:val="16"/>
              </w:rPr>
              <w:t>Hyunsook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431C25" w14:textId="09898AC6" w:rsidR="001F2867" w:rsidRPr="001B1679" w:rsidRDefault="001F2867" w:rsidP="001F2867">
            <w:pPr>
              <w:pStyle w:val="TAL"/>
              <w:rPr>
                <w:sz w:val="16"/>
                <w:szCs w:val="16"/>
              </w:rPr>
            </w:pPr>
            <w:r w:rsidRPr="001F2867">
              <w:rPr>
                <w:sz w:val="16"/>
                <w:szCs w:val="16"/>
              </w:rPr>
              <w:t>LG Electronics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9B8140" w14:textId="41776495" w:rsidR="001F2867" w:rsidRPr="001B1679"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BA2481" w14:textId="57C8924C" w:rsidR="001F2867" w:rsidRPr="001B1679" w:rsidRDefault="001F2867" w:rsidP="001F2867">
            <w:pPr>
              <w:pStyle w:val="TAL"/>
              <w:rPr>
                <w:sz w:val="16"/>
                <w:szCs w:val="16"/>
              </w:rPr>
            </w:pPr>
            <w:r w:rsidRPr="001F2867">
              <w:rPr>
                <w:sz w:val="16"/>
                <w:szCs w:val="16"/>
              </w:rPr>
              <w:t>3GPPMEMBER</w:t>
            </w:r>
          </w:p>
        </w:tc>
      </w:tr>
      <w:tr w:rsidR="001F2867" w14:paraId="6DB21717"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A44469E" w14:textId="7DCB2F94"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55D983" w14:textId="07217900" w:rsidR="001F2867" w:rsidRPr="001B1679" w:rsidRDefault="001F2867" w:rsidP="001F2867">
            <w:pPr>
              <w:pStyle w:val="TAL"/>
              <w:rPr>
                <w:sz w:val="16"/>
                <w:szCs w:val="16"/>
              </w:rPr>
            </w:pPr>
            <w:r w:rsidRPr="001F2867">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8666B0" w14:textId="66D16EAA" w:rsidR="001F2867" w:rsidRPr="001B1679" w:rsidRDefault="001F2867" w:rsidP="001F2867">
            <w:pPr>
              <w:pStyle w:val="TAL"/>
              <w:rPr>
                <w:sz w:val="16"/>
                <w:szCs w:val="16"/>
              </w:rPr>
            </w:pPr>
            <w:proofErr w:type="spellStart"/>
            <w:r w:rsidRPr="001F2867">
              <w:rPr>
                <w:sz w:val="16"/>
                <w:szCs w:val="16"/>
              </w:rPr>
              <w:t>Kyoungchan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1E173A" w14:textId="15FE221D" w:rsidR="001F2867" w:rsidRPr="001B1679" w:rsidRDefault="001F2867" w:rsidP="001F2867">
            <w:pPr>
              <w:pStyle w:val="TAL"/>
              <w:rPr>
                <w:sz w:val="16"/>
                <w:szCs w:val="16"/>
              </w:rPr>
            </w:pPr>
            <w:proofErr w:type="spellStart"/>
            <w:r w:rsidRPr="001F2867">
              <w:rPr>
                <w:sz w:val="16"/>
                <w:szCs w:val="16"/>
              </w:rPr>
              <w:t>Uangel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6DC2C5" w14:textId="3D46E91F" w:rsidR="001F2867" w:rsidRPr="001B1679"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D5C9F8" w14:textId="538272F3" w:rsidR="001F2867" w:rsidRPr="001B1679" w:rsidRDefault="001F2867" w:rsidP="001F2867">
            <w:pPr>
              <w:pStyle w:val="TAL"/>
              <w:rPr>
                <w:sz w:val="16"/>
                <w:szCs w:val="16"/>
              </w:rPr>
            </w:pPr>
            <w:r w:rsidRPr="001F2867">
              <w:rPr>
                <w:sz w:val="16"/>
                <w:szCs w:val="16"/>
              </w:rPr>
              <w:t>3GPPMEMBER</w:t>
            </w:r>
          </w:p>
        </w:tc>
      </w:tr>
      <w:tr w:rsidR="001F2867" w14:paraId="3BC59763"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42CD20D" w14:textId="3A11C1A8"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8330F0" w14:textId="4EC5F9E4" w:rsidR="001F2867" w:rsidRPr="001B1679" w:rsidRDefault="001F2867" w:rsidP="001F2867">
            <w:pPr>
              <w:pStyle w:val="TAL"/>
              <w:rPr>
                <w:sz w:val="16"/>
                <w:szCs w:val="16"/>
              </w:rPr>
            </w:pPr>
            <w:r w:rsidRPr="001F2867">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F93677" w14:textId="3FED1D39" w:rsidR="001F2867" w:rsidRPr="001B1679" w:rsidRDefault="001F2867" w:rsidP="001F2867">
            <w:pPr>
              <w:pStyle w:val="TAL"/>
              <w:rPr>
                <w:sz w:val="16"/>
                <w:szCs w:val="16"/>
              </w:rPr>
            </w:pPr>
            <w:r w:rsidRPr="001F2867">
              <w:rPr>
                <w:sz w:val="16"/>
                <w:szCs w:val="16"/>
              </w:rPr>
              <w:t>Laeyoung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AB2D74" w14:textId="018D62F3" w:rsidR="001F2867" w:rsidRPr="001B1679" w:rsidRDefault="001F2867" w:rsidP="001F2867">
            <w:pPr>
              <w:pStyle w:val="TAL"/>
              <w:rPr>
                <w:sz w:val="16"/>
                <w:szCs w:val="16"/>
              </w:rPr>
            </w:pPr>
            <w:r w:rsidRPr="001F2867">
              <w:rPr>
                <w:sz w:val="16"/>
                <w:szCs w:val="16"/>
              </w:rPr>
              <w:t>LG Electronics UK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FB73C9" w14:textId="7CBF8363"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95CC27" w14:textId="29972601" w:rsidR="001F2867" w:rsidRPr="001B1679" w:rsidRDefault="001F2867" w:rsidP="001F2867">
            <w:pPr>
              <w:pStyle w:val="TAL"/>
              <w:rPr>
                <w:sz w:val="16"/>
                <w:szCs w:val="16"/>
              </w:rPr>
            </w:pPr>
            <w:r w:rsidRPr="001F2867">
              <w:rPr>
                <w:sz w:val="16"/>
                <w:szCs w:val="16"/>
              </w:rPr>
              <w:t>3GPPMEMBER</w:t>
            </w:r>
          </w:p>
        </w:tc>
      </w:tr>
      <w:tr w:rsidR="001F2867" w14:paraId="5F1944A0"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64D72AE" w14:textId="7535164F"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353C28" w14:textId="457DCCBC" w:rsidR="001F2867" w:rsidRPr="001B1679" w:rsidRDefault="001F2867" w:rsidP="001F2867">
            <w:pPr>
              <w:pStyle w:val="TAL"/>
              <w:rPr>
                <w:sz w:val="16"/>
                <w:szCs w:val="16"/>
              </w:rPr>
            </w:pPr>
            <w:r w:rsidRPr="001F2867">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16DD3" w14:textId="34F076DC" w:rsidR="001F2867" w:rsidRPr="001B1679" w:rsidRDefault="001F2867" w:rsidP="001F2867">
            <w:pPr>
              <w:pStyle w:val="TAL"/>
              <w:rPr>
                <w:sz w:val="16"/>
                <w:szCs w:val="16"/>
              </w:rPr>
            </w:pPr>
            <w:r w:rsidRPr="001F2867">
              <w:rPr>
                <w:sz w:val="16"/>
                <w:szCs w:val="16"/>
              </w:rPr>
              <w:t>Tae Yeon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F0056" w14:textId="68698CE6" w:rsidR="001F2867" w:rsidRPr="001B1679" w:rsidRDefault="001F2867" w:rsidP="001F2867">
            <w:pPr>
              <w:pStyle w:val="TAL"/>
              <w:rPr>
                <w:sz w:val="16"/>
                <w:szCs w:val="16"/>
              </w:rPr>
            </w:pPr>
            <w:r w:rsidRPr="001F2867">
              <w:rPr>
                <w:sz w:val="16"/>
                <w:szCs w:val="16"/>
              </w:rPr>
              <w:t>ETRI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EC9E0F" w14:textId="60FCBA47" w:rsidR="001F2867" w:rsidRPr="001B1679"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7895D7" w14:textId="742EC6AA" w:rsidR="001F2867" w:rsidRPr="001B1679" w:rsidRDefault="001F2867" w:rsidP="001F2867">
            <w:pPr>
              <w:pStyle w:val="TAL"/>
              <w:rPr>
                <w:sz w:val="16"/>
                <w:szCs w:val="16"/>
              </w:rPr>
            </w:pPr>
            <w:r w:rsidRPr="001F2867">
              <w:rPr>
                <w:sz w:val="16"/>
                <w:szCs w:val="16"/>
              </w:rPr>
              <w:t>3GPPMEMBER</w:t>
            </w:r>
          </w:p>
        </w:tc>
      </w:tr>
      <w:tr w:rsidR="001F2867" w14:paraId="4342BC62"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76AA110" w14:textId="256E63B4"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B1D515" w14:textId="20ADB61A" w:rsidR="001F2867" w:rsidRPr="001B1679" w:rsidRDefault="001F2867" w:rsidP="001F2867">
            <w:pPr>
              <w:pStyle w:val="TAL"/>
              <w:rPr>
                <w:sz w:val="16"/>
                <w:szCs w:val="16"/>
              </w:rPr>
            </w:pPr>
            <w:r w:rsidRPr="001F2867">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483A2E" w14:textId="1938A585" w:rsidR="001F2867" w:rsidRPr="001B1679" w:rsidRDefault="001F2867" w:rsidP="001F2867">
            <w:pPr>
              <w:pStyle w:val="TAL"/>
              <w:rPr>
                <w:sz w:val="16"/>
                <w:szCs w:val="16"/>
              </w:rPr>
            </w:pPr>
            <w:r w:rsidRPr="001F2867">
              <w:rPr>
                <w:sz w:val="16"/>
                <w:szCs w:val="16"/>
              </w:rPr>
              <w:t>Wonjung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CCF5B" w14:textId="0AB74A95" w:rsidR="001F2867" w:rsidRPr="001B1679" w:rsidRDefault="001F2867" w:rsidP="001F2867">
            <w:pPr>
              <w:pStyle w:val="TAL"/>
              <w:rPr>
                <w:sz w:val="16"/>
                <w:szCs w:val="16"/>
              </w:rPr>
            </w:pPr>
            <w:r w:rsidRPr="001F2867">
              <w:rPr>
                <w:sz w:val="16"/>
                <w:szCs w:val="16"/>
              </w:rPr>
              <w:t>LG Uplus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DB906E" w14:textId="1BA38EC9" w:rsidR="001F2867" w:rsidRPr="001B1679"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40928B" w14:textId="3B093713" w:rsidR="001F2867" w:rsidRPr="001B1679" w:rsidRDefault="001F2867" w:rsidP="001F2867">
            <w:pPr>
              <w:pStyle w:val="TAL"/>
              <w:rPr>
                <w:sz w:val="16"/>
                <w:szCs w:val="16"/>
              </w:rPr>
            </w:pPr>
            <w:r w:rsidRPr="001F2867">
              <w:rPr>
                <w:sz w:val="16"/>
                <w:szCs w:val="16"/>
              </w:rPr>
              <w:t>3GPPMEMBER</w:t>
            </w:r>
          </w:p>
        </w:tc>
      </w:tr>
      <w:tr w:rsidR="001F2867" w14:paraId="1EC7FB9C"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241C5ED" w14:textId="758D5EC7" w:rsidR="001F2867" w:rsidRPr="001B1679" w:rsidRDefault="001F2867" w:rsidP="001F2867">
            <w:pPr>
              <w:pStyle w:val="TAL"/>
              <w:rPr>
                <w:sz w:val="16"/>
                <w:szCs w:val="16"/>
              </w:rPr>
            </w:pPr>
            <w:r w:rsidRPr="001F2867">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531C7E" w14:textId="20B4F818" w:rsidR="001F2867" w:rsidRPr="001B1679" w:rsidRDefault="001F2867" w:rsidP="001F2867">
            <w:pPr>
              <w:pStyle w:val="TAL"/>
              <w:rPr>
                <w:sz w:val="16"/>
                <w:szCs w:val="16"/>
              </w:rPr>
            </w:pPr>
            <w:r w:rsidRPr="001F2867">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78F04D" w14:textId="2E56AE3D" w:rsidR="001F2867" w:rsidRPr="001B1679" w:rsidRDefault="001F2867" w:rsidP="001F2867">
            <w:pPr>
              <w:pStyle w:val="TAL"/>
              <w:rPr>
                <w:sz w:val="16"/>
                <w:szCs w:val="16"/>
              </w:rPr>
            </w:pPr>
            <w:proofErr w:type="spellStart"/>
            <w:r w:rsidRPr="001F2867">
              <w:rPr>
                <w:sz w:val="16"/>
                <w:szCs w:val="16"/>
              </w:rPr>
              <w:t>Yunesung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A7B4B5" w14:textId="688A9270" w:rsidR="001F2867" w:rsidRPr="001B1679" w:rsidRDefault="001F2867" w:rsidP="001F2867">
            <w:pPr>
              <w:pStyle w:val="TAL"/>
              <w:rPr>
                <w:sz w:val="16"/>
                <w:szCs w:val="16"/>
              </w:rPr>
            </w:pPr>
            <w:r w:rsidRPr="001F2867">
              <w:rPr>
                <w:sz w:val="16"/>
                <w:szCs w:val="16"/>
              </w:rPr>
              <w:t>SK Telecom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CC4B9B" w14:textId="2D4514AC" w:rsidR="001F2867" w:rsidRPr="001B1679"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7D80EE" w14:textId="2713A1AB" w:rsidR="001F2867" w:rsidRPr="001B1679" w:rsidRDefault="001F2867" w:rsidP="001F2867">
            <w:pPr>
              <w:pStyle w:val="TAL"/>
              <w:rPr>
                <w:sz w:val="16"/>
                <w:szCs w:val="16"/>
              </w:rPr>
            </w:pPr>
            <w:r w:rsidRPr="001F2867">
              <w:rPr>
                <w:sz w:val="16"/>
                <w:szCs w:val="16"/>
              </w:rPr>
              <w:t>3GPPMEMBER</w:t>
            </w:r>
          </w:p>
        </w:tc>
      </w:tr>
      <w:tr w:rsidR="001F2867" w14:paraId="18B2C704"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90C5EA5" w14:textId="75FB547B"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97CB03" w14:textId="79D9B08F" w:rsidR="001F2867" w:rsidRPr="001B1679" w:rsidRDefault="001F2867" w:rsidP="001F2867">
            <w:pPr>
              <w:pStyle w:val="TAL"/>
              <w:rPr>
                <w:sz w:val="16"/>
                <w:szCs w:val="16"/>
              </w:rPr>
            </w:pPr>
            <w:r w:rsidRPr="001F2867">
              <w:rPr>
                <w:sz w:val="16"/>
                <w:szCs w:val="16"/>
              </w:rPr>
              <w:t>Kiss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5421A8" w14:textId="43A4886F" w:rsidR="001F2867" w:rsidRPr="001B1679" w:rsidRDefault="001F2867" w:rsidP="001F2867">
            <w:pPr>
              <w:pStyle w:val="TAL"/>
              <w:rPr>
                <w:sz w:val="16"/>
                <w:szCs w:val="16"/>
              </w:rPr>
            </w:pPr>
            <w:r w:rsidRPr="001F2867">
              <w:rPr>
                <w:sz w:val="16"/>
                <w:szCs w:val="16"/>
              </w:rPr>
              <w:t>Krisztian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C15A1" w14:textId="5FCB27D2" w:rsidR="001F2867" w:rsidRPr="001B1679" w:rsidRDefault="001F2867" w:rsidP="001F2867">
            <w:pPr>
              <w:pStyle w:val="TAL"/>
              <w:rPr>
                <w:sz w:val="16"/>
                <w:szCs w:val="16"/>
              </w:rPr>
            </w:pPr>
            <w:r w:rsidRPr="001F2867">
              <w:rPr>
                <w:sz w:val="16"/>
                <w:szCs w:val="16"/>
              </w:rPr>
              <w:t>Apple Benelux B.V.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F69508" w14:textId="59A70C88"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C0420E" w14:textId="103FC573" w:rsidR="001F2867" w:rsidRPr="001B1679" w:rsidRDefault="001F2867" w:rsidP="001F2867">
            <w:pPr>
              <w:pStyle w:val="TAL"/>
              <w:rPr>
                <w:sz w:val="16"/>
                <w:szCs w:val="16"/>
              </w:rPr>
            </w:pPr>
            <w:r w:rsidRPr="001F2867">
              <w:rPr>
                <w:sz w:val="16"/>
                <w:szCs w:val="16"/>
              </w:rPr>
              <w:t>3GPPMEMBER</w:t>
            </w:r>
          </w:p>
        </w:tc>
      </w:tr>
      <w:tr w:rsidR="001F2867" w14:paraId="14883E85"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D899336" w14:textId="3B122B55"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E13F48" w14:textId="20729D3E" w:rsidR="001F2867" w:rsidRPr="001B1679" w:rsidRDefault="001F2867" w:rsidP="001F2867">
            <w:pPr>
              <w:pStyle w:val="TAL"/>
              <w:rPr>
                <w:sz w:val="16"/>
                <w:szCs w:val="16"/>
              </w:rPr>
            </w:pPr>
            <w:r w:rsidRPr="001F2867">
              <w:rPr>
                <w:sz w:val="16"/>
                <w:szCs w:val="16"/>
              </w:rPr>
              <w:t>Ko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457DA0" w14:textId="714B152B" w:rsidR="001F2867" w:rsidRPr="001B1679" w:rsidRDefault="001F2867" w:rsidP="001F2867">
            <w:pPr>
              <w:pStyle w:val="TAL"/>
              <w:rPr>
                <w:sz w:val="16"/>
                <w:szCs w:val="16"/>
              </w:rPr>
            </w:pPr>
            <w:r w:rsidRPr="001F2867">
              <w:rPr>
                <w:sz w:val="16"/>
                <w:szCs w:val="16"/>
              </w:rPr>
              <w:t>Namseok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F16679" w14:textId="60128A6F" w:rsidR="001F2867" w:rsidRPr="001B1679" w:rsidRDefault="001F2867" w:rsidP="001F2867">
            <w:pPr>
              <w:pStyle w:val="TAL"/>
              <w:rPr>
                <w:sz w:val="16"/>
                <w:szCs w:val="16"/>
              </w:rPr>
            </w:pPr>
            <w:r w:rsidRPr="001F2867">
              <w:rPr>
                <w:sz w:val="16"/>
                <w:szCs w:val="16"/>
              </w:rPr>
              <w:t>ETRI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F519D5" w14:textId="6C730277" w:rsidR="001F2867" w:rsidRPr="001B1679"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ECCD2F" w14:textId="15DAC551" w:rsidR="001F2867" w:rsidRPr="001B1679" w:rsidRDefault="001F2867" w:rsidP="001F2867">
            <w:pPr>
              <w:pStyle w:val="TAL"/>
              <w:rPr>
                <w:sz w:val="16"/>
                <w:szCs w:val="16"/>
              </w:rPr>
            </w:pPr>
            <w:r w:rsidRPr="001F2867">
              <w:rPr>
                <w:sz w:val="16"/>
                <w:szCs w:val="16"/>
              </w:rPr>
              <w:t>3GPPMEMBER</w:t>
            </w:r>
          </w:p>
        </w:tc>
      </w:tr>
      <w:tr w:rsidR="001F2867" w14:paraId="327310D2"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9D341DE" w14:textId="4D95D367"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92BB6A" w14:textId="1E23A88D" w:rsidR="001F2867" w:rsidRPr="001B1679" w:rsidRDefault="001F2867" w:rsidP="001F2867">
            <w:pPr>
              <w:pStyle w:val="TAL"/>
              <w:rPr>
                <w:sz w:val="16"/>
                <w:szCs w:val="16"/>
              </w:rPr>
            </w:pPr>
            <w:r w:rsidRPr="001F2867">
              <w:rPr>
                <w:sz w:val="16"/>
                <w:szCs w:val="16"/>
              </w:rPr>
              <w:t>KOO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C9C36" w14:textId="55A4FA83" w:rsidR="001F2867" w:rsidRPr="001B1679" w:rsidRDefault="001F2867" w:rsidP="001F2867">
            <w:pPr>
              <w:pStyle w:val="TAL"/>
              <w:rPr>
                <w:sz w:val="16"/>
                <w:szCs w:val="16"/>
              </w:rPr>
            </w:pPr>
            <w:r w:rsidRPr="001F2867">
              <w:rPr>
                <w:sz w:val="16"/>
                <w:szCs w:val="16"/>
              </w:rPr>
              <w:t>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71A122" w14:textId="5926A80E" w:rsidR="001F2867" w:rsidRPr="001B1679" w:rsidRDefault="001F2867" w:rsidP="001F2867">
            <w:pPr>
              <w:pStyle w:val="TAL"/>
              <w:rPr>
                <w:sz w:val="16"/>
                <w:szCs w:val="16"/>
              </w:rPr>
            </w:pPr>
            <w:r w:rsidRPr="001F2867">
              <w:rPr>
                <w:sz w:val="16"/>
                <w:szCs w:val="16"/>
              </w:rPr>
              <w:t>Keysight Technologies UK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3F3CD7" w14:textId="09E63C86"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0DD361" w14:textId="55AE8BDE" w:rsidR="001F2867" w:rsidRPr="001B1679" w:rsidRDefault="001F2867" w:rsidP="001F2867">
            <w:pPr>
              <w:pStyle w:val="TAL"/>
              <w:rPr>
                <w:sz w:val="16"/>
                <w:szCs w:val="16"/>
              </w:rPr>
            </w:pPr>
            <w:r w:rsidRPr="001F2867">
              <w:rPr>
                <w:sz w:val="16"/>
                <w:szCs w:val="16"/>
              </w:rPr>
              <w:t>3GPPMEMBER</w:t>
            </w:r>
          </w:p>
        </w:tc>
      </w:tr>
      <w:tr w:rsidR="001F2867" w14:paraId="1EFEF834"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359274D" w14:textId="2EB60B47" w:rsidR="001F2867" w:rsidRPr="001B1679" w:rsidRDefault="001F2867" w:rsidP="001F2867">
            <w:pPr>
              <w:pStyle w:val="TAL"/>
              <w:rPr>
                <w:sz w:val="16"/>
                <w:szCs w:val="16"/>
              </w:rPr>
            </w:pPr>
            <w:r w:rsidRPr="001F2867">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574BD" w14:textId="3404AA29" w:rsidR="001F2867" w:rsidRPr="001B1679" w:rsidRDefault="001F2867" w:rsidP="001F2867">
            <w:pPr>
              <w:pStyle w:val="TAL"/>
              <w:rPr>
                <w:sz w:val="16"/>
                <w:szCs w:val="16"/>
              </w:rPr>
            </w:pPr>
            <w:r w:rsidRPr="001F2867">
              <w:rPr>
                <w:sz w:val="16"/>
                <w:szCs w:val="16"/>
              </w:rPr>
              <w:t>Koo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9C403E" w14:textId="5D9C0FC2" w:rsidR="001F2867" w:rsidRPr="001B1679" w:rsidRDefault="001F2867" w:rsidP="001F2867">
            <w:pPr>
              <w:pStyle w:val="TAL"/>
              <w:rPr>
                <w:sz w:val="16"/>
                <w:szCs w:val="16"/>
              </w:rPr>
            </w:pPr>
            <w:proofErr w:type="spellStart"/>
            <w:r w:rsidRPr="001F2867">
              <w:rPr>
                <w:sz w:val="16"/>
                <w:szCs w:val="16"/>
              </w:rPr>
              <w:t>Hyounhee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94C3D" w14:textId="1BF34136" w:rsidR="001F2867" w:rsidRPr="001B1679" w:rsidRDefault="001F2867" w:rsidP="001F2867">
            <w:pPr>
              <w:pStyle w:val="TAL"/>
              <w:rPr>
                <w:sz w:val="16"/>
                <w:szCs w:val="16"/>
              </w:rPr>
            </w:pPr>
            <w:proofErr w:type="spellStart"/>
            <w:r w:rsidRPr="001F2867">
              <w:rPr>
                <w:sz w:val="16"/>
                <w:szCs w:val="16"/>
              </w:rPr>
              <w:t>SyncTechno</w:t>
            </w:r>
            <w:proofErr w:type="spellEnd"/>
            <w:r w:rsidRPr="001F2867">
              <w:rPr>
                <w:sz w:val="16"/>
                <w:szCs w:val="16"/>
              </w:rPr>
              <w:t>,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CE7F19" w14:textId="0F95D413" w:rsidR="001F2867" w:rsidRPr="001B1679"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EED21B" w14:textId="46E6F16F" w:rsidR="001F2867" w:rsidRPr="001B1679" w:rsidRDefault="001F2867" w:rsidP="001F2867">
            <w:pPr>
              <w:pStyle w:val="TAL"/>
              <w:rPr>
                <w:sz w:val="16"/>
                <w:szCs w:val="16"/>
              </w:rPr>
            </w:pPr>
            <w:r w:rsidRPr="001F2867">
              <w:rPr>
                <w:sz w:val="16"/>
                <w:szCs w:val="16"/>
              </w:rPr>
              <w:t>3GPPMEMBER</w:t>
            </w:r>
          </w:p>
        </w:tc>
      </w:tr>
      <w:tr w:rsidR="001F2867" w14:paraId="66E5B134"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684A4AE" w14:textId="4E71A471" w:rsidR="001F2867" w:rsidRPr="001B1679" w:rsidRDefault="001F2867" w:rsidP="001F2867">
            <w:pPr>
              <w:pStyle w:val="TAL"/>
              <w:rPr>
                <w:sz w:val="16"/>
                <w:szCs w:val="16"/>
              </w:rPr>
            </w:pPr>
            <w:r w:rsidRPr="001F2867">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AE8420" w14:textId="3BCA53CF" w:rsidR="001F2867" w:rsidRPr="001B1679" w:rsidRDefault="001F2867" w:rsidP="001F2867">
            <w:pPr>
              <w:pStyle w:val="TAL"/>
              <w:rPr>
                <w:sz w:val="16"/>
                <w:szCs w:val="16"/>
              </w:rPr>
            </w:pPr>
            <w:proofErr w:type="spellStart"/>
            <w:r w:rsidRPr="001F2867">
              <w:rPr>
                <w:sz w:val="16"/>
                <w:szCs w:val="16"/>
              </w:rPr>
              <w:t>Koser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F7C17" w14:textId="3A1B0C3D" w:rsidR="001F2867" w:rsidRPr="001B1679" w:rsidRDefault="001F2867" w:rsidP="001F2867">
            <w:pPr>
              <w:pStyle w:val="TAL"/>
              <w:rPr>
                <w:sz w:val="16"/>
                <w:szCs w:val="16"/>
              </w:rPr>
            </w:pPr>
            <w:r w:rsidRPr="001F2867">
              <w:rPr>
                <w:sz w:val="16"/>
                <w:szCs w:val="16"/>
              </w:rPr>
              <w:t>Elizabeth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186E9A" w14:textId="3F49D585" w:rsidR="001F2867" w:rsidRPr="001B1679" w:rsidRDefault="001F2867" w:rsidP="001F2867">
            <w:pPr>
              <w:pStyle w:val="TAL"/>
              <w:rPr>
                <w:sz w:val="16"/>
                <w:szCs w:val="16"/>
              </w:rPr>
            </w:pPr>
            <w:r w:rsidRPr="001F2867">
              <w:rPr>
                <w:sz w:val="16"/>
                <w:szCs w:val="16"/>
              </w:rPr>
              <w:t>U.S. National Security Agency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57C12B" w14:textId="70D0C19E"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9A6371" w14:textId="168435FE" w:rsidR="001F2867" w:rsidRPr="001B1679" w:rsidRDefault="001F2867" w:rsidP="001F2867">
            <w:pPr>
              <w:pStyle w:val="TAL"/>
              <w:rPr>
                <w:sz w:val="16"/>
                <w:szCs w:val="16"/>
              </w:rPr>
            </w:pPr>
            <w:r w:rsidRPr="001F2867">
              <w:rPr>
                <w:sz w:val="16"/>
                <w:szCs w:val="16"/>
              </w:rPr>
              <w:t>3GPPMEMBER</w:t>
            </w:r>
          </w:p>
        </w:tc>
      </w:tr>
      <w:tr w:rsidR="001F2867" w14:paraId="2EFFE22F"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4CBF8DA" w14:textId="5D15C1E8"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167851" w14:textId="344BE470" w:rsidR="001F2867" w:rsidRPr="001B1679" w:rsidRDefault="001F2867" w:rsidP="001F2867">
            <w:pPr>
              <w:pStyle w:val="TAL"/>
              <w:rPr>
                <w:sz w:val="16"/>
                <w:szCs w:val="16"/>
              </w:rPr>
            </w:pPr>
            <w:r w:rsidRPr="001F2867">
              <w:rPr>
                <w:sz w:val="16"/>
                <w:szCs w:val="16"/>
              </w:rPr>
              <w:t>Kotecha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12B350" w14:textId="0ECF3FBA" w:rsidR="001F2867" w:rsidRPr="001B1679" w:rsidRDefault="001F2867" w:rsidP="001F2867">
            <w:pPr>
              <w:pStyle w:val="TAL"/>
              <w:rPr>
                <w:sz w:val="16"/>
                <w:szCs w:val="16"/>
              </w:rPr>
            </w:pPr>
            <w:r w:rsidRPr="001F2867">
              <w:rPr>
                <w:sz w:val="16"/>
                <w:szCs w:val="16"/>
              </w:rPr>
              <w:t>Lalit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5CF84" w14:textId="2107A579" w:rsidR="001F2867" w:rsidRPr="001B1679" w:rsidRDefault="001F2867" w:rsidP="001F2867">
            <w:pPr>
              <w:pStyle w:val="TAL"/>
              <w:rPr>
                <w:sz w:val="16"/>
                <w:szCs w:val="16"/>
              </w:rPr>
            </w:pPr>
            <w:r w:rsidRPr="001F2867">
              <w:rPr>
                <w:sz w:val="16"/>
                <w:szCs w:val="16"/>
              </w:rPr>
              <w:t>Verizon Sweden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A6D16C" w14:textId="3C860B08"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BCE73E" w14:textId="3754F9F2" w:rsidR="001F2867" w:rsidRPr="001B1679" w:rsidRDefault="001F2867" w:rsidP="001F2867">
            <w:pPr>
              <w:pStyle w:val="TAL"/>
              <w:rPr>
                <w:sz w:val="16"/>
                <w:szCs w:val="16"/>
              </w:rPr>
            </w:pPr>
            <w:r w:rsidRPr="001F2867">
              <w:rPr>
                <w:sz w:val="16"/>
                <w:szCs w:val="16"/>
              </w:rPr>
              <w:t>3GPPMEMBER</w:t>
            </w:r>
          </w:p>
        </w:tc>
      </w:tr>
      <w:tr w:rsidR="001F2867" w14:paraId="7F42D28D"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994E271" w14:textId="38AE20E0"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BFD9D3" w14:textId="4C2E1A08" w:rsidR="001F2867" w:rsidRPr="001B1679" w:rsidRDefault="001F2867" w:rsidP="001F2867">
            <w:pPr>
              <w:pStyle w:val="TAL"/>
              <w:rPr>
                <w:sz w:val="16"/>
                <w:szCs w:val="16"/>
              </w:rPr>
            </w:pPr>
            <w:r w:rsidRPr="001F2867">
              <w:rPr>
                <w:sz w:val="16"/>
                <w:szCs w:val="16"/>
              </w:rPr>
              <w:t>Kotecha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144627" w14:textId="46F9D9D5" w:rsidR="001F2867" w:rsidRPr="001B1679" w:rsidRDefault="001F2867" w:rsidP="001F2867">
            <w:pPr>
              <w:pStyle w:val="TAL"/>
              <w:rPr>
                <w:sz w:val="16"/>
                <w:szCs w:val="16"/>
              </w:rPr>
            </w:pPr>
            <w:r w:rsidRPr="001F2867">
              <w:rPr>
                <w:sz w:val="16"/>
                <w:szCs w:val="16"/>
              </w:rPr>
              <w:t>Lalit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3F91F" w14:textId="344DBB28" w:rsidR="001F2867" w:rsidRPr="001B1679" w:rsidRDefault="001F2867" w:rsidP="001F2867">
            <w:pPr>
              <w:pStyle w:val="TAL"/>
              <w:rPr>
                <w:sz w:val="16"/>
                <w:szCs w:val="16"/>
              </w:rPr>
            </w:pPr>
            <w:r w:rsidRPr="001F2867">
              <w:rPr>
                <w:sz w:val="16"/>
                <w:szCs w:val="16"/>
              </w:rPr>
              <w:t>Verizon Sweden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08E184" w14:textId="3579606D"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C07B30" w14:textId="01E3CD1B" w:rsidR="001F2867" w:rsidRPr="001B1679" w:rsidRDefault="001F2867" w:rsidP="001F2867">
            <w:pPr>
              <w:pStyle w:val="TAL"/>
              <w:rPr>
                <w:sz w:val="16"/>
                <w:szCs w:val="16"/>
              </w:rPr>
            </w:pPr>
            <w:r w:rsidRPr="001F2867">
              <w:rPr>
                <w:sz w:val="16"/>
                <w:szCs w:val="16"/>
              </w:rPr>
              <w:t>3GPPMEMBER</w:t>
            </w:r>
          </w:p>
        </w:tc>
      </w:tr>
      <w:tr w:rsidR="001F2867" w14:paraId="1C9646D3"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1945DA3" w14:textId="086EA933"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D91E23" w14:textId="5F707DCD" w:rsidR="001F2867" w:rsidRPr="001B1679" w:rsidRDefault="001F2867" w:rsidP="001F2867">
            <w:pPr>
              <w:pStyle w:val="TAL"/>
              <w:rPr>
                <w:sz w:val="16"/>
                <w:szCs w:val="16"/>
              </w:rPr>
            </w:pPr>
            <w:proofErr w:type="spellStart"/>
            <w:r w:rsidRPr="001F2867">
              <w:rPr>
                <w:sz w:val="16"/>
                <w:szCs w:val="16"/>
              </w:rPr>
              <w:t>Koulakiotis</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662271" w14:textId="31F189B1" w:rsidR="001F2867" w:rsidRPr="001B1679" w:rsidRDefault="001F2867" w:rsidP="001F2867">
            <w:pPr>
              <w:pStyle w:val="TAL"/>
              <w:rPr>
                <w:sz w:val="16"/>
                <w:szCs w:val="16"/>
              </w:rPr>
            </w:pPr>
            <w:r w:rsidRPr="001F2867">
              <w:rPr>
                <w:sz w:val="16"/>
                <w:szCs w:val="16"/>
              </w:rPr>
              <w:t>Dimitris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444176" w14:textId="0C9E1377" w:rsidR="001F2867" w:rsidRPr="001B1679" w:rsidRDefault="001F2867" w:rsidP="001F2867">
            <w:pPr>
              <w:pStyle w:val="TAL"/>
              <w:rPr>
                <w:sz w:val="16"/>
                <w:szCs w:val="16"/>
              </w:rPr>
            </w:pPr>
            <w:r w:rsidRPr="001F2867">
              <w:rPr>
                <w:sz w:val="16"/>
                <w:szCs w:val="16"/>
              </w:rPr>
              <w:t>Sony Europe B.V.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9021CE" w14:textId="484830C5"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6DE927" w14:textId="1DC470F5" w:rsidR="001F2867" w:rsidRPr="001B1679" w:rsidRDefault="001F2867" w:rsidP="001F2867">
            <w:pPr>
              <w:pStyle w:val="TAL"/>
              <w:rPr>
                <w:sz w:val="16"/>
                <w:szCs w:val="16"/>
              </w:rPr>
            </w:pPr>
            <w:r w:rsidRPr="001F2867">
              <w:rPr>
                <w:sz w:val="16"/>
                <w:szCs w:val="16"/>
              </w:rPr>
              <w:t>3GPPMEMBER</w:t>
            </w:r>
          </w:p>
        </w:tc>
      </w:tr>
      <w:tr w:rsidR="001F2867" w14:paraId="14EAC6ED"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27D555" w14:textId="4BA3055A"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FFF10" w14:textId="52E1DE90" w:rsidR="001F2867" w:rsidRPr="001B1679" w:rsidRDefault="001F2867" w:rsidP="001F2867">
            <w:pPr>
              <w:pStyle w:val="TAL"/>
              <w:rPr>
                <w:sz w:val="16"/>
                <w:szCs w:val="16"/>
              </w:rPr>
            </w:pPr>
            <w:proofErr w:type="spellStart"/>
            <w:r w:rsidRPr="001F2867">
              <w:rPr>
                <w:sz w:val="16"/>
                <w:szCs w:val="16"/>
              </w:rPr>
              <w:t>Kymalainen</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58D2D7" w14:textId="0D19C052" w:rsidR="001F2867" w:rsidRPr="001B1679" w:rsidRDefault="001F2867" w:rsidP="001F2867">
            <w:pPr>
              <w:pStyle w:val="TAL"/>
              <w:rPr>
                <w:sz w:val="16"/>
                <w:szCs w:val="16"/>
              </w:rPr>
            </w:pPr>
            <w:r w:rsidRPr="001F2867">
              <w:rPr>
                <w:sz w:val="16"/>
                <w:szCs w:val="16"/>
              </w:rPr>
              <w:t>Kimmo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D6DA0" w14:textId="35B35FBD"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838611" w14:textId="09AD402E"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BB063B" w14:textId="1D2BA28A" w:rsidR="001F2867" w:rsidRPr="001B1679" w:rsidRDefault="001F2867" w:rsidP="001F2867">
            <w:pPr>
              <w:pStyle w:val="TAL"/>
              <w:rPr>
                <w:sz w:val="16"/>
                <w:szCs w:val="16"/>
              </w:rPr>
            </w:pPr>
            <w:r w:rsidRPr="001F2867">
              <w:rPr>
                <w:sz w:val="16"/>
                <w:szCs w:val="16"/>
              </w:rPr>
              <w:t>3GPPORG_REP</w:t>
            </w:r>
          </w:p>
        </w:tc>
      </w:tr>
      <w:tr w:rsidR="001F2867" w14:paraId="1A349024"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DDE1C23" w14:textId="69D97B10"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EA1A5F" w14:textId="24B401AB" w:rsidR="001F2867" w:rsidRPr="001B1679" w:rsidRDefault="001F2867" w:rsidP="001F2867">
            <w:pPr>
              <w:pStyle w:val="TAL"/>
              <w:rPr>
                <w:sz w:val="16"/>
                <w:szCs w:val="16"/>
              </w:rPr>
            </w:pPr>
            <w:r w:rsidRPr="001F2867">
              <w:rPr>
                <w:sz w:val="16"/>
                <w:szCs w:val="16"/>
              </w:rPr>
              <w:t>Lai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027611" w14:textId="201A10BC" w:rsidR="001F2867" w:rsidRPr="001B1679" w:rsidRDefault="001F2867" w:rsidP="001F2867">
            <w:pPr>
              <w:pStyle w:val="TAL"/>
              <w:rPr>
                <w:sz w:val="16"/>
                <w:szCs w:val="16"/>
              </w:rPr>
            </w:pPr>
            <w:r w:rsidRPr="001F2867">
              <w:rPr>
                <w:sz w:val="16"/>
                <w:szCs w:val="16"/>
              </w:rPr>
              <w:t>Chia-Lin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855EC" w14:textId="700D2670" w:rsidR="001F2867" w:rsidRPr="001B1679" w:rsidRDefault="001F2867" w:rsidP="001F2867">
            <w:pPr>
              <w:pStyle w:val="TAL"/>
              <w:rPr>
                <w:sz w:val="16"/>
                <w:szCs w:val="16"/>
              </w:rPr>
            </w:pPr>
            <w:r w:rsidRPr="001F2867">
              <w:rPr>
                <w:sz w:val="16"/>
                <w:szCs w:val="16"/>
              </w:rPr>
              <w:t>MediaTek Korea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852037" w14:textId="69E37CA4" w:rsidR="001F2867" w:rsidRPr="001B1679"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31C3E3" w14:textId="2527B4B4" w:rsidR="001F2867" w:rsidRPr="001B1679" w:rsidRDefault="001F2867" w:rsidP="001F2867">
            <w:pPr>
              <w:pStyle w:val="TAL"/>
              <w:rPr>
                <w:sz w:val="16"/>
                <w:szCs w:val="16"/>
              </w:rPr>
            </w:pPr>
            <w:r w:rsidRPr="001F2867">
              <w:rPr>
                <w:sz w:val="16"/>
                <w:szCs w:val="16"/>
              </w:rPr>
              <w:t>3GPPMEMBER</w:t>
            </w:r>
          </w:p>
        </w:tc>
      </w:tr>
      <w:tr w:rsidR="001F2867" w14:paraId="04C43C85"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D8A8327" w14:textId="24D3BEF3"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D65358" w14:textId="4AD1BB5D" w:rsidR="001F2867" w:rsidRPr="001B1679" w:rsidRDefault="001F2867" w:rsidP="001F2867">
            <w:pPr>
              <w:pStyle w:val="TAL"/>
              <w:rPr>
                <w:sz w:val="16"/>
                <w:szCs w:val="16"/>
              </w:rPr>
            </w:pPr>
            <w:r w:rsidRPr="001F2867">
              <w:rPr>
                <w:sz w:val="16"/>
                <w:szCs w:val="16"/>
              </w:rPr>
              <w:t>Lair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851A1" w14:textId="0A1FD067" w:rsidR="001F2867" w:rsidRPr="001B1679" w:rsidRDefault="001F2867" w:rsidP="001F2867">
            <w:pPr>
              <w:pStyle w:val="TAL"/>
              <w:rPr>
                <w:sz w:val="16"/>
                <w:szCs w:val="16"/>
              </w:rPr>
            </w:pPr>
            <w:r w:rsidRPr="001F2867">
              <w:rPr>
                <w:sz w:val="16"/>
                <w:szCs w:val="16"/>
              </w:rPr>
              <w:t>Yannick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704E4E" w14:textId="4045D524" w:rsidR="001F2867" w:rsidRPr="001B1679" w:rsidRDefault="001F2867" w:rsidP="001F2867">
            <w:pPr>
              <w:pStyle w:val="TAL"/>
              <w:rPr>
                <w:sz w:val="16"/>
                <w:szCs w:val="16"/>
              </w:rPr>
            </w:pPr>
            <w:r w:rsidRPr="001F2867">
              <w:rPr>
                <w:sz w:val="16"/>
                <w:szCs w:val="16"/>
              </w:rPr>
              <w:t>Nokia Japan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78BE63" w14:textId="1550A090" w:rsidR="001F2867" w:rsidRPr="001B1679"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2C8A58" w14:textId="314E4E45" w:rsidR="001F2867" w:rsidRPr="001B1679" w:rsidRDefault="001F2867" w:rsidP="001F2867">
            <w:pPr>
              <w:pStyle w:val="TAL"/>
              <w:rPr>
                <w:sz w:val="16"/>
                <w:szCs w:val="16"/>
              </w:rPr>
            </w:pPr>
            <w:r w:rsidRPr="001F2867">
              <w:rPr>
                <w:sz w:val="16"/>
                <w:szCs w:val="16"/>
              </w:rPr>
              <w:t>3GPPMEMBER</w:t>
            </w:r>
          </w:p>
        </w:tc>
      </w:tr>
      <w:tr w:rsidR="001F2867" w14:paraId="38B453B4"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7527907" w14:textId="193B0192" w:rsidR="001F2867" w:rsidRPr="001B1679" w:rsidRDefault="001F2867" w:rsidP="001F2867">
            <w:pPr>
              <w:pStyle w:val="TAL"/>
              <w:rPr>
                <w:sz w:val="16"/>
                <w:szCs w:val="16"/>
              </w:rPr>
            </w:pPr>
            <w:r w:rsidRPr="001F2867">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FA0305" w14:textId="3A1A5FB3" w:rsidR="001F2867" w:rsidRPr="001B1679" w:rsidRDefault="001F2867" w:rsidP="001F2867">
            <w:pPr>
              <w:pStyle w:val="TAL"/>
              <w:rPr>
                <w:sz w:val="16"/>
                <w:szCs w:val="16"/>
              </w:rPr>
            </w:pPr>
            <w:r w:rsidRPr="001F2867">
              <w:rPr>
                <w:sz w:val="16"/>
                <w:szCs w:val="16"/>
              </w:rPr>
              <w:t>Lam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52ABDC" w14:textId="51FA6036" w:rsidR="001F2867" w:rsidRPr="001B1679" w:rsidRDefault="001F2867" w:rsidP="001F2867">
            <w:pPr>
              <w:pStyle w:val="TAL"/>
              <w:rPr>
                <w:sz w:val="16"/>
                <w:szCs w:val="16"/>
              </w:rPr>
            </w:pPr>
            <w:r w:rsidRPr="001F2867">
              <w:rPr>
                <w:sz w:val="16"/>
                <w:szCs w:val="16"/>
              </w:rPr>
              <w:t>Maria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7F6FC" w14:textId="63F8270B" w:rsidR="001F2867" w:rsidRPr="001B1679" w:rsidRDefault="001F2867" w:rsidP="001F2867">
            <w:pPr>
              <w:pStyle w:val="TAL"/>
              <w:rPr>
                <w:sz w:val="16"/>
                <w:szCs w:val="16"/>
              </w:rPr>
            </w:pPr>
            <w:r w:rsidRPr="001F2867">
              <w:rPr>
                <w:sz w:val="16"/>
                <w:szCs w:val="16"/>
              </w:rPr>
              <w:t>Verizon Switzerland 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EACFC7" w14:textId="66FD0B16"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31E1E7" w14:textId="3B710D3A" w:rsidR="001F2867" w:rsidRPr="001B1679" w:rsidRDefault="001F2867" w:rsidP="001F2867">
            <w:pPr>
              <w:pStyle w:val="TAL"/>
              <w:rPr>
                <w:sz w:val="16"/>
                <w:szCs w:val="16"/>
              </w:rPr>
            </w:pPr>
            <w:r w:rsidRPr="001F2867">
              <w:rPr>
                <w:sz w:val="16"/>
                <w:szCs w:val="16"/>
              </w:rPr>
              <w:t>3GPPMEMBER</w:t>
            </w:r>
          </w:p>
        </w:tc>
      </w:tr>
      <w:tr w:rsidR="001F2867" w14:paraId="38D85794"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8FBF2BC" w14:textId="7B3123EC"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9C0809" w14:textId="482CBF3A" w:rsidR="001F2867" w:rsidRPr="001B1679" w:rsidRDefault="001F2867" w:rsidP="001F2867">
            <w:pPr>
              <w:pStyle w:val="TAL"/>
              <w:rPr>
                <w:sz w:val="16"/>
                <w:szCs w:val="16"/>
              </w:rPr>
            </w:pPr>
            <w:r w:rsidRPr="001F2867">
              <w:rPr>
                <w:sz w:val="16"/>
                <w:szCs w:val="16"/>
              </w:rPr>
              <w:t>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ED3749" w14:textId="5864C3AC" w:rsidR="001F2867" w:rsidRPr="001B1679" w:rsidRDefault="001F2867" w:rsidP="001F2867">
            <w:pPr>
              <w:pStyle w:val="TAL"/>
              <w:rPr>
                <w:sz w:val="16"/>
                <w:szCs w:val="16"/>
              </w:rPr>
            </w:pPr>
            <w:r w:rsidRPr="001F2867">
              <w:rPr>
                <w:sz w:val="16"/>
                <w:szCs w:val="16"/>
              </w:rPr>
              <w:t>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EA24B" w14:textId="7B770283" w:rsidR="001F2867" w:rsidRPr="001B1679" w:rsidRDefault="001F2867" w:rsidP="001F2867">
            <w:pPr>
              <w:pStyle w:val="TAL"/>
              <w:rPr>
                <w:sz w:val="16"/>
                <w:szCs w:val="16"/>
              </w:rPr>
            </w:pPr>
            <w:r w:rsidRPr="001F2867">
              <w:rPr>
                <w:sz w:val="16"/>
                <w:szCs w:val="16"/>
              </w:rPr>
              <w:t>Sony Group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54E89D" w14:textId="17329F61" w:rsidR="001F2867" w:rsidRPr="001B1679"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6CD948" w14:textId="353F4ADA" w:rsidR="001F2867" w:rsidRPr="001B1679" w:rsidRDefault="001F2867" w:rsidP="001F2867">
            <w:pPr>
              <w:pStyle w:val="TAL"/>
              <w:rPr>
                <w:sz w:val="16"/>
                <w:szCs w:val="16"/>
              </w:rPr>
            </w:pPr>
            <w:r w:rsidRPr="001F2867">
              <w:rPr>
                <w:sz w:val="16"/>
                <w:szCs w:val="16"/>
              </w:rPr>
              <w:t>3GPPMEMBER</w:t>
            </w:r>
          </w:p>
        </w:tc>
      </w:tr>
      <w:tr w:rsidR="001F2867" w14:paraId="6AFA0F31"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EA499FD" w14:textId="7AEAB2F7"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454DA" w14:textId="7BB77B70" w:rsidR="001F2867" w:rsidRPr="001B1679" w:rsidRDefault="001F2867" w:rsidP="001F2867">
            <w:pPr>
              <w:pStyle w:val="TAL"/>
              <w:rPr>
                <w:sz w:val="16"/>
                <w:szCs w:val="16"/>
              </w:rPr>
            </w:pPr>
            <w:r w:rsidRPr="001F2867">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281627" w14:textId="3BCEF756" w:rsidR="001F2867" w:rsidRPr="001B1679" w:rsidRDefault="001F2867" w:rsidP="001F2867">
            <w:pPr>
              <w:pStyle w:val="TAL"/>
              <w:rPr>
                <w:sz w:val="16"/>
                <w:szCs w:val="16"/>
              </w:rPr>
            </w:pPr>
            <w:r w:rsidRPr="001F2867">
              <w:rPr>
                <w:sz w:val="16"/>
                <w:szCs w:val="16"/>
              </w:rPr>
              <w:t>DongJin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67976" w14:textId="4E6CC528" w:rsidR="001F2867" w:rsidRPr="001B1679" w:rsidRDefault="001F2867" w:rsidP="001F2867">
            <w:pPr>
              <w:pStyle w:val="TAL"/>
              <w:rPr>
                <w:sz w:val="16"/>
                <w:szCs w:val="16"/>
              </w:rPr>
            </w:pPr>
            <w:r w:rsidRPr="001F2867">
              <w:rPr>
                <w:sz w:val="16"/>
                <w:szCs w:val="16"/>
              </w:rPr>
              <w:t>SK Telecom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E6C8C" w14:textId="19AD09BF" w:rsidR="001F2867" w:rsidRPr="001B1679"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27266E" w14:textId="3BB56142" w:rsidR="001F2867" w:rsidRPr="001B1679" w:rsidRDefault="001F2867" w:rsidP="001F2867">
            <w:pPr>
              <w:pStyle w:val="TAL"/>
              <w:rPr>
                <w:sz w:val="16"/>
                <w:szCs w:val="16"/>
              </w:rPr>
            </w:pPr>
            <w:r w:rsidRPr="001F2867">
              <w:rPr>
                <w:sz w:val="16"/>
                <w:szCs w:val="16"/>
              </w:rPr>
              <w:t>3GPPMEMBER</w:t>
            </w:r>
          </w:p>
        </w:tc>
      </w:tr>
      <w:tr w:rsidR="001F2867" w14:paraId="21D7622C"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625C4B6" w14:textId="7B1E5A1F"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F841F9" w14:textId="46D972BC" w:rsidR="001F2867" w:rsidRPr="001B1679" w:rsidRDefault="001F2867" w:rsidP="001F2867">
            <w:pPr>
              <w:pStyle w:val="TAL"/>
              <w:rPr>
                <w:sz w:val="16"/>
                <w:szCs w:val="16"/>
              </w:rPr>
            </w:pPr>
            <w:r w:rsidRPr="001F2867">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07CEB6" w14:textId="48F5528C" w:rsidR="001F2867" w:rsidRPr="001B1679" w:rsidRDefault="001F2867" w:rsidP="001F2867">
            <w:pPr>
              <w:pStyle w:val="TAL"/>
              <w:rPr>
                <w:sz w:val="16"/>
                <w:szCs w:val="16"/>
              </w:rPr>
            </w:pPr>
            <w:proofErr w:type="spellStart"/>
            <w:r w:rsidRPr="001F2867">
              <w:rPr>
                <w:sz w:val="16"/>
                <w:szCs w:val="16"/>
              </w:rPr>
              <w:t>HyeonWoo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2137B" w14:textId="12E849FC" w:rsidR="001F2867" w:rsidRPr="001B1679" w:rsidRDefault="001F2867" w:rsidP="001F2867">
            <w:pPr>
              <w:pStyle w:val="TAL"/>
              <w:rPr>
                <w:sz w:val="16"/>
                <w:szCs w:val="16"/>
              </w:rPr>
            </w:pPr>
            <w:proofErr w:type="spellStart"/>
            <w:r w:rsidRPr="001F2867">
              <w:rPr>
                <w:sz w:val="16"/>
                <w:szCs w:val="16"/>
              </w:rPr>
              <w:t>DanKook</w:t>
            </w:r>
            <w:proofErr w:type="spellEnd"/>
            <w:r w:rsidRPr="001F2867">
              <w:rPr>
                <w:sz w:val="16"/>
                <w:szCs w:val="16"/>
              </w:rPr>
              <w:t xml:space="preserve"> University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0216CC" w14:textId="463C7065" w:rsidR="001F2867" w:rsidRPr="001B1679"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316409" w14:textId="723353EB" w:rsidR="001F2867" w:rsidRPr="001B1679" w:rsidRDefault="001F2867" w:rsidP="001F2867">
            <w:pPr>
              <w:pStyle w:val="TAL"/>
              <w:rPr>
                <w:sz w:val="16"/>
                <w:szCs w:val="16"/>
              </w:rPr>
            </w:pPr>
            <w:r w:rsidRPr="001F2867">
              <w:rPr>
                <w:sz w:val="16"/>
                <w:szCs w:val="16"/>
              </w:rPr>
              <w:t>3GPPMEMBER</w:t>
            </w:r>
          </w:p>
        </w:tc>
      </w:tr>
      <w:tr w:rsidR="001F2867" w14:paraId="5E90E01F"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EDDEE9A" w14:textId="1C1CA4EA"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1761C4" w14:textId="2938DB28" w:rsidR="001F2867" w:rsidRPr="001B1679" w:rsidRDefault="001F2867" w:rsidP="001F2867">
            <w:pPr>
              <w:pStyle w:val="TAL"/>
              <w:rPr>
                <w:sz w:val="16"/>
                <w:szCs w:val="16"/>
              </w:rPr>
            </w:pPr>
            <w:r w:rsidRPr="001F2867">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0E4B2F" w14:textId="7628FDC8" w:rsidR="001F2867" w:rsidRPr="001B1679" w:rsidRDefault="001F2867" w:rsidP="001F2867">
            <w:pPr>
              <w:pStyle w:val="TAL"/>
              <w:rPr>
                <w:sz w:val="16"/>
                <w:szCs w:val="16"/>
              </w:rPr>
            </w:pPr>
            <w:r w:rsidRPr="001F2867">
              <w:rPr>
                <w:sz w:val="16"/>
                <w:szCs w:val="16"/>
              </w:rPr>
              <w:t>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71FA5" w14:textId="230DCF3A" w:rsidR="001F2867" w:rsidRPr="001B1679" w:rsidRDefault="001F2867" w:rsidP="001F2867">
            <w:pPr>
              <w:pStyle w:val="TAL"/>
              <w:rPr>
                <w:sz w:val="16"/>
                <w:szCs w:val="16"/>
              </w:rPr>
            </w:pPr>
            <w:r w:rsidRPr="001F2867">
              <w:rPr>
                <w:sz w:val="16"/>
                <w:szCs w:val="16"/>
              </w:rPr>
              <w:t>Verizon UK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35D80D" w14:textId="47444936"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AE6622" w14:textId="65387EB2" w:rsidR="001F2867" w:rsidRPr="001B1679" w:rsidRDefault="001F2867" w:rsidP="001F2867">
            <w:pPr>
              <w:pStyle w:val="TAL"/>
              <w:rPr>
                <w:sz w:val="16"/>
                <w:szCs w:val="16"/>
              </w:rPr>
            </w:pPr>
            <w:r w:rsidRPr="001F2867">
              <w:rPr>
                <w:sz w:val="16"/>
                <w:szCs w:val="16"/>
              </w:rPr>
              <w:t>3GPPMEMBER</w:t>
            </w:r>
          </w:p>
        </w:tc>
      </w:tr>
      <w:tr w:rsidR="001F2867" w14:paraId="54D00CB5"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6F2E0D2" w14:textId="0B80ABD5"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A7D724" w14:textId="384407E4" w:rsidR="001F2867" w:rsidRPr="001B1679" w:rsidRDefault="001F2867" w:rsidP="001F2867">
            <w:pPr>
              <w:pStyle w:val="TAL"/>
              <w:rPr>
                <w:sz w:val="16"/>
                <w:szCs w:val="16"/>
              </w:rPr>
            </w:pPr>
            <w:r w:rsidRPr="001F2867">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F56DD9" w14:textId="144511DC" w:rsidR="001F2867" w:rsidRPr="001B1679" w:rsidRDefault="001F2867" w:rsidP="001F2867">
            <w:pPr>
              <w:pStyle w:val="TAL"/>
              <w:rPr>
                <w:sz w:val="16"/>
                <w:szCs w:val="16"/>
              </w:rPr>
            </w:pPr>
            <w:r w:rsidRPr="001F2867">
              <w:rPr>
                <w:sz w:val="16"/>
                <w:szCs w:val="16"/>
              </w:rPr>
              <w:t>Jicheol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83FBA4" w14:textId="57EDFD76" w:rsidR="001F2867" w:rsidRPr="001B1679" w:rsidRDefault="001F2867" w:rsidP="001F2867">
            <w:pPr>
              <w:pStyle w:val="TAL"/>
              <w:rPr>
                <w:sz w:val="16"/>
                <w:szCs w:val="16"/>
              </w:rPr>
            </w:pPr>
            <w:r w:rsidRPr="001F2867">
              <w:rPr>
                <w:sz w:val="16"/>
                <w:szCs w:val="16"/>
              </w:rPr>
              <w:t>Samsung Electronics Austria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59AC4D" w14:textId="7D8724C2"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33EB21" w14:textId="6A3D8233" w:rsidR="001F2867" w:rsidRPr="001B1679" w:rsidRDefault="001F2867" w:rsidP="001F2867">
            <w:pPr>
              <w:pStyle w:val="TAL"/>
              <w:rPr>
                <w:sz w:val="16"/>
                <w:szCs w:val="16"/>
              </w:rPr>
            </w:pPr>
            <w:r w:rsidRPr="001F2867">
              <w:rPr>
                <w:sz w:val="16"/>
                <w:szCs w:val="16"/>
              </w:rPr>
              <w:t>3GPPMEMBER</w:t>
            </w:r>
          </w:p>
        </w:tc>
      </w:tr>
      <w:tr w:rsidR="001F2867" w14:paraId="0B9D91B7"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844CAD" w14:textId="4E465728"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7E6949" w14:textId="08454306" w:rsidR="001F2867" w:rsidRPr="001B1679" w:rsidRDefault="001F2867" w:rsidP="001F2867">
            <w:pPr>
              <w:pStyle w:val="TAL"/>
              <w:rPr>
                <w:sz w:val="16"/>
                <w:szCs w:val="16"/>
              </w:rPr>
            </w:pPr>
            <w:r w:rsidRPr="001F2867">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9C03B" w14:textId="146E0EA2" w:rsidR="001F2867" w:rsidRPr="001B1679" w:rsidRDefault="001F2867" w:rsidP="001F2867">
            <w:pPr>
              <w:pStyle w:val="TAL"/>
              <w:rPr>
                <w:sz w:val="16"/>
                <w:szCs w:val="16"/>
              </w:rPr>
            </w:pPr>
            <w:r w:rsidRPr="001F2867">
              <w:rPr>
                <w:sz w:val="16"/>
                <w:szCs w:val="16"/>
              </w:rPr>
              <w:t>Ki-Dong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705F70" w14:textId="3362E12B" w:rsidR="001F2867" w:rsidRPr="001B1679" w:rsidRDefault="001F2867" w:rsidP="001F2867">
            <w:pPr>
              <w:pStyle w:val="TAL"/>
              <w:rPr>
                <w:sz w:val="16"/>
                <w:szCs w:val="16"/>
              </w:rPr>
            </w:pPr>
            <w:r w:rsidRPr="001F2867">
              <w:rPr>
                <w:sz w:val="16"/>
                <w:szCs w:val="16"/>
              </w:rPr>
              <w:t>LG Electronics Deutschland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0A3AE3" w14:textId="053EF156"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81B8DC" w14:textId="26C507DC" w:rsidR="001F2867" w:rsidRPr="001B1679" w:rsidRDefault="001F2867" w:rsidP="001F2867">
            <w:pPr>
              <w:pStyle w:val="TAL"/>
              <w:rPr>
                <w:sz w:val="16"/>
                <w:szCs w:val="16"/>
              </w:rPr>
            </w:pPr>
            <w:r w:rsidRPr="001F2867">
              <w:rPr>
                <w:sz w:val="16"/>
                <w:szCs w:val="16"/>
              </w:rPr>
              <w:t>3GPPMEMBER</w:t>
            </w:r>
          </w:p>
        </w:tc>
      </w:tr>
      <w:tr w:rsidR="001F2867" w14:paraId="35A21BF6"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6EBC486" w14:textId="65BE4D03"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DF2C3C" w14:textId="4078E021" w:rsidR="001F2867" w:rsidRPr="001B1679" w:rsidRDefault="001F2867" w:rsidP="001F2867">
            <w:pPr>
              <w:pStyle w:val="TAL"/>
              <w:rPr>
                <w:sz w:val="16"/>
                <w:szCs w:val="16"/>
              </w:rPr>
            </w:pPr>
            <w:r w:rsidRPr="001F2867">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B0B537" w14:textId="0EC88FD1" w:rsidR="001F2867" w:rsidRPr="001B1679" w:rsidRDefault="001F2867" w:rsidP="001F2867">
            <w:pPr>
              <w:pStyle w:val="TAL"/>
              <w:rPr>
                <w:sz w:val="16"/>
                <w:szCs w:val="16"/>
              </w:rPr>
            </w:pPr>
            <w:r w:rsidRPr="001F2867">
              <w:rPr>
                <w:sz w:val="16"/>
                <w:szCs w:val="16"/>
              </w:rPr>
              <w:t>Seung-Ik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24DA65" w14:textId="5F176DC8" w:rsidR="001F2867" w:rsidRPr="001B1679" w:rsidRDefault="001F2867" w:rsidP="001F2867">
            <w:pPr>
              <w:pStyle w:val="TAL"/>
              <w:rPr>
                <w:sz w:val="16"/>
                <w:szCs w:val="16"/>
              </w:rPr>
            </w:pPr>
            <w:r w:rsidRPr="001F2867">
              <w:rPr>
                <w:sz w:val="16"/>
                <w:szCs w:val="16"/>
              </w:rPr>
              <w:t>ETRI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DB1F3F" w14:textId="1DBA6D2C" w:rsidR="001F2867" w:rsidRPr="001B1679"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4A8376" w14:textId="1CF2BF55" w:rsidR="001F2867" w:rsidRPr="001B1679" w:rsidRDefault="001F2867" w:rsidP="001F2867">
            <w:pPr>
              <w:pStyle w:val="TAL"/>
              <w:rPr>
                <w:sz w:val="16"/>
                <w:szCs w:val="16"/>
              </w:rPr>
            </w:pPr>
            <w:r w:rsidRPr="001F2867">
              <w:rPr>
                <w:sz w:val="16"/>
                <w:szCs w:val="16"/>
              </w:rPr>
              <w:t>3GPPMEMBER</w:t>
            </w:r>
          </w:p>
        </w:tc>
      </w:tr>
      <w:tr w:rsidR="001F2867" w14:paraId="7675DC2C"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7177AE5" w14:textId="2EB54329"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D26474" w14:textId="3C1EFAE7" w:rsidR="001F2867" w:rsidRPr="001B1679" w:rsidRDefault="001F2867" w:rsidP="001F2867">
            <w:pPr>
              <w:pStyle w:val="TAL"/>
              <w:rPr>
                <w:sz w:val="16"/>
                <w:szCs w:val="16"/>
              </w:rPr>
            </w:pPr>
            <w:r w:rsidRPr="001F2867">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49800" w14:textId="2115DC38" w:rsidR="001F2867" w:rsidRPr="001B1679" w:rsidRDefault="001F2867" w:rsidP="001F2867">
            <w:pPr>
              <w:pStyle w:val="TAL"/>
              <w:rPr>
                <w:sz w:val="16"/>
                <w:szCs w:val="16"/>
              </w:rPr>
            </w:pPr>
            <w:r w:rsidRPr="001F2867">
              <w:rPr>
                <w:sz w:val="16"/>
                <w:szCs w:val="16"/>
              </w:rPr>
              <w:t>Soohwan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27F405" w14:textId="563F90AA" w:rsidR="001F2867" w:rsidRPr="001B1679" w:rsidRDefault="001F2867" w:rsidP="001F2867">
            <w:pPr>
              <w:pStyle w:val="TAL"/>
              <w:rPr>
                <w:sz w:val="16"/>
                <w:szCs w:val="16"/>
              </w:rPr>
            </w:pPr>
            <w:r w:rsidRPr="001F2867">
              <w:rPr>
                <w:sz w:val="16"/>
                <w:szCs w:val="16"/>
              </w:rPr>
              <w:t>ETRI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C92A3F" w14:textId="4034D840" w:rsidR="001F2867" w:rsidRPr="001B1679"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66A933" w14:textId="5C54A4A1" w:rsidR="001F2867" w:rsidRPr="001B1679" w:rsidRDefault="001F2867" w:rsidP="001F2867">
            <w:pPr>
              <w:pStyle w:val="TAL"/>
              <w:rPr>
                <w:sz w:val="16"/>
                <w:szCs w:val="16"/>
              </w:rPr>
            </w:pPr>
            <w:r w:rsidRPr="001F2867">
              <w:rPr>
                <w:sz w:val="16"/>
                <w:szCs w:val="16"/>
              </w:rPr>
              <w:t>3GPPMEMBER</w:t>
            </w:r>
          </w:p>
        </w:tc>
      </w:tr>
      <w:tr w:rsidR="001F2867" w14:paraId="214A23B8"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28C6B3D" w14:textId="4E1B67F1"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FAC252" w14:textId="2B0F861E" w:rsidR="001F2867" w:rsidRPr="001B1679" w:rsidRDefault="001F2867" w:rsidP="001F2867">
            <w:pPr>
              <w:pStyle w:val="TAL"/>
              <w:rPr>
                <w:sz w:val="16"/>
                <w:szCs w:val="16"/>
              </w:rPr>
            </w:pPr>
            <w:r w:rsidRPr="001F2867">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FDC8B6" w14:textId="41BE5CAE" w:rsidR="001F2867" w:rsidRPr="001B1679" w:rsidRDefault="001F2867" w:rsidP="001F2867">
            <w:pPr>
              <w:pStyle w:val="TAL"/>
              <w:rPr>
                <w:sz w:val="16"/>
                <w:szCs w:val="16"/>
              </w:rPr>
            </w:pPr>
            <w:proofErr w:type="spellStart"/>
            <w:r w:rsidRPr="001F2867">
              <w:rPr>
                <w:sz w:val="16"/>
                <w:szCs w:val="16"/>
              </w:rPr>
              <w:t>Youngpo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9D0F3" w14:textId="095BF513" w:rsidR="001F2867" w:rsidRPr="001B1679" w:rsidRDefault="001F2867" w:rsidP="001F2867">
            <w:pPr>
              <w:pStyle w:val="TAL"/>
              <w:rPr>
                <w:sz w:val="16"/>
                <w:szCs w:val="16"/>
              </w:rPr>
            </w:pPr>
            <w:r w:rsidRPr="001F2867">
              <w:rPr>
                <w:sz w:val="16"/>
                <w:szCs w:val="16"/>
              </w:rPr>
              <w:t>SK Telecom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A1C428" w14:textId="467B1576" w:rsidR="001F2867" w:rsidRPr="001B1679"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EF101E" w14:textId="5F2C040F" w:rsidR="001F2867" w:rsidRPr="001B1679" w:rsidRDefault="001F2867" w:rsidP="001F2867">
            <w:pPr>
              <w:pStyle w:val="TAL"/>
              <w:rPr>
                <w:sz w:val="16"/>
                <w:szCs w:val="16"/>
              </w:rPr>
            </w:pPr>
            <w:r w:rsidRPr="001F2867">
              <w:rPr>
                <w:sz w:val="16"/>
                <w:szCs w:val="16"/>
              </w:rPr>
              <w:t>3GPPMEMBER</w:t>
            </w:r>
          </w:p>
        </w:tc>
      </w:tr>
      <w:tr w:rsidR="001F2867" w14:paraId="67905027"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44914FF" w14:textId="6605F0ED"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B75B97" w14:textId="39D99A49" w:rsidR="001F2867" w:rsidRPr="001B1679" w:rsidRDefault="001F2867" w:rsidP="001F2867">
            <w:pPr>
              <w:pStyle w:val="TAL"/>
              <w:rPr>
                <w:sz w:val="16"/>
                <w:szCs w:val="16"/>
              </w:rPr>
            </w:pPr>
            <w:r w:rsidRPr="001F2867">
              <w:rPr>
                <w:sz w:val="16"/>
                <w:szCs w:val="16"/>
              </w:rPr>
              <w:t>Leis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41B1B4" w14:textId="73F35F55" w:rsidR="001F2867" w:rsidRPr="001B1679" w:rsidRDefault="001F2867" w:rsidP="001F2867">
            <w:pPr>
              <w:pStyle w:val="TAL"/>
              <w:rPr>
                <w:sz w:val="16"/>
                <w:szCs w:val="16"/>
              </w:rPr>
            </w:pPr>
            <w:r w:rsidRPr="001F2867">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4B3E5B" w14:textId="5B155561" w:rsidR="001F2867" w:rsidRPr="001B1679" w:rsidRDefault="001F2867" w:rsidP="001F2867">
            <w:pPr>
              <w:pStyle w:val="TAL"/>
              <w:rPr>
                <w:sz w:val="16"/>
                <w:szCs w:val="16"/>
              </w:rPr>
            </w:pPr>
            <w:r w:rsidRPr="001F2867">
              <w:rPr>
                <w:sz w:val="16"/>
                <w:szCs w:val="16"/>
              </w:rPr>
              <w:t>Nokia Solutions &amp; Networks (I)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A3D531" w14:textId="33BC9EDC" w:rsidR="001F2867" w:rsidRPr="001B1679" w:rsidRDefault="001F2867" w:rsidP="001F2867">
            <w:pPr>
              <w:pStyle w:val="TAL"/>
              <w:rPr>
                <w:sz w:val="16"/>
                <w:szCs w:val="16"/>
              </w:rPr>
            </w:pPr>
            <w:r w:rsidRPr="001F2867">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36921E" w14:textId="0939E986" w:rsidR="001F2867" w:rsidRPr="001B1679" w:rsidRDefault="001F2867" w:rsidP="001F2867">
            <w:pPr>
              <w:pStyle w:val="TAL"/>
              <w:rPr>
                <w:sz w:val="16"/>
                <w:szCs w:val="16"/>
              </w:rPr>
            </w:pPr>
            <w:r w:rsidRPr="001F2867">
              <w:rPr>
                <w:sz w:val="16"/>
                <w:szCs w:val="16"/>
              </w:rPr>
              <w:t>3GPPMEMBER</w:t>
            </w:r>
          </w:p>
        </w:tc>
      </w:tr>
      <w:tr w:rsidR="001F2867" w14:paraId="539114FB"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65FDE68" w14:textId="2BFCF420"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E40762" w14:textId="61C5AE6E" w:rsidR="001F2867" w:rsidRPr="001B1679" w:rsidRDefault="001F2867" w:rsidP="001F2867">
            <w:pPr>
              <w:pStyle w:val="TAL"/>
              <w:rPr>
                <w:sz w:val="16"/>
                <w:szCs w:val="16"/>
              </w:rPr>
            </w:pPr>
            <w:r w:rsidRPr="001F2867">
              <w:rPr>
                <w:sz w:val="16"/>
                <w:szCs w:val="16"/>
              </w:rPr>
              <w:t>Liao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FC1F02" w14:textId="5AF6FCC9" w:rsidR="001F2867" w:rsidRPr="001B1679" w:rsidRDefault="001F2867" w:rsidP="001F2867">
            <w:pPr>
              <w:pStyle w:val="TAL"/>
              <w:rPr>
                <w:sz w:val="16"/>
                <w:szCs w:val="16"/>
              </w:rPr>
            </w:pPr>
            <w:r w:rsidRPr="001F2867">
              <w:rPr>
                <w:sz w:val="16"/>
                <w:szCs w:val="16"/>
              </w:rPr>
              <w:t>Ellen 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E527D" w14:textId="23667407" w:rsidR="001F2867" w:rsidRPr="001B1679" w:rsidRDefault="001F2867" w:rsidP="001F2867">
            <w:pPr>
              <w:pStyle w:val="TAL"/>
              <w:rPr>
                <w:sz w:val="16"/>
                <w:szCs w:val="16"/>
              </w:rPr>
            </w:pPr>
            <w:r w:rsidRPr="001F2867">
              <w:rPr>
                <w:sz w:val="16"/>
                <w:szCs w:val="16"/>
              </w:rPr>
              <w:t>Google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EF592E" w14:textId="74DAE2E6"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3D1666" w14:textId="7CDBDBD3" w:rsidR="001F2867" w:rsidRPr="001B1679" w:rsidRDefault="001F2867" w:rsidP="001F2867">
            <w:pPr>
              <w:pStyle w:val="TAL"/>
              <w:rPr>
                <w:sz w:val="16"/>
                <w:szCs w:val="16"/>
              </w:rPr>
            </w:pPr>
            <w:r w:rsidRPr="001F2867">
              <w:rPr>
                <w:sz w:val="16"/>
                <w:szCs w:val="16"/>
              </w:rPr>
              <w:t>3GPPMEMBER</w:t>
            </w:r>
          </w:p>
        </w:tc>
      </w:tr>
      <w:tr w:rsidR="001F2867" w14:paraId="0C03D329"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FDEB76C" w14:textId="58055DA7"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2FAD10" w14:textId="0CFBC6A7" w:rsidR="001F2867" w:rsidRPr="001B1679" w:rsidRDefault="001F2867" w:rsidP="001F2867">
            <w:pPr>
              <w:pStyle w:val="TAL"/>
              <w:rPr>
                <w:sz w:val="16"/>
                <w:szCs w:val="16"/>
              </w:rPr>
            </w:pPr>
            <w:r w:rsidRPr="001F2867">
              <w:rPr>
                <w:sz w:val="16"/>
                <w:szCs w:val="16"/>
              </w:rPr>
              <w:t>Libunao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0EF7FC" w14:textId="5C315CC7" w:rsidR="001F2867" w:rsidRPr="001B1679" w:rsidRDefault="001F2867" w:rsidP="001F2867">
            <w:pPr>
              <w:pStyle w:val="TAL"/>
              <w:rPr>
                <w:sz w:val="16"/>
                <w:szCs w:val="16"/>
              </w:rPr>
            </w:pPr>
            <w:r w:rsidRPr="001F2867">
              <w:rPr>
                <w:sz w:val="16"/>
                <w:szCs w:val="16"/>
              </w:rPr>
              <w:t>Gerardo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C48BA" w14:textId="4A7F1737" w:rsidR="001F2867" w:rsidRPr="001B1679" w:rsidRDefault="001F2867" w:rsidP="001F2867">
            <w:pPr>
              <w:pStyle w:val="TAL"/>
              <w:rPr>
                <w:sz w:val="16"/>
                <w:szCs w:val="16"/>
              </w:rPr>
            </w:pPr>
            <w:r w:rsidRPr="001F2867">
              <w:rPr>
                <w:sz w:val="16"/>
                <w:szCs w:val="16"/>
              </w:rPr>
              <w:t>Verizon UK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8EDAAB" w14:textId="1081D741"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79674" w14:textId="027916B8" w:rsidR="001F2867" w:rsidRPr="001B1679" w:rsidRDefault="001F2867" w:rsidP="001F2867">
            <w:pPr>
              <w:pStyle w:val="TAL"/>
              <w:rPr>
                <w:sz w:val="16"/>
                <w:szCs w:val="16"/>
              </w:rPr>
            </w:pPr>
            <w:r w:rsidRPr="001F2867">
              <w:rPr>
                <w:sz w:val="16"/>
                <w:szCs w:val="16"/>
              </w:rPr>
              <w:t>3GPPMEMBER</w:t>
            </w:r>
          </w:p>
        </w:tc>
      </w:tr>
      <w:tr w:rsidR="001F2867" w14:paraId="31B5DA29"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9C87868" w14:textId="34E47EA7"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BFDD35" w14:textId="4F67B3BA" w:rsidR="001F2867" w:rsidRPr="001B1679" w:rsidRDefault="001F2867" w:rsidP="001F2867">
            <w:pPr>
              <w:pStyle w:val="TAL"/>
              <w:rPr>
                <w:sz w:val="16"/>
                <w:szCs w:val="16"/>
              </w:rPr>
            </w:pPr>
            <w:r w:rsidRPr="001F2867">
              <w:rPr>
                <w:sz w:val="16"/>
                <w:szCs w:val="16"/>
              </w:rPr>
              <w:t>Lim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9639A1" w14:textId="7C76E534" w:rsidR="001F2867" w:rsidRPr="001B1679" w:rsidRDefault="001F2867" w:rsidP="001F2867">
            <w:pPr>
              <w:pStyle w:val="TAL"/>
              <w:rPr>
                <w:sz w:val="16"/>
                <w:szCs w:val="16"/>
              </w:rPr>
            </w:pPr>
            <w:r w:rsidRPr="001F2867">
              <w:rPr>
                <w:sz w:val="16"/>
                <w:szCs w:val="16"/>
              </w:rPr>
              <w:t>Wai Yean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2DCD99" w14:textId="64A66565" w:rsidR="001F2867" w:rsidRPr="001B1679" w:rsidRDefault="001F2867" w:rsidP="001F2867">
            <w:pPr>
              <w:pStyle w:val="TAL"/>
              <w:rPr>
                <w:sz w:val="16"/>
                <w:szCs w:val="16"/>
              </w:rPr>
            </w:pPr>
            <w:r w:rsidRPr="001F2867">
              <w:rPr>
                <w:sz w:val="16"/>
                <w:szCs w:val="16"/>
              </w:rPr>
              <w:t>IMDA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3546F0" w14:textId="55DE8C98"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F55A9" w14:textId="70659E71" w:rsidR="001F2867" w:rsidRPr="001B1679" w:rsidRDefault="001F2867" w:rsidP="001F2867">
            <w:pPr>
              <w:pStyle w:val="TAL"/>
              <w:rPr>
                <w:sz w:val="16"/>
                <w:szCs w:val="16"/>
              </w:rPr>
            </w:pPr>
            <w:r w:rsidRPr="001F2867">
              <w:rPr>
                <w:sz w:val="16"/>
                <w:szCs w:val="16"/>
              </w:rPr>
              <w:t>3GPPMEMBER</w:t>
            </w:r>
          </w:p>
        </w:tc>
      </w:tr>
      <w:tr w:rsidR="001F2867" w14:paraId="0EB846B8"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87F1F5A" w14:textId="0DDF705D"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E28BF9" w14:textId="530F17C2" w:rsidR="001F2867" w:rsidRPr="001B1679" w:rsidRDefault="001F2867" w:rsidP="001F2867">
            <w:pPr>
              <w:pStyle w:val="TAL"/>
              <w:rPr>
                <w:sz w:val="16"/>
                <w:szCs w:val="16"/>
              </w:rPr>
            </w:pPr>
            <w:r w:rsidRPr="001F2867">
              <w:rPr>
                <w:sz w:val="16"/>
                <w:szCs w:val="16"/>
              </w:rPr>
              <w:t>Lin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20A5DA" w14:textId="39E1758D" w:rsidR="001F2867" w:rsidRPr="001B1679" w:rsidRDefault="001F2867" w:rsidP="001F2867">
            <w:pPr>
              <w:pStyle w:val="TAL"/>
              <w:rPr>
                <w:sz w:val="16"/>
                <w:szCs w:val="16"/>
              </w:rPr>
            </w:pPr>
            <w:r w:rsidRPr="001F2867">
              <w:rPr>
                <w:sz w:val="16"/>
                <w:szCs w:val="16"/>
              </w:rPr>
              <w:t>YuanChieh (Carlson)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7603A" w14:textId="3006FAE5" w:rsidR="001F2867" w:rsidRPr="001B1679" w:rsidRDefault="001F2867" w:rsidP="001F2867">
            <w:pPr>
              <w:pStyle w:val="TAL"/>
              <w:rPr>
                <w:sz w:val="16"/>
                <w:szCs w:val="16"/>
              </w:rPr>
            </w:pPr>
            <w:r w:rsidRPr="001F2867">
              <w:rPr>
                <w:sz w:val="16"/>
                <w:szCs w:val="16"/>
              </w:rPr>
              <w:t>MediaTek Korea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838E93" w14:textId="5A5A7336" w:rsidR="001F2867" w:rsidRPr="001B1679"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0180D6" w14:textId="13D841C1" w:rsidR="001F2867" w:rsidRPr="001B1679" w:rsidRDefault="001F2867" w:rsidP="001F2867">
            <w:pPr>
              <w:pStyle w:val="TAL"/>
              <w:rPr>
                <w:sz w:val="16"/>
                <w:szCs w:val="16"/>
              </w:rPr>
            </w:pPr>
            <w:r w:rsidRPr="001F2867">
              <w:rPr>
                <w:sz w:val="16"/>
                <w:szCs w:val="16"/>
              </w:rPr>
              <w:t>3GPPMEMBER</w:t>
            </w:r>
          </w:p>
        </w:tc>
      </w:tr>
      <w:tr w:rsidR="001F2867" w14:paraId="3045E1BE"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E7DC46E" w14:textId="64A107A2"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E59AA9" w14:textId="1D97D671" w:rsidR="001F2867" w:rsidRPr="001B1679" w:rsidRDefault="001F2867" w:rsidP="001F2867">
            <w:pPr>
              <w:pStyle w:val="TAL"/>
              <w:rPr>
                <w:sz w:val="16"/>
                <w:szCs w:val="16"/>
              </w:rPr>
            </w:pPr>
            <w:proofErr w:type="spellStart"/>
            <w:r w:rsidRPr="001F2867">
              <w:rPr>
                <w:sz w:val="16"/>
                <w:szCs w:val="16"/>
              </w:rPr>
              <w:t>Lodigiani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6B120D" w14:textId="5C5C333C" w:rsidR="001F2867" w:rsidRPr="001B1679" w:rsidRDefault="001F2867" w:rsidP="001F2867">
            <w:pPr>
              <w:pStyle w:val="TAL"/>
              <w:rPr>
                <w:sz w:val="16"/>
                <w:szCs w:val="16"/>
              </w:rPr>
            </w:pPr>
            <w:r w:rsidRPr="001F2867">
              <w:rPr>
                <w:sz w:val="16"/>
                <w:szCs w:val="16"/>
              </w:rPr>
              <w:t>Luca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A0293C" w14:textId="57C94E2E" w:rsidR="001F2867" w:rsidRPr="001B1679" w:rsidRDefault="001F2867" w:rsidP="001F2867">
            <w:pPr>
              <w:pStyle w:val="TAL"/>
              <w:rPr>
                <w:sz w:val="16"/>
                <w:szCs w:val="16"/>
              </w:rPr>
            </w:pPr>
            <w:r w:rsidRPr="001F2867">
              <w:rPr>
                <w:sz w:val="16"/>
                <w:szCs w:val="16"/>
              </w:rPr>
              <w:t>Inmarsat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5A923A" w14:textId="204DF28E"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A89415" w14:textId="7D23D354" w:rsidR="001F2867" w:rsidRPr="001B1679" w:rsidRDefault="001F2867" w:rsidP="001F2867">
            <w:pPr>
              <w:pStyle w:val="TAL"/>
              <w:rPr>
                <w:sz w:val="16"/>
                <w:szCs w:val="16"/>
              </w:rPr>
            </w:pPr>
            <w:r w:rsidRPr="001F2867">
              <w:rPr>
                <w:sz w:val="16"/>
                <w:szCs w:val="16"/>
              </w:rPr>
              <w:t>3GPPMEMBER</w:t>
            </w:r>
          </w:p>
        </w:tc>
      </w:tr>
      <w:tr w:rsidR="001F2867" w14:paraId="3E19338A"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3F1F019" w14:textId="5FB0F83F"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9499CA" w14:textId="177B2F5E" w:rsidR="001F2867" w:rsidRPr="001B1679" w:rsidRDefault="001F2867" w:rsidP="001F2867">
            <w:pPr>
              <w:pStyle w:val="TAL"/>
              <w:rPr>
                <w:sz w:val="16"/>
                <w:szCs w:val="16"/>
              </w:rPr>
            </w:pPr>
            <w:r w:rsidRPr="001F2867">
              <w:rPr>
                <w:sz w:val="16"/>
                <w:szCs w:val="16"/>
              </w:rPr>
              <w:t>M Nair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DCC8C1" w14:textId="6193871D" w:rsidR="001F2867" w:rsidRPr="001B1679" w:rsidRDefault="001F2867" w:rsidP="001F2867">
            <w:pPr>
              <w:pStyle w:val="TAL"/>
              <w:rPr>
                <w:sz w:val="16"/>
                <w:szCs w:val="16"/>
              </w:rPr>
            </w:pPr>
            <w:proofErr w:type="spellStart"/>
            <w:r w:rsidRPr="001F2867">
              <w:rPr>
                <w:sz w:val="16"/>
                <w:szCs w:val="16"/>
              </w:rPr>
              <w:t>Prathap</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E5D04" w14:textId="3F09D4C1" w:rsidR="001F2867" w:rsidRPr="001B1679" w:rsidRDefault="001F2867" w:rsidP="001F2867">
            <w:pPr>
              <w:pStyle w:val="TAL"/>
              <w:rPr>
                <w:sz w:val="16"/>
                <w:szCs w:val="16"/>
              </w:rPr>
            </w:pPr>
            <w:r w:rsidRPr="001F2867">
              <w:rPr>
                <w:sz w:val="16"/>
                <w:szCs w:val="16"/>
              </w:rPr>
              <w:t>General Electric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13588A" w14:textId="170B7C02"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388A2A" w14:textId="74666CA9" w:rsidR="001F2867" w:rsidRPr="001B1679" w:rsidRDefault="001F2867" w:rsidP="001F2867">
            <w:pPr>
              <w:pStyle w:val="TAL"/>
              <w:rPr>
                <w:sz w:val="16"/>
                <w:szCs w:val="16"/>
              </w:rPr>
            </w:pPr>
            <w:r w:rsidRPr="001F2867">
              <w:rPr>
                <w:sz w:val="16"/>
                <w:szCs w:val="16"/>
              </w:rPr>
              <w:t>3GPPGUEST</w:t>
            </w:r>
          </w:p>
        </w:tc>
      </w:tr>
      <w:tr w:rsidR="001F2867" w14:paraId="45786C87"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7DB1D81" w14:textId="3F23EB58"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07DF0A" w14:textId="3FC8E66E" w:rsidR="001F2867" w:rsidRPr="001B1679" w:rsidRDefault="001F2867" w:rsidP="001F2867">
            <w:pPr>
              <w:pStyle w:val="TAL"/>
              <w:rPr>
                <w:sz w:val="16"/>
                <w:szCs w:val="16"/>
              </w:rPr>
            </w:pPr>
            <w:r w:rsidRPr="001F2867">
              <w:rPr>
                <w:sz w:val="16"/>
                <w:szCs w:val="16"/>
              </w:rPr>
              <w:t>MAKINO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4622B" w14:textId="4E2D35F7" w:rsidR="001F2867" w:rsidRPr="001B1679" w:rsidRDefault="001F2867" w:rsidP="001F2867">
            <w:pPr>
              <w:pStyle w:val="TAL"/>
              <w:rPr>
                <w:sz w:val="16"/>
                <w:szCs w:val="16"/>
              </w:rPr>
            </w:pPr>
            <w:r w:rsidRPr="001F2867">
              <w:rPr>
                <w:sz w:val="16"/>
                <w:szCs w:val="16"/>
              </w:rPr>
              <w:t>SHINYA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6D5CE" w14:textId="314E65F6" w:rsidR="001F2867" w:rsidRPr="001B1679" w:rsidRDefault="001F2867" w:rsidP="001F2867">
            <w:pPr>
              <w:pStyle w:val="TAL"/>
              <w:rPr>
                <w:sz w:val="16"/>
                <w:szCs w:val="16"/>
              </w:rPr>
            </w:pPr>
            <w:r w:rsidRPr="001F2867">
              <w:rPr>
                <w:sz w:val="16"/>
                <w:szCs w:val="16"/>
              </w:rPr>
              <w:t>Mitsubishi Electric Corp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B4EC91" w14:textId="4C0B51DA" w:rsidR="001F2867" w:rsidRPr="001B1679" w:rsidRDefault="001F2867" w:rsidP="001F2867">
            <w:pPr>
              <w:pStyle w:val="TAL"/>
              <w:rPr>
                <w:sz w:val="16"/>
                <w:szCs w:val="16"/>
              </w:rPr>
            </w:pPr>
            <w:r w:rsidRPr="001F2867">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E46160" w14:textId="3CDF5F9A" w:rsidR="001F2867" w:rsidRPr="001B1679" w:rsidRDefault="001F2867" w:rsidP="001F2867">
            <w:pPr>
              <w:pStyle w:val="TAL"/>
              <w:rPr>
                <w:sz w:val="16"/>
                <w:szCs w:val="16"/>
              </w:rPr>
            </w:pPr>
            <w:r w:rsidRPr="001F2867">
              <w:rPr>
                <w:sz w:val="16"/>
                <w:szCs w:val="16"/>
              </w:rPr>
              <w:t>3GPPMEMBER</w:t>
            </w:r>
          </w:p>
        </w:tc>
      </w:tr>
      <w:tr w:rsidR="001F2867" w14:paraId="386409B7"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7E849EA" w14:textId="636EAF3B"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86BCC" w14:textId="0724C2E7" w:rsidR="001F2867" w:rsidRPr="001B1679" w:rsidRDefault="001F2867" w:rsidP="001F2867">
            <w:pPr>
              <w:pStyle w:val="TAL"/>
              <w:rPr>
                <w:sz w:val="16"/>
                <w:szCs w:val="16"/>
              </w:rPr>
            </w:pPr>
            <w:r w:rsidRPr="001F2867">
              <w:rPr>
                <w:sz w:val="16"/>
                <w:szCs w:val="16"/>
              </w:rPr>
              <w:t>Martin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FC707C" w14:textId="7FCA4374" w:rsidR="001F2867" w:rsidRPr="001B1679" w:rsidRDefault="001F2867" w:rsidP="001F2867">
            <w:pPr>
              <w:pStyle w:val="TAL"/>
              <w:rPr>
                <w:sz w:val="16"/>
                <w:szCs w:val="16"/>
              </w:rPr>
            </w:pPr>
            <w:r w:rsidRPr="001F2867">
              <w:rPr>
                <w:sz w:val="16"/>
                <w:szCs w:val="16"/>
              </w:rPr>
              <w:t>Jesus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43D27" w14:textId="1CAAA584" w:rsidR="001F2867" w:rsidRPr="001B1679" w:rsidRDefault="001F2867" w:rsidP="001F2867">
            <w:pPr>
              <w:pStyle w:val="TAL"/>
              <w:rPr>
                <w:sz w:val="16"/>
                <w:szCs w:val="16"/>
              </w:rPr>
            </w:pPr>
            <w:r w:rsidRPr="001F2867">
              <w:rPr>
                <w:sz w:val="16"/>
                <w:szCs w:val="16"/>
              </w:rPr>
              <w:t>TELEFONICA 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5B07F8" w14:textId="62EF9300"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4D5FE1" w14:textId="12C61D3C" w:rsidR="001F2867" w:rsidRPr="001B1679" w:rsidRDefault="001F2867" w:rsidP="001F2867">
            <w:pPr>
              <w:pStyle w:val="TAL"/>
              <w:rPr>
                <w:sz w:val="16"/>
                <w:szCs w:val="16"/>
              </w:rPr>
            </w:pPr>
            <w:r w:rsidRPr="001F2867">
              <w:rPr>
                <w:sz w:val="16"/>
                <w:szCs w:val="16"/>
              </w:rPr>
              <w:t>3GPPMEMBER</w:t>
            </w:r>
          </w:p>
        </w:tc>
      </w:tr>
      <w:tr w:rsidR="001F2867" w14:paraId="569E97B2"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0D57630" w14:textId="5178DB78"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23FEEE" w14:textId="1DF239FA" w:rsidR="001F2867" w:rsidRPr="001B1679" w:rsidRDefault="001F2867" w:rsidP="001F2867">
            <w:pPr>
              <w:pStyle w:val="TAL"/>
              <w:rPr>
                <w:sz w:val="16"/>
                <w:szCs w:val="16"/>
              </w:rPr>
            </w:pPr>
            <w:r w:rsidRPr="001F2867">
              <w:rPr>
                <w:sz w:val="16"/>
                <w:szCs w:val="16"/>
              </w:rPr>
              <w:t>Masal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F7D517" w14:textId="4C5B5D95" w:rsidR="001F2867" w:rsidRPr="001B1679" w:rsidRDefault="001F2867" w:rsidP="001F2867">
            <w:pPr>
              <w:pStyle w:val="TAL"/>
              <w:rPr>
                <w:sz w:val="16"/>
                <w:szCs w:val="16"/>
              </w:rPr>
            </w:pPr>
            <w:r w:rsidRPr="001F2867">
              <w:rPr>
                <w:sz w:val="16"/>
                <w:szCs w:val="16"/>
              </w:rPr>
              <w:t>Abhijeet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6AB05" w14:textId="7C50FFA3" w:rsidR="001F2867" w:rsidRPr="001B1679" w:rsidRDefault="001F2867" w:rsidP="001F2867">
            <w:pPr>
              <w:pStyle w:val="TAL"/>
              <w:rPr>
                <w:sz w:val="16"/>
                <w:szCs w:val="16"/>
              </w:rPr>
            </w:pPr>
            <w:proofErr w:type="spellStart"/>
            <w:r w:rsidRPr="001F2867">
              <w:rPr>
                <w:sz w:val="16"/>
                <w:szCs w:val="16"/>
              </w:rPr>
              <w:t>CEWiT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CBCC97" w14:textId="3068177B" w:rsidR="001F2867" w:rsidRPr="001B1679" w:rsidRDefault="001F2867" w:rsidP="001F2867">
            <w:pPr>
              <w:pStyle w:val="TAL"/>
              <w:rPr>
                <w:sz w:val="16"/>
                <w:szCs w:val="16"/>
              </w:rPr>
            </w:pPr>
            <w:r w:rsidRPr="001F2867">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74744D" w14:textId="19B2ED98" w:rsidR="001F2867" w:rsidRPr="001B1679" w:rsidRDefault="001F2867" w:rsidP="001F2867">
            <w:pPr>
              <w:pStyle w:val="TAL"/>
              <w:rPr>
                <w:sz w:val="16"/>
                <w:szCs w:val="16"/>
              </w:rPr>
            </w:pPr>
            <w:r w:rsidRPr="001F2867">
              <w:rPr>
                <w:sz w:val="16"/>
                <w:szCs w:val="16"/>
              </w:rPr>
              <w:t>3GPPMEMBER</w:t>
            </w:r>
          </w:p>
        </w:tc>
      </w:tr>
      <w:tr w:rsidR="001F2867" w14:paraId="41DB74E8"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D2E6CD2" w14:textId="54EF4196"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17002" w14:textId="06835259" w:rsidR="001F2867" w:rsidRPr="001B1679" w:rsidRDefault="001F2867" w:rsidP="001F2867">
            <w:pPr>
              <w:pStyle w:val="TAL"/>
              <w:rPr>
                <w:sz w:val="16"/>
                <w:szCs w:val="16"/>
              </w:rPr>
            </w:pPr>
            <w:r w:rsidRPr="001F2867">
              <w:rPr>
                <w:sz w:val="16"/>
                <w:szCs w:val="16"/>
              </w:rPr>
              <w:t>Masini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02CDA6" w14:textId="0EBC47F6" w:rsidR="001F2867" w:rsidRPr="001B1679" w:rsidRDefault="001F2867" w:rsidP="001F2867">
            <w:pPr>
              <w:pStyle w:val="TAL"/>
              <w:rPr>
                <w:sz w:val="16"/>
                <w:szCs w:val="16"/>
              </w:rPr>
            </w:pPr>
            <w:r w:rsidRPr="001F2867">
              <w:rPr>
                <w:sz w:val="16"/>
                <w:szCs w:val="16"/>
              </w:rPr>
              <w:t>Gino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9839BC" w14:textId="64E9A6D3" w:rsidR="001F2867" w:rsidRPr="001B1679" w:rsidRDefault="001F2867" w:rsidP="001F2867">
            <w:pPr>
              <w:pStyle w:val="TAL"/>
              <w:rPr>
                <w:sz w:val="16"/>
                <w:szCs w:val="16"/>
              </w:rPr>
            </w:pPr>
            <w:r w:rsidRPr="001F2867">
              <w:rPr>
                <w:sz w:val="16"/>
                <w:szCs w:val="16"/>
              </w:rPr>
              <w:t xml:space="preserve">Ericsson </w:t>
            </w:r>
            <w:proofErr w:type="spellStart"/>
            <w:r w:rsidRPr="001F2867">
              <w:rPr>
                <w:sz w:val="16"/>
                <w:szCs w:val="16"/>
              </w:rPr>
              <w:t>Telecomunicazioni</w:t>
            </w:r>
            <w:proofErr w:type="spellEnd"/>
            <w:r w:rsidRPr="001F2867">
              <w:rPr>
                <w:sz w:val="16"/>
                <w:szCs w:val="16"/>
              </w:rPr>
              <w:t xml:space="preserve"> </w:t>
            </w:r>
            <w:proofErr w:type="spellStart"/>
            <w:r w:rsidRPr="001F2867">
              <w:rPr>
                <w:sz w:val="16"/>
                <w:szCs w:val="16"/>
              </w:rPr>
              <w:t>SpA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BD8BC" w14:textId="2DA7ACF1"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E66C74" w14:textId="3399BE63" w:rsidR="001F2867" w:rsidRPr="001B1679" w:rsidRDefault="001F2867" w:rsidP="001F2867">
            <w:pPr>
              <w:pStyle w:val="TAL"/>
              <w:rPr>
                <w:sz w:val="16"/>
                <w:szCs w:val="16"/>
              </w:rPr>
            </w:pPr>
            <w:r w:rsidRPr="001F2867">
              <w:rPr>
                <w:sz w:val="16"/>
                <w:szCs w:val="16"/>
              </w:rPr>
              <w:t>3GPPMEMBER</w:t>
            </w:r>
          </w:p>
        </w:tc>
      </w:tr>
      <w:tr w:rsidR="001F2867" w14:paraId="25F4C826"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B20CF29" w14:textId="53875BAB"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B81A6E" w14:textId="16A29686" w:rsidR="001F2867" w:rsidRPr="001B1679" w:rsidRDefault="001F2867" w:rsidP="001F2867">
            <w:pPr>
              <w:pStyle w:val="TAL"/>
              <w:rPr>
                <w:sz w:val="16"/>
                <w:szCs w:val="16"/>
              </w:rPr>
            </w:pPr>
            <w:r w:rsidRPr="001F2867">
              <w:rPr>
                <w:sz w:val="16"/>
                <w:szCs w:val="16"/>
              </w:rPr>
              <w:t>Matsumura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DAD331" w14:textId="0F475938" w:rsidR="001F2867" w:rsidRPr="001B1679" w:rsidRDefault="001F2867" w:rsidP="001F2867">
            <w:pPr>
              <w:pStyle w:val="TAL"/>
              <w:rPr>
                <w:sz w:val="16"/>
                <w:szCs w:val="16"/>
              </w:rPr>
            </w:pPr>
            <w:r w:rsidRPr="001F2867">
              <w:rPr>
                <w:sz w:val="16"/>
                <w:szCs w:val="16"/>
              </w:rPr>
              <w:t>Takeshi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4C17D" w14:textId="27807460" w:rsidR="001F2867" w:rsidRPr="001B1679" w:rsidRDefault="001F2867" w:rsidP="001F2867">
            <w:pPr>
              <w:pStyle w:val="TAL"/>
              <w:rPr>
                <w:sz w:val="16"/>
                <w:szCs w:val="16"/>
              </w:rPr>
            </w:pPr>
            <w:r w:rsidRPr="001F2867">
              <w:rPr>
                <w:sz w:val="16"/>
                <w:szCs w:val="16"/>
              </w:rPr>
              <w:t>NICT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DFA537" w14:textId="60E20747" w:rsidR="001F2867" w:rsidRPr="001B1679"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D1E96E" w14:textId="19B876B3" w:rsidR="001F2867" w:rsidRPr="001B1679" w:rsidRDefault="001F2867" w:rsidP="001F2867">
            <w:pPr>
              <w:pStyle w:val="TAL"/>
              <w:rPr>
                <w:sz w:val="16"/>
                <w:szCs w:val="16"/>
              </w:rPr>
            </w:pPr>
            <w:r w:rsidRPr="001F2867">
              <w:rPr>
                <w:sz w:val="16"/>
                <w:szCs w:val="16"/>
              </w:rPr>
              <w:t>3GPPMEMBER</w:t>
            </w:r>
          </w:p>
        </w:tc>
      </w:tr>
      <w:tr w:rsidR="001F2867" w14:paraId="16896335"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AF3392" w14:textId="404FC62D"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5A32BD" w14:textId="7598C7DE" w:rsidR="001F2867" w:rsidRPr="001B1679" w:rsidRDefault="001F2867" w:rsidP="001F2867">
            <w:pPr>
              <w:pStyle w:val="TAL"/>
              <w:rPr>
                <w:sz w:val="16"/>
                <w:szCs w:val="16"/>
              </w:rPr>
            </w:pPr>
            <w:proofErr w:type="spellStart"/>
            <w:r w:rsidRPr="001F2867">
              <w:rPr>
                <w:sz w:val="16"/>
                <w:szCs w:val="16"/>
              </w:rPr>
              <w:t>Mellies</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598089" w14:textId="715836EC" w:rsidR="001F2867" w:rsidRPr="001B1679" w:rsidRDefault="001F2867" w:rsidP="001F2867">
            <w:pPr>
              <w:pStyle w:val="TAL"/>
              <w:rPr>
                <w:sz w:val="16"/>
                <w:szCs w:val="16"/>
              </w:rPr>
            </w:pPr>
            <w:r w:rsidRPr="001F2867">
              <w:rPr>
                <w:sz w:val="16"/>
                <w:szCs w:val="16"/>
              </w:rPr>
              <w:t>Renaud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4D59F" w14:textId="1185E557" w:rsidR="001F2867" w:rsidRPr="001B1679" w:rsidRDefault="001F2867" w:rsidP="001F2867">
            <w:pPr>
              <w:pStyle w:val="TAL"/>
              <w:rPr>
                <w:sz w:val="16"/>
                <w:szCs w:val="16"/>
              </w:rPr>
            </w:pPr>
            <w:r w:rsidRPr="001F2867">
              <w:rPr>
                <w:sz w:val="16"/>
                <w:szCs w:val="16"/>
              </w:rPr>
              <w:t>MINISTERE DE L'INTERIEUR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40409" w14:textId="3FF3A769"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3BADDB" w14:textId="6180156B" w:rsidR="001F2867" w:rsidRPr="001B1679" w:rsidRDefault="001F2867" w:rsidP="001F2867">
            <w:pPr>
              <w:pStyle w:val="TAL"/>
              <w:rPr>
                <w:sz w:val="16"/>
                <w:szCs w:val="16"/>
              </w:rPr>
            </w:pPr>
            <w:r w:rsidRPr="001F2867">
              <w:rPr>
                <w:sz w:val="16"/>
                <w:szCs w:val="16"/>
              </w:rPr>
              <w:t>3GPPMEMBER</w:t>
            </w:r>
          </w:p>
        </w:tc>
      </w:tr>
      <w:tr w:rsidR="001F2867" w14:paraId="3008901C"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FAFA805" w14:textId="0A7F6980"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CD9166" w14:textId="585963DE" w:rsidR="001F2867" w:rsidRPr="001B1679" w:rsidRDefault="001F2867" w:rsidP="001F2867">
            <w:pPr>
              <w:pStyle w:val="TAL"/>
              <w:rPr>
                <w:sz w:val="16"/>
                <w:szCs w:val="16"/>
              </w:rPr>
            </w:pPr>
            <w:r w:rsidRPr="001F2867">
              <w:rPr>
                <w:sz w:val="16"/>
                <w:szCs w:val="16"/>
              </w:rPr>
              <w:t>Minokuchi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4FB7C4" w14:textId="0F96CBAF" w:rsidR="001F2867" w:rsidRPr="001B1679" w:rsidRDefault="001F2867" w:rsidP="001F2867">
            <w:pPr>
              <w:pStyle w:val="TAL"/>
              <w:rPr>
                <w:sz w:val="16"/>
                <w:szCs w:val="16"/>
              </w:rPr>
            </w:pPr>
            <w:r w:rsidRPr="001F2867">
              <w:rPr>
                <w:sz w:val="16"/>
                <w:szCs w:val="16"/>
              </w:rPr>
              <w:t>Atsushi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9BF82" w14:textId="4806A4FA" w:rsidR="001F2867" w:rsidRPr="001B1679" w:rsidRDefault="001F2867" w:rsidP="001F2867">
            <w:pPr>
              <w:pStyle w:val="TAL"/>
              <w:rPr>
                <w:sz w:val="16"/>
                <w:szCs w:val="16"/>
              </w:rPr>
            </w:pPr>
            <w:r w:rsidRPr="001F2867">
              <w:rPr>
                <w:sz w:val="16"/>
                <w:szCs w:val="16"/>
              </w:rPr>
              <w:t>NTT DOCOMO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44B358" w14:textId="45D42AD7" w:rsidR="001F2867" w:rsidRPr="001B1679" w:rsidRDefault="001F2867" w:rsidP="001F2867">
            <w:pPr>
              <w:pStyle w:val="TAL"/>
              <w:rPr>
                <w:sz w:val="16"/>
                <w:szCs w:val="16"/>
              </w:rPr>
            </w:pPr>
            <w:r w:rsidRPr="001F2867">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A11DFF" w14:textId="78AA3134" w:rsidR="001F2867" w:rsidRPr="001B1679" w:rsidRDefault="001F2867" w:rsidP="001F2867">
            <w:pPr>
              <w:pStyle w:val="TAL"/>
              <w:rPr>
                <w:sz w:val="16"/>
                <w:szCs w:val="16"/>
              </w:rPr>
            </w:pPr>
            <w:r w:rsidRPr="001F2867">
              <w:rPr>
                <w:sz w:val="16"/>
                <w:szCs w:val="16"/>
              </w:rPr>
              <w:t>3GPPMEMBER</w:t>
            </w:r>
          </w:p>
        </w:tc>
      </w:tr>
      <w:tr w:rsidR="001F2867" w14:paraId="15AC0AF9"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38D5F28" w14:textId="77E740FC"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886B54" w14:textId="219D6E42" w:rsidR="001F2867" w:rsidRPr="001B1679" w:rsidRDefault="001F2867" w:rsidP="001F2867">
            <w:pPr>
              <w:pStyle w:val="TAL"/>
              <w:rPr>
                <w:sz w:val="16"/>
                <w:szCs w:val="16"/>
              </w:rPr>
            </w:pPr>
            <w:r w:rsidRPr="001F2867">
              <w:rPr>
                <w:sz w:val="16"/>
                <w:szCs w:val="16"/>
              </w:rPr>
              <w:t>Mo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8A61A4" w14:textId="016B4054" w:rsidR="001F2867" w:rsidRPr="001B1679" w:rsidRDefault="001F2867" w:rsidP="001F2867">
            <w:pPr>
              <w:pStyle w:val="TAL"/>
              <w:rPr>
                <w:sz w:val="16"/>
                <w:szCs w:val="16"/>
              </w:rPr>
            </w:pPr>
            <w:r w:rsidRPr="001F2867">
              <w:rPr>
                <w:sz w:val="16"/>
                <w:szCs w:val="16"/>
              </w:rPr>
              <w:t>Max</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0883F" w14:textId="3FE1649E" w:rsidR="001F2867" w:rsidRPr="001B1679" w:rsidRDefault="001F2867" w:rsidP="001F2867">
            <w:pPr>
              <w:pStyle w:val="TAL"/>
              <w:rPr>
                <w:sz w:val="16"/>
                <w:szCs w:val="16"/>
              </w:rPr>
            </w:pPr>
            <w:r w:rsidRPr="001F2867">
              <w:rPr>
                <w:sz w:val="16"/>
                <w:szCs w:val="16"/>
              </w:rPr>
              <w:t>Google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7D785" w14:textId="103A3D66"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E3BBE5" w14:textId="5ECF3D8A" w:rsidR="001F2867" w:rsidRPr="001B1679" w:rsidRDefault="001F2867" w:rsidP="001F2867">
            <w:pPr>
              <w:pStyle w:val="TAL"/>
              <w:rPr>
                <w:sz w:val="16"/>
                <w:szCs w:val="16"/>
              </w:rPr>
            </w:pPr>
            <w:r w:rsidRPr="001F2867">
              <w:rPr>
                <w:sz w:val="16"/>
                <w:szCs w:val="16"/>
              </w:rPr>
              <w:t>3GPPMEMBER</w:t>
            </w:r>
          </w:p>
        </w:tc>
      </w:tr>
      <w:tr w:rsidR="001F2867" w14:paraId="7654D64C"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42DB094" w14:textId="640793AE"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DBC121" w14:textId="0F727609" w:rsidR="001F2867" w:rsidRPr="001B1679" w:rsidRDefault="001F2867" w:rsidP="001F2867">
            <w:pPr>
              <w:pStyle w:val="TAL"/>
              <w:rPr>
                <w:sz w:val="16"/>
                <w:szCs w:val="16"/>
              </w:rPr>
            </w:pPr>
            <w:proofErr w:type="spellStart"/>
            <w:r w:rsidRPr="001F2867">
              <w:rPr>
                <w:sz w:val="16"/>
                <w:szCs w:val="16"/>
              </w:rPr>
              <w:t>Monnes</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8D04FF" w14:textId="2F8184A6" w:rsidR="001F2867" w:rsidRPr="001B1679" w:rsidRDefault="001F2867" w:rsidP="001F2867">
            <w:pPr>
              <w:pStyle w:val="TAL"/>
              <w:rPr>
                <w:sz w:val="16"/>
                <w:szCs w:val="16"/>
              </w:rPr>
            </w:pPr>
            <w:r w:rsidRPr="001F2867">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05AE0F" w14:textId="76376DC0" w:rsidR="001F2867" w:rsidRPr="001B1679" w:rsidRDefault="001F2867" w:rsidP="001F2867">
            <w:pPr>
              <w:pStyle w:val="TAL"/>
              <w:rPr>
                <w:sz w:val="16"/>
                <w:szCs w:val="16"/>
              </w:rPr>
            </w:pPr>
            <w:proofErr w:type="spellStart"/>
            <w:r w:rsidRPr="001F2867">
              <w:rPr>
                <w:sz w:val="16"/>
                <w:szCs w:val="16"/>
              </w:rPr>
              <w:t>Peraton</w:t>
            </w:r>
            <w:proofErr w:type="spellEnd"/>
            <w:r w:rsidRPr="001F2867">
              <w:rPr>
                <w:sz w:val="16"/>
                <w:szCs w:val="16"/>
              </w:rPr>
              <w:t xml:space="preserve"> Labs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F3665E" w14:textId="3D4600A1"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AAF3B8" w14:textId="3D04EC6C" w:rsidR="001F2867" w:rsidRPr="001B1679" w:rsidRDefault="001F2867" w:rsidP="001F2867">
            <w:pPr>
              <w:pStyle w:val="TAL"/>
              <w:rPr>
                <w:sz w:val="16"/>
                <w:szCs w:val="16"/>
              </w:rPr>
            </w:pPr>
            <w:r w:rsidRPr="001F2867">
              <w:rPr>
                <w:sz w:val="16"/>
                <w:szCs w:val="16"/>
              </w:rPr>
              <w:t>3GPPMEMBER</w:t>
            </w:r>
          </w:p>
        </w:tc>
      </w:tr>
      <w:tr w:rsidR="001F2867" w14:paraId="071FFE3D"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FAE1680" w14:textId="63D192A6"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A1EDC3" w14:textId="1B08966E" w:rsidR="001F2867" w:rsidRPr="001B1679" w:rsidRDefault="001F2867" w:rsidP="001F2867">
            <w:pPr>
              <w:pStyle w:val="TAL"/>
              <w:rPr>
                <w:sz w:val="16"/>
                <w:szCs w:val="16"/>
              </w:rPr>
            </w:pPr>
            <w:r w:rsidRPr="001F2867">
              <w:rPr>
                <w:sz w:val="16"/>
                <w:szCs w:val="16"/>
              </w:rPr>
              <w:t>Murphy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2B33B3" w14:textId="44B76D27" w:rsidR="001F2867" w:rsidRPr="001B1679" w:rsidRDefault="001F2867" w:rsidP="001F2867">
            <w:pPr>
              <w:pStyle w:val="TAL"/>
              <w:rPr>
                <w:sz w:val="16"/>
                <w:szCs w:val="16"/>
              </w:rPr>
            </w:pPr>
            <w:r w:rsidRPr="001F2867">
              <w:rPr>
                <w:sz w:val="16"/>
                <w:szCs w:val="16"/>
              </w:rPr>
              <w:t>Andrew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B160B" w14:textId="68CA2885" w:rsidR="001F2867" w:rsidRPr="001B1679" w:rsidRDefault="001F2867" w:rsidP="001F2867">
            <w:pPr>
              <w:pStyle w:val="TAL"/>
              <w:rPr>
                <w:sz w:val="16"/>
                <w:szCs w:val="16"/>
              </w:rPr>
            </w:pPr>
            <w:r w:rsidRPr="001F2867">
              <w:rPr>
                <w:sz w:val="16"/>
                <w:szCs w:val="16"/>
              </w:rPr>
              <w:t>BBC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3990CA" w14:textId="333A5134"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748BB1" w14:textId="34DF63E7" w:rsidR="001F2867" w:rsidRPr="001B1679" w:rsidRDefault="001F2867" w:rsidP="001F2867">
            <w:pPr>
              <w:pStyle w:val="TAL"/>
              <w:rPr>
                <w:sz w:val="16"/>
                <w:szCs w:val="16"/>
              </w:rPr>
            </w:pPr>
            <w:r w:rsidRPr="001F2867">
              <w:rPr>
                <w:sz w:val="16"/>
                <w:szCs w:val="16"/>
              </w:rPr>
              <w:t>3GPPMEMBER</w:t>
            </w:r>
          </w:p>
        </w:tc>
      </w:tr>
      <w:tr w:rsidR="001F2867" w14:paraId="4D3E197E"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169243A" w14:textId="5376DB2F"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9FBC81" w14:textId="11683383" w:rsidR="001F2867" w:rsidRPr="001B1679" w:rsidRDefault="001F2867" w:rsidP="001F2867">
            <w:pPr>
              <w:pStyle w:val="TAL"/>
              <w:rPr>
                <w:sz w:val="16"/>
                <w:szCs w:val="16"/>
              </w:rPr>
            </w:pPr>
            <w:r w:rsidRPr="001F2867">
              <w:rPr>
                <w:sz w:val="16"/>
                <w:szCs w:val="16"/>
              </w:rPr>
              <w:t>Mustapha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0F8F62" w14:textId="68C37FC2" w:rsidR="001F2867" w:rsidRPr="001B1679" w:rsidRDefault="001F2867" w:rsidP="001F2867">
            <w:pPr>
              <w:pStyle w:val="TAL"/>
              <w:rPr>
                <w:sz w:val="16"/>
                <w:szCs w:val="16"/>
              </w:rPr>
            </w:pPr>
            <w:r w:rsidRPr="001F2867">
              <w:rPr>
                <w:sz w:val="16"/>
                <w:szCs w:val="16"/>
              </w:rPr>
              <w:t>Mona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FC795E" w14:textId="0D1E3FC0" w:rsidR="001F2867" w:rsidRPr="001B1679" w:rsidRDefault="001F2867" w:rsidP="001F2867">
            <w:pPr>
              <w:pStyle w:val="TAL"/>
              <w:rPr>
                <w:sz w:val="16"/>
                <w:szCs w:val="16"/>
              </w:rPr>
            </w:pPr>
            <w:r w:rsidRPr="001F2867">
              <w:rPr>
                <w:sz w:val="16"/>
                <w:szCs w:val="16"/>
              </w:rPr>
              <w:t>Apple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C8F206" w14:textId="46168F72"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F9B913" w14:textId="46AE29CD" w:rsidR="001F2867" w:rsidRPr="001B1679" w:rsidRDefault="001F2867" w:rsidP="001F2867">
            <w:pPr>
              <w:pStyle w:val="TAL"/>
              <w:rPr>
                <w:sz w:val="16"/>
                <w:szCs w:val="16"/>
              </w:rPr>
            </w:pPr>
            <w:r w:rsidRPr="001F2867">
              <w:rPr>
                <w:sz w:val="16"/>
                <w:szCs w:val="16"/>
              </w:rPr>
              <w:t>3GPPMEMBER</w:t>
            </w:r>
          </w:p>
        </w:tc>
      </w:tr>
      <w:tr w:rsidR="001F2867" w14:paraId="4347F6F5"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264DFE5" w14:textId="1E032E10"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E4E53" w14:textId="68BF1B8D" w:rsidR="001F2867" w:rsidRPr="001B1679" w:rsidRDefault="001F2867" w:rsidP="001F2867">
            <w:pPr>
              <w:pStyle w:val="TAL"/>
              <w:rPr>
                <w:sz w:val="16"/>
                <w:szCs w:val="16"/>
              </w:rPr>
            </w:pPr>
            <w:r w:rsidRPr="001F2867">
              <w:rPr>
                <w:sz w:val="16"/>
                <w:szCs w:val="16"/>
              </w:rPr>
              <w:t>Nagarajan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3FA2D7" w14:textId="0158D7CA" w:rsidR="001F2867" w:rsidRPr="001B1679" w:rsidRDefault="001F2867" w:rsidP="001F2867">
            <w:pPr>
              <w:pStyle w:val="TAL"/>
              <w:rPr>
                <w:sz w:val="16"/>
                <w:szCs w:val="16"/>
              </w:rPr>
            </w:pPr>
            <w:r w:rsidRPr="001F2867">
              <w:rPr>
                <w:sz w:val="16"/>
                <w:szCs w:val="16"/>
              </w:rPr>
              <w:t>Prasanna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56E007" w14:textId="6B7CD4EB" w:rsidR="001F2867" w:rsidRPr="001B1679" w:rsidRDefault="001F2867" w:rsidP="001F2867">
            <w:pPr>
              <w:pStyle w:val="TAL"/>
              <w:rPr>
                <w:sz w:val="16"/>
                <w:szCs w:val="16"/>
              </w:rPr>
            </w:pPr>
            <w:r w:rsidRPr="001F2867">
              <w:rPr>
                <w:sz w:val="16"/>
                <w:szCs w:val="16"/>
              </w:rPr>
              <w:t>OQTEC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DD6926" w14:textId="594F5680"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17B357" w14:textId="15E2C4AE" w:rsidR="001F2867" w:rsidRPr="001B1679" w:rsidRDefault="001F2867" w:rsidP="001F2867">
            <w:pPr>
              <w:pStyle w:val="TAL"/>
              <w:rPr>
                <w:sz w:val="16"/>
                <w:szCs w:val="16"/>
              </w:rPr>
            </w:pPr>
            <w:r w:rsidRPr="001F2867">
              <w:rPr>
                <w:sz w:val="16"/>
                <w:szCs w:val="16"/>
              </w:rPr>
              <w:t>3GPPMEMBER</w:t>
            </w:r>
          </w:p>
        </w:tc>
      </w:tr>
      <w:tr w:rsidR="001F2867" w14:paraId="026964EB"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D9F37D" w14:textId="12C23CAF"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5EDE1F" w14:textId="27F0EE12" w:rsidR="001F2867" w:rsidRPr="001B1679" w:rsidRDefault="001F2867" w:rsidP="001F2867">
            <w:pPr>
              <w:pStyle w:val="TAL"/>
              <w:rPr>
                <w:sz w:val="16"/>
                <w:szCs w:val="16"/>
              </w:rPr>
            </w:pPr>
            <w:r w:rsidRPr="001F2867">
              <w:rPr>
                <w:sz w:val="16"/>
                <w:szCs w:val="16"/>
              </w:rPr>
              <w:t>Nair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7C31B1" w14:textId="0C6CF4C9" w:rsidR="001F2867" w:rsidRPr="001B1679" w:rsidRDefault="001F2867" w:rsidP="001F2867">
            <w:pPr>
              <w:pStyle w:val="TAL"/>
              <w:rPr>
                <w:sz w:val="16"/>
                <w:szCs w:val="16"/>
              </w:rPr>
            </w:pPr>
            <w:r w:rsidRPr="001F2867">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8B1265" w14:textId="11DA5FB3" w:rsidR="001F2867" w:rsidRPr="001B1679" w:rsidRDefault="001F2867" w:rsidP="001F2867">
            <w:pPr>
              <w:pStyle w:val="TAL"/>
              <w:rPr>
                <w:sz w:val="16"/>
                <w:szCs w:val="16"/>
              </w:rPr>
            </w:pPr>
            <w:r w:rsidRPr="001F2867">
              <w:rPr>
                <w:sz w:val="16"/>
                <w:szCs w:val="16"/>
              </w:rPr>
              <w:t>Nokia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4D5DEA" w14:textId="7713A7B5"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18E72D" w14:textId="086E06D4" w:rsidR="001F2867" w:rsidRPr="001B1679" w:rsidRDefault="001F2867" w:rsidP="001F2867">
            <w:pPr>
              <w:pStyle w:val="TAL"/>
              <w:rPr>
                <w:sz w:val="16"/>
                <w:szCs w:val="16"/>
              </w:rPr>
            </w:pPr>
            <w:r w:rsidRPr="001F2867">
              <w:rPr>
                <w:sz w:val="16"/>
                <w:szCs w:val="16"/>
              </w:rPr>
              <w:t>3GPPMEMBER</w:t>
            </w:r>
          </w:p>
        </w:tc>
      </w:tr>
      <w:tr w:rsidR="001F2867" w14:paraId="3EC5F59F"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0514E5C" w14:textId="67ED95AD"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7E1BC" w14:textId="66657C26" w:rsidR="001F2867" w:rsidRPr="001B1679" w:rsidRDefault="001F2867" w:rsidP="001F2867">
            <w:pPr>
              <w:pStyle w:val="TAL"/>
              <w:rPr>
                <w:sz w:val="16"/>
                <w:szCs w:val="16"/>
              </w:rPr>
            </w:pPr>
            <w:r w:rsidRPr="001F2867">
              <w:rPr>
                <w:sz w:val="16"/>
                <w:szCs w:val="16"/>
              </w:rPr>
              <w:t>NAKAMURA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DBD09F" w14:textId="09AFB03E" w:rsidR="001F2867" w:rsidRPr="001B1679" w:rsidRDefault="001F2867" w:rsidP="001F2867">
            <w:pPr>
              <w:pStyle w:val="TAL"/>
              <w:rPr>
                <w:sz w:val="16"/>
                <w:szCs w:val="16"/>
              </w:rPr>
            </w:pPr>
            <w:r w:rsidRPr="001F2867">
              <w:rPr>
                <w:sz w:val="16"/>
                <w:szCs w:val="16"/>
              </w:rPr>
              <w:t>Kazuo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DF501C" w14:textId="57F24CE6" w:rsidR="001F2867" w:rsidRPr="001B1679" w:rsidRDefault="001F2867" w:rsidP="001F2867">
            <w:pPr>
              <w:pStyle w:val="TAL"/>
              <w:rPr>
                <w:sz w:val="16"/>
                <w:szCs w:val="16"/>
              </w:rPr>
            </w:pPr>
            <w:r w:rsidRPr="001F2867">
              <w:rPr>
                <w:sz w:val="16"/>
                <w:szCs w:val="16"/>
              </w:rPr>
              <w:t>NICT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110ED2" w14:textId="28FEBB93" w:rsidR="001F2867" w:rsidRPr="001B1679"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728786" w14:textId="671864A3" w:rsidR="001F2867" w:rsidRPr="001B1679" w:rsidRDefault="001F2867" w:rsidP="001F2867">
            <w:pPr>
              <w:pStyle w:val="TAL"/>
              <w:rPr>
                <w:sz w:val="16"/>
                <w:szCs w:val="16"/>
              </w:rPr>
            </w:pPr>
            <w:r w:rsidRPr="001F2867">
              <w:rPr>
                <w:sz w:val="16"/>
                <w:szCs w:val="16"/>
              </w:rPr>
              <w:t>3GPPMEMBER</w:t>
            </w:r>
          </w:p>
        </w:tc>
      </w:tr>
      <w:tr w:rsidR="001F2867" w14:paraId="56C4FA34"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B6CBBB6" w14:textId="11CA867E"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A24FD" w14:textId="1C84E117" w:rsidR="001F2867" w:rsidRPr="001B1679" w:rsidRDefault="001F2867" w:rsidP="001F2867">
            <w:pPr>
              <w:pStyle w:val="TAL"/>
              <w:rPr>
                <w:sz w:val="16"/>
                <w:szCs w:val="16"/>
              </w:rPr>
            </w:pPr>
            <w:r w:rsidRPr="001F2867">
              <w:rPr>
                <w:sz w:val="16"/>
                <w:szCs w:val="16"/>
              </w:rPr>
              <w:t>Nakamura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19B8A7" w14:textId="32B7BA07" w:rsidR="001F2867" w:rsidRPr="001B1679" w:rsidRDefault="001F2867" w:rsidP="001F2867">
            <w:pPr>
              <w:pStyle w:val="TAL"/>
              <w:rPr>
                <w:sz w:val="16"/>
                <w:szCs w:val="16"/>
              </w:rPr>
            </w:pPr>
            <w:r w:rsidRPr="001F2867">
              <w:rPr>
                <w:sz w:val="16"/>
                <w:szCs w:val="16"/>
              </w:rPr>
              <w:t>Michiharu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DC818" w14:textId="38C2DD19" w:rsidR="001F2867" w:rsidRPr="001B1679" w:rsidRDefault="001F2867" w:rsidP="001F2867">
            <w:pPr>
              <w:pStyle w:val="TAL"/>
              <w:rPr>
                <w:sz w:val="16"/>
                <w:szCs w:val="16"/>
              </w:rPr>
            </w:pPr>
            <w:r w:rsidRPr="001F2867">
              <w:rPr>
                <w:sz w:val="16"/>
                <w:szCs w:val="16"/>
              </w:rPr>
              <w:t>NICT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820A14" w14:textId="36775D59" w:rsidR="001F2867" w:rsidRPr="001B1679"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C94E13" w14:textId="1D70FAA6" w:rsidR="001F2867" w:rsidRPr="001B1679" w:rsidRDefault="001F2867" w:rsidP="001F2867">
            <w:pPr>
              <w:pStyle w:val="TAL"/>
              <w:rPr>
                <w:sz w:val="16"/>
                <w:szCs w:val="16"/>
              </w:rPr>
            </w:pPr>
            <w:r w:rsidRPr="001F2867">
              <w:rPr>
                <w:sz w:val="16"/>
                <w:szCs w:val="16"/>
              </w:rPr>
              <w:t>3GPPMEMBER</w:t>
            </w:r>
          </w:p>
        </w:tc>
      </w:tr>
      <w:tr w:rsidR="001F2867" w14:paraId="30EB7BE9"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DBF8BC8" w14:textId="1BB22FBF"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627145" w14:textId="7C7D0CD6" w:rsidR="001F2867" w:rsidRPr="001B1679" w:rsidRDefault="001F2867" w:rsidP="001F2867">
            <w:pPr>
              <w:pStyle w:val="TAL"/>
              <w:rPr>
                <w:sz w:val="16"/>
                <w:szCs w:val="16"/>
              </w:rPr>
            </w:pPr>
            <w:r w:rsidRPr="001F2867">
              <w:rPr>
                <w:sz w:val="16"/>
                <w:szCs w:val="16"/>
              </w:rPr>
              <w:t>Nakano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A00FFA" w14:textId="2D6322A2" w:rsidR="001F2867" w:rsidRPr="001B1679" w:rsidRDefault="001F2867" w:rsidP="001F2867">
            <w:pPr>
              <w:pStyle w:val="TAL"/>
              <w:rPr>
                <w:sz w:val="16"/>
                <w:szCs w:val="16"/>
              </w:rPr>
            </w:pPr>
            <w:r w:rsidRPr="001F2867">
              <w:rPr>
                <w:sz w:val="16"/>
                <w:szCs w:val="16"/>
              </w:rPr>
              <w:t>Yusuke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1AE3A" w14:textId="293FE1E6" w:rsidR="001F2867" w:rsidRPr="001B1679" w:rsidRDefault="001F2867" w:rsidP="001F2867">
            <w:pPr>
              <w:pStyle w:val="TAL"/>
              <w:rPr>
                <w:sz w:val="16"/>
                <w:szCs w:val="16"/>
              </w:rPr>
            </w:pPr>
            <w:r w:rsidRPr="001F2867">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D5E10E" w14:textId="6BCAF38B" w:rsidR="001F2867" w:rsidRPr="001B1679"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27A4D5" w14:textId="3E732D54" w:rsidR="001F2867" w:rsidRPr="001B1679" w:rsidRDefault="001F2867" w:rsidP="001F2867">
            <w:pPr>
              <w:pStyle w:val="TAL"/>
              <w:rPr>
                <w:sz w:val="16"/>
                <w:szCs w:val="16"/>
              </w:rPr>
            </w:pPr>
            <w:r w:rsidRPr="001F2867">
              <w:rPr>
                <w:sz w:val="16"/>
                <w:szCs w:val="16"/>
              </w:rPr>
              <w:t>3GPPMEMBER</w:t>
            </w:r>
          </w:p>
        </w:tc>
      </w:tr>
      <w:tr w:rsidR="001F2867" w14:paraId="53208665"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4FD6F23" w14:textId="5AD3B9EE" w:rsidR="001F2867" w:rsidRPr="001B1679" w:rsidRDefault="001F2867" w:rsidP="001F2867">
            <w:pPr>
              <w:pStyle w:val="TAL"/>
              <w:rPr>
                <w:sz w:val="16"/>
                <w:szCs w:val="16"/>
              </w:rPr>
            </w:pPr>
            <w:r w:rsidRPr="001F2867">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9D7539" w14:textId="5A5D3FE3" w:rsidR="001F2867" w:rsidRPr="001B1679" w:rsidRDefault="001F2867" w:rsidP="001F2867">
            <w:pPr>
              <w:pStyle w:val="TAL"/>
              <w:rPr>
                <w:sz w:val="16"/>
                <w:szCs w:val="16"/>
              </w:rPr>
            </w:pPr>
            <w:r w:rsidRPr="001F2867">
              <w:rPr>
                <w:sz w:val="16"/>
                <w:szCs w:val="16"/>
              </w:rPr>
              <w:t>Neira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6C793" w14:textId="3E9E1E8C" w:rsidR="001F2867" w:rsidRPr="001B1679" w:rsidRDefault="001F2867" w:rsidP="001F2867">
            <w:pPr>
              <w:pStyle w:val="TAL"/>
              <w:rPr>
                <w:sz w:val="16"/>
                <w:szCs w:val="16"/>
              </w:rPr>
            </w:pPr>
            <w:r w:rsidRPr="001F2867">
              <w:rPr>
                <w:sz w:val="16"/>
                <w:szCs w:val="16"/>
              </w:rPr>
              <w:t>Elena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433143" w14:textId="445A9505" w:rsidR="001F2867" w:rsidRPr="001B1679" w:rsidRDefault="001F2867" w:rsidP="001F2867">
            <w:pPr>
              <w:pStyle w:val="TAL"/>
              <w:rPr>
                <w:sz w:val="16"/>
                <w:szCs w:val="16"/>
              </w:rPr>
            </w:pPr>
            <w:r w:rsidRPr="001F2867">
              <w:rPr>
                <w:sz w:val="16"/>
                <w:szCs w:val="16"/>
              </w:rPr>
              <w:t>MITRE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C5AF88" w14:textId="2793CBBC" w:rsidR="001F2867" w:rsidRPr="001B1679"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BC63A" w14:textId="318DA681" w:rsidR="001F2867" w:rsidRPr="001B1679" w:rsidRDefault="001F2867" w:rsidP="001F2867">
            <w:pPr>
              <w:pStyle w:val="TAL"/>
              <w:rPr>
                <w:sz w:val="16"/>
                <w:szCs w:val="16"/>
              </w:rPr>
            </w:pPr>
            <w:r w:rsidRPr="001F2867">
              <w:rPr>
                <w:sz w:val="16"/>
                <w:szCs w:val="16"/>
              </w:rPr>
              <w:t>3GPPMEMBER</w:t>
            </w:r>
          </w:p>
        </w:tc>
      </w:tr>
      <w:tr w:rsidR="001F2867" w14:paraId="3D6F95AE"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1D0BD0A" w14:textId="116962F7"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F0F522" w14:textId="73A87875" w:rsidR="001F2867" w:rsidRPr="001B1679" w:rsidRDefault="001F2867" w:rsidP="001F2867">
            <w:pPr>
              <w:pStyle w:val="TAL"/>
              <w:rPr>
                <w:sz w:val="16"/>
                <w:szCs w:val="16"/>
              </w:rPr>
            </w:pPr>
            <w:r w:rsidRPr="001F2867">
              <w:rPr>
                <w:sz w:val="16"/>
                <w:szCs w:val="16"/>
              </w:rPr>
              <w:t>Nord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F904A6" w14:textId="35C08C54" w:rsidR="001F2867" w:rsidRPr="001B1679" w:rsidRDefault="001F2867" w:rsidP="001F2867">
            <w:pPr>
              <w:pStyle w:val="TAL"/>
              <w:rPr>
                <w:sz w:val="16"/>
                <w:szCs w:val="16"/>
              </w:rPr>
            </w:pPr>
            <w:r w:rsidRPr="001F2867">
              <w:rPr>
                <w:sz w:val="16"/>
                <w:szCs w:val="16"/>
              </w:rPr>
              <w:t>Lars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343258" w14:textId="08C73924" w:rsidR="001F2867" w:rsidRPr="001B1679" w:rsidRDefault="001F2867" w:rsidP="001F2867">
            <w:pPr>
              <w:pStyle w:val="TAL"/>
              <w:rPr>
                <w:sz w:val="16"/>
                <w:szCs w:val="16"/>
              </w:rPr>
            </w:pPr>
            <w:r w:rsidRPr="001F2867">
              <w:rPr>
                <w:sz w:val="16"/>
                <w:szCs w:val="16"/>
              </w:rPr>
              <w:t>Sony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7C0BDE" w14:textId="209A7433" w:rsidR="001F2867" w:rsidRPr="001B1679"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E042CE" w14:textId="26DC7C55" w:rsidR="001F2867" w:rsidRPr="001B1679" w:rsidRDefault="001F2867" w:rsidP="001F2867">
            <w:pPr>
              <w:pStyle w:val="TAL"/>
              <w:rPr>
                <w:sz w:val="16"/>
                <w:szCs w:val="16"/>
              </w:rPr>
            </w:pPr>
            <w:r w:rsidRPr="001F2867">
              <w:rPr>
                <w:sz w:val="16"/>
                <w:szCs w:val="16"/>
              </w:rPr>
              <w:t>3GPPMEMBER</w:t>
            </w:r>
          </w:p>
        </w:tc>
      </w:tr>
      <w:tr w:rsidR="001F2867" w14:paraId="7C4C7E17"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CCDFA91" w14:textId="0E6F9DDF" w:rsidR="001F2867" w:rsidRPr="001B1679" w:rsidRDefault="001F2867" w:rsidP="001F2867">
            <w:pPr>
              <w:pStyle w:val="TAL"/>
              <w:rPr>
                <w:sz w:val="16"/>
                <w:szCs w:val="16"/>
              </w:rPr>
            </w:pPr>
            <w:r w:rsidRPr="001F2867">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127C06" w14:textId="357A9A14" w:rsidR="001F2867" w:rsidRPr="001B1679" w:rsidRDefault="001F2867" w:rsidP="001F2867">
            <w:pPr>
              <w:pStyle w:val="TAL"/>
              <w:rPr>
                <w:sz w:val="16"/>
                <w:szCs w:val="16"/>
              </w:rPr>
            </w:pPr>
            <w:r w:rsidRPr="001F2867">
              <w:rPr>
                <w:sz w:val="16"/>
                <w:szCs w:val="16"/>
              </w:rPr>
              <w:t>Norton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2CA2A9" w14:textId="316517D3" w:rsidR="001F2867" w:rsidRPr="001B1679" w:rsidRDefault="001F2867" w:rsidP="001F2867">
            <w:pPr>
              <w:pStyle w:val="TAL"/>
              <w:rPr>
                <w:sz w:val="16"/>
                <w:szCs w:val="16"/>
              </w:rPr>
            </w:pPr>
            <w:r w:rsidRPr="001F2867">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68F4E1" w14:textId="2823926E" w:rsidR="001F2867" w:rsidRPr="001B1679" w:rsidRDefault="001F2867" w:rsidP="001F2867">
            <w:pPr>
              <w:pStyle w:val="TAL"/>
              <w:rPr>
                <w:sz w:val="16"/>
                <w:szCs w:val="16"/>
              </w:rPr>
            </w:pPr>
            <w:r w:rsidRPr="001F2867">
              <w:rPr>
                <w:sz w:val="16"/>
                <w:szCs w:val="16"/>
              </w:rPr>
              <w:t xml:space="preserve">U.S. Department of </w:t>
            </w:r>
            <w:proofErr w:type="spellStart"/>
            <w:r w:rsidRPr="001F2867">
              <w:rPr>
                <w:sz w:val="16"/>
                <w:szCs w:val="16"/>
              </w:rPr>
              <w:t>Defense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871A28" w14:textId="004C39A3"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032FC6" w14:textId="03013C99" w:rsidR="001F2867" w:rsidRPr="001B1679" w:rsidRDefault="001F2867" w:rsidP="001F2867">
            <w:pPr>
              <w:pStyle w:val="TAL"/>
              <w:rPr>
                <w:sz w:val="16"/>
                <w:szCs w:val="16"/>
              </w:rPr>
            </w:pPr>
            <w:r w:rsidRPr="001F2867">
              <w:rPr>
                <w:sz w:val="16"/>
                <w:szCs w:val="16"/>
              </w:rPr>
              <w:t>3GPPMEMBER</w:t>
            </w:r>
          </w:p>
        </w:tc>
      </w:tr>
      <w:tr w:rsidR="001F2867" w14:paraId="54762E29"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D8E3D48" w14:textId="4C4C7591" w:rsidR="001F2867" w:rsidRPr="001B1679"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D1AF9F" w14:textId="3FE2E5AD" w:rsidR="001F2867" w:rsidRPr="001B1679" w:rsidRDefault="001F2867" w:rsidP="001F2867">
            <w:pPr>
              <w:pStyle w:val="TAL"/>
              <w:rPr>
                <w:sz w:val="16"/>
                <w:szCs w:val="16"/>
              </w:rPr>
            </w:pPr>
            <w:r w:rsidRPr="001F2867">
              <w:rPr>
                <w:sz w:val="16"/>
                <w:szCs w:val="16"/>
              </w:rPr>
              <w:t>Nuggehalli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4B5702" w14:textId="3E768807" w:rsidR="001F2867" w:rsidRPr="001B1679" w:rsidRDefault="001F2867" w:rsidP="001F2867">
            <w:pPr>
              <w:pStyle w:val="TAL"/>
              <w:rPr>
                <w:sz w:val="16"/>
                <w:szCs w:val="16"/>
              </w:rPr>
            </w:pPr>
            <w:r w:rsidRPr="001F2867">
              <w:rPr>
                <w:sz w:val="16"/>
                <w:szCs w:val="16"/>
              </w:rPr>
              <w:t>Pavan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559F1A" w14:textId="036BE6CC" w:rsidR="001F2867" w:rsidRPr="001B1679" w:rsidRDefault="001F2867" w:rsidP="001F2867">
            <w:pPr>
              <w:pStyle w:val="TAL"/>
              <w:rPr>
                <w:sz w:val="16"/>
                <w:szCs w:val="16"/>
              </w:rPr>
            </w:pPr>
            <w:r w:rsidRPr="001F2867">
              <w:rPr>
                <w:sz w:val="16"/>
                <w:szCs w:val="16"/>
              </w:rPr>
              <w:t>Google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C564D6" w14:textId="57ECBB2E" w:rsidR="001F2867" w:rsidRPr="001B1679"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BA4F05" w14:textId="372A20F6" w:rsidR="001F2867" w:rsidRPr="001B1679" w:rsidRDefault="001F2867" w:rsidP="001F2867">
            <w:pPr>
              <w:pStyle w:val="TAL"/>
              <w:rPr>
                <w:sz w:val="16"/>
                <w:szCs w:val="16"/>
              </w:rPr>
            </w:pPr>
            <w:r w:rsidRPr="001F2867">
              <w:rPr>
                <w:sz w:val="16"/>
                <w:szCs w:val="16"/>
              </w:rPr>
              <w:t>3GPPMEMBER</w:t>
            </w:r>
          </w:p>
        </w:tc>
      </w:tr>
      <w:tr w:rsidR="001F2867" w14:paraId="2F60637C"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4D5AF56" w14:textId="231ECAAD"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B46B48" w14:textId="3915F17B" w:rsidR="001F2867" w:rsidRPr="001B1679" w:rsidRDefault="001F2867" w:rsidP="001F2867">
            <w:pPr>
              <w:pStyle w:val="TAL"/>
              <w:rPr>
                <w:sz w:val="16"/>
                <w:szCs w:val="16"/>
              </w:rPr>
            </w:pPr>
            <w:r w:rsidRPr="001F2867">
              <w:rPr>
                <w:sz w:val="16"/>
                <w:szCs w:val="16"/>
              </w:rPr>
              <w:t>Ogawa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84785B" w14:textId="6ADFEF2E" w:rsidR="001F2867" w:rsidRPr="001B1679" w:rsidRDefault="001F2867" w:rsidP="001F2867">
            <w:pPr>
              <w:pStyle w:val="TAL"/>
              <w:rPr>
                <w:sz w:val="16"/>
                <w:szCs w:val="16"/>
              </w:rPr>
            </w:pPr>
            <w:r w:rsidRPr="001F2867">
              <w:rPr>
                <w:sz w:val="16"/>
                <w:szCs w:val="16"/>
              </w:rPr>
              <w:t>Muneaki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A14AC" w14:textId="73F498D6" w:rsidR="001F2867" w:rsidRPr="001B1679" w:rsidRDefault="001F2867" w:rsidP="001F2867">
            <w:pPr>
              <w:pStyle w:val="TAL"/>
              <w:rPr>
                <w:sz w:val="16"/>
                <w:szCs w:val="16"/>
              </w:rPr>
            </w:pPr>
            <w:r w:rsidRPr="001F2867">
              <w:rPr>
                <w:sz w:val="16"/>
                <w:szCs w:val="16"/>
              </w:rPr>
              <w:t>SKY Perfect JSAT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C7ED9E" w14:textId="32DAF4C4" w:rsidR="001F2867" w:rsidRPr="001B1679"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F385CB" w14:textId="5ECBD673" w:rsidR="001F2867" w:rsidRPr="001B1679" w:rsidRDefault="001F2867" w:rsidP="001F2867">
            <w:pPr>
              <w:pStyle w:val="TAL"/>
              <w:rPr>
                <w:sz w:val="16"/>
                <w:szCs w:val="16"/>
              </w:rPr>
            </w:pPr>
            <w:r w:rsidRPr="001F2867">
              <w:rPr>
                <w:sz w:val="16"/>
                <w:szCs w:val="16"/>
              </w:rPr>
              <w:t>3GPPMEMBER</w:t>
            </w:r>
          </w:p>
        </w:tc>
      </w:tr>
      <w:tr w:rsidR="001F2867" w14:paraId="64922427"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FD5625E" w14:textId="041BE4D6" w:rsidR="001F2867" w:rsidRPr="001B1679"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B6D37" w14:textId="0F0151CD" w:rsidR="001F2867" w:rsidRPr="001B1679" w:rsidRDefault="001F2867" w:rsidP="001F2867">
            <w:pPr>
              <w:pStyle w:val="TAL"/>
              <w:rPr>
                <w:sz w:val="16"/>
                <w:szCs w:val="16"/>
              </w:rPr>
            </w:pPr>
            <w:r w:rsidRPr="001F2867">
              <w:rPr>
                <w:sz w:val="16"/>
                <w:szCs w:val="16"/>
              </w:rPr>
              <w:t>Oh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09B23F" w14:textId="1BEB113C" w:rsidR="001F2867" w:rsidRPr="001B1679" w:rsidRDefault="001F2867" w:rsidP="001F2867">
            <w:pPr>
              <w:pStyle w:val="TAL"/>
              <w:rPr>
                <w:sz w:val="16"/>
                <w:szCs w:val="16"/>
              </w:rPr>
            </w:pPr>
            <w:r w:rsidRPr="001F2867">
              <w:rPr>
                <w:sz w:val="16"/>
                <w:szCs w:val="16"/>
              </w:rPr>
              <w:t>Kyoungseok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07D781" w14:textId="5491E49A" w:rsidR="001F2867" w:rsidRPr="001B1679"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E347AE" w14:textId="0853BF02" w:rsidR="001F2867" w:rsidRPr="001B1679"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41B38E" w14:textId="3CC80599" w:rsidR="001F2867" w:rsidRPr="001B1679" w:rsidRDefault="001F2867" w:rsidP="001F2867">
            <w:pPr>
              <w:pStyle w:val="TAL"/>
              <w:rPr>
                <w:sz w:val="16"/>
                <w:szCs w:val="16"/>
              </w:rPr>
            </w:pPr>
            <w:r w:rsidRPr="001F2867">
              <w:rPr>
                <w:sz w:val="16"/>
                <w:szCs w:val="16"/>
              </w:rPr>
              <w:t>3GPPORG_REP</w:t>
            </w:r>
          </w:p>
        </w:tc>
      </w:tr>
      <w:tr w:rsidR="001F2867" w14:paraId="34153923"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DF7DA2A" w14:textId="2D3DCFCE" w:rsidR="001F2867" w:rsidRPr="001F2867"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79524D" w14:textId="3759CE61" w:rsidR="001F2867" w:rsidRPr="001F2867" w:rsidRDefault="001F2867" w:rsidP="001F2867">
            <w:pPr>
              <w:pStyle w:val="TAL"/>
              <w:rPr>
                <w:sz w:val="16"/>
                <w:szCs w:val="16"/>
              </w:rPr>
            </w:pPr>
            <w:proofErr w:type="spellStart"/>
            <w:r w:rsidRPr="001F2867">
              <w:rPr>
                <w:sz w:val="16"/>
                <w:szCs w:val="16"/>
              </w:rPr>
              <w:t>Ondrusova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573408" w14:textId="0B4F3017" w:rsidR="001F2867" w:rsidRPr="001F2867" w:rsidRDefault="001F2867" w:rsidP="001F2867">
            <w:pPr>
              <w:pStyle w:val="TAL"/>
              <w:rPr>
                <w:sz w:val="16"/>
                <w:szCs w:val="16"/>
              </w:rPr>
            </w:pPr>
            <w:r w:rsidRPr="001F2867">
              <w:rPr>
                <w:sz w:val="16"/>
                <w:szCs w:val="16"/>
              </w:rPr>
              <w:t>Sandra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73EB81" w14:textId="77F49574" w:rsidR="001F2867" w:rsidRPr="001F2867" w:rsidRDefault="001F2867" w:rsidP="001F2867">
            <w:pPr>
              <w:pStyle w:val="TAL"/>
              <w:rPr>
                <w:sz w:val="16"/>
                <w:szCs w:val="16"/>
              </w:rPr>
            </w:pPr>
            <w:r w:rsidRPr="001F2867">
              <w:rPr>
                <w:sz w:val="16"/>
                <w:szCs w:val="16"/>
              </w:rPr>
              <w:t>CKH IOD UK LIMITED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1E6A1C" w14:textId="7D167EB2"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D9A17E" w14:textId="630760BB" w:rsidR="001F2867" w:rsidRPr="001F2867" w:rsidRDefault="001F2867" w:rsidP="001F2867">
            <w:pPr>
              <w:pStyle w:val="TAL"/>
              <w:rPr>
                <w:sz w:val="16"/>
                <w:szCs w:val="16"/>
              </w:rPr>
            </w:pPr>
            <w:r w:rsidRPr="001F2867">
              <w:rPr>
                <w:sz w:val="16"/>
                <w:szCs w:val="16"/>
              </w:rPr>
              <w:t>3GPPMEMBER</w:t>
            </w:r>
          </w:p>
        </w:tc>
      </w:tr>
      <w:tr w:rsidR="001F2867" w14:paraId="17D59F1F"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5CF382A" w14:textId="79461C8F"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AA644C" w14:textId="11C291EA" w:rsidR="001F2867" w:rsidRPr="001F2867" w:rsidRDefault="001F2867" w:rsidP="001F2867">
            <w:pPr>
              <w:pStyle w:val="TAL"/>
              <w:rPr>
                <w:sz w:val="16"/>
                <w:szCs w:val="16"/>
              </w:rPr>
            </w:pPr>
            <w:proofErr w:type="spellStart"/>
            <w:r w:rsidRPr="001F2867">
              <w:rPr>
                <w:sz w:val="16"/>
                <w:szCs w:val="16"/>
              </w:rPr>
              <w:t>Oprescu</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D68490" w14:textId="70646A23" w:rsidR="001F2867" w:rsidRPr="001F2867" w:rsidRDefault="001F2867" w:rsidP="001F2867">
            <w:pPr>
              <w:pStyle w:val="TAL"/>
              <w:rPr>
                <w:sz w:val="16"/>
                <w:szCs w:val="16"/>
              </w:rPr>
            </w:pPr>
            <w:r w:rsidRPr="001F2867">
              <w:rPr>
                <w:sz w:val="16"/>
                <w:szCs w:val="16"/>
              </w:rPr>
              <w:t>Val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A850B2" w14:textId="5748C064" w:rsidR="001F2867" w:rsidRPr="001F2867" w:rsidRDefault="001F2867" w:rsidP="001F2867">
            <w:pPr>
              <w:pStyle w:val="TAL"/>
              <w:rPr>
                <w:sz w:val="16"/>
                <w:szCs w:val="16"/>
              </w:rPr>
            </w:pPr>
            <w:r w:rsidRPr="001F2867">
              <w:rPr>
                <w:sz w:val="16"/>
                <w:szCs w:val="16"/>
              </w:rPr>
              <w:t>AT&amp;T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2C81FA" w14:textId="1D09A9F3" w:rsidR="001F2867" w:rsidRPr="001F2867"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8307F9" w14:textId="16C99F27" w:rsidR="001F2867" w:rsidRPr="001F2867" w:rsidRDefault="001F2867" w:rsidP="001F2867">
            <w:pPr>
              <w:pStyle w:val="TAL"/>
              <w:rPr>
                <w:sz w:val="16"/>
                <w:szCs w:val="16"/>
              </w:rPr>
            </w:pPr>
            <w:r w:rsidRPr="001F2867">
              <w:rPr>
                <w:sz w:val="16"/>
                <w:szCs w:val="16"/>
              </w:rPr>
              <w:t>3GPPMEMBER</w:t>
            </w:r>
          </w:p>
        </w:tc>
      </w:tr>
      <w:tr w:rsidR="001F2867" w14:paraId="59371BDD"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18957F7" w14:textId="3234C494"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008293" w14:textId="2D662CB2" w:rsidR="001F2867" w:rsidRPr="001F2867" w:rsidRDefault="001F2867" w:rsidP="001F2867">
            <w:pPr>
              <w:pStyle w:val="TAL"/>
              <w:rPr>
                <w:sz w:val="16"/>
                <w:szCs w:val="16"/>
              </w:rPr>
            </w:pPr>
            <w:r w:rsidRPr="001F2867">
              <w:rPr>
                <w:sz w:val="16"/>
                <w:szCs w:val="16"/>
              </w:rPr>
              <w:t>Osborne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9E097C" w14:textId="43CD74B7" w:rsidR="001F2867" w:rsidRPr="001F2867" w:rsidRDefault="001F2867" w:rsidP="001F2867">
            <w:pPr>
              <w:pStyle w:val="TAL"/>
              <w:rPr>
                <w:sz w:val="16"/>
                <w:szCs w:val="16"/>
              </w:rPr>
            </w:pPr>
            <w:r w:rsidRPr="001F2867">
              <w:rPr>
                <w:sz w:val="16"/>
                <w:szCs w:val="16"/>
              </w:rPr>
              <w:t>Matthew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DEA9D8" w14:textId="3C037855" w:rsidR="001F2867" w:rsidRPr="001F2867" w:rsidRDefault="001F2867" w:rsidP="001F2867">
            <w:pPr>
              <w:pStyle w:val="TAL"/>
              <w:rPr>
                <w:sz w:val="16"/>
                <w:szCs w:val="16"/>
              </w:rPr>
            </w:pPr>
            <w:r w:rsidRPr="001F2867">
              <w:rPr>
                <w:sz w:val="16"/>
                <w:szCs w:val="16"/>
              </w:rPr>
              <w:t>General Electric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26AE78" w14:textId="6C2C2546" w:rsidR="001F2867" w:rsidRPr="001F2867"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FFF3C1" w14:textId="749EEACF" w:rsidR="001F2867" w:rsidRPr="001F2867" w:rsidRDefault="001F2867" w:rsidP="001F2867">
            <w:pPr>
              <w:pStyle w:val="TAL"/>
              <w:rPr>
                <w:sz w:val="16"/>
                <w:szCs w:val="16"/>
              </w:rPr>
            </w:pPr>
            <w:r w:rsidRPr="001F2867">
              <w:rPr>
                <w:sz w:val="16"/>
                <w:szCs w:val="16"/>
              </w:rPr>
              <w:t>3GPPGUEST</w:t>
            </w:r>
          </w:p>
        </w:tc>
      </w:tr>
      <w:tr w:rsidR="001F2867" w14:paraId="5D7A6BD9"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47D2F02" w14:textId="3C8840AB" w:rsidR="001F2867" w:rsidRPr="001F2867" w:rsidRDefault="001F2867" w:rsidP="001F2867">
            <w:pPr>
              <w:pStyle w:val="TAL"/>
              <w:rPr>
                <w:sz w:val="16"/>
                <w:szCs w:val="16"/>
              </w:rPr>
            </w:pPr>
            <w:r w:rsidRPr="001F2867">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810F62" w14:textId="5225BBFB" w:rsidR="001F2867" w:rsidRPr="001F2867" w:rsidRDefault="001F2867" w:rsidP="001F2867">
            <w:pPr>
              <w:pStyle w:val="TAL"/>
              <w:rPr>
                <w:sz w:val="16"/>
                <w:szCs w:val="16"/>
              </w:rPr>
            </w:pPr>
            <w:r w:rsidRPr="001F2867">
              <w:rPr>
                <w:sz w:val="16"/>
                <w:szCs w:val="16"/>
              </w:rPr>
              <w:t>Pareglio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37EA28" w14:textId="0CA9808D" w:rsidR="001F2867" w:rsidRPr="001F2867" w:rsidRDefault="001F2867" w:rsidP="001F2867">
            <w:pPr>
              <w:pStyle w:val="TAL"/>
              <w:rPr>
                <w:sz w:val="16"/>
                <w:szCs w:val="16"/>
              </w:rPr>
            </w:pPr>
            <w:r w:rsidRPr="001F2867">
              <w:rPr>
                <w:sz w:val="16"/>
                <w:szCs w:val="16"/>
              </w:rPr>
              <w:t>Barbara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1EEC47" w14:textId="5DB55812" w:rsidR="001F2867" w:rsidRPr="001F2867" w:rsidRDefault="001F2867" w:rsidP="001F2867">
            <w:pPr>
              <w:pStyle w:val="TAL"/>
              <w:rPr>
                <w:sz w:val="16"/>
                <w:szCs w:val="16"/>
              </w:rPr>
            </w:pPr>
            <w:r w:rsidRPr="001F2867">
              <w:rPr>
                <w:sz w:val="16"/>
                <w:szCs w:val="16"/>
              </w:rPr>
              <w:t>GSM Association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B416C" w14:textId="110082E2" w:rsidR="001F2867" w:rsidRPr="001F2867" w:rsidRDefault="001F2867" w:rsidP="001F2867">
            <w:pPr>
              <w:pStyle w:val="TAL"/>
              <w:rPr>
                <w:sz w:val="16"/>
                <w:szCs w:val="16"/>
              </w:rPr>
            </w:pPr>
            <w:r w:rsidRPr="001F2867">
              <w:rPr>
                <w:sz w:val="16"/>
                <w:szCs w:val="16"/>
              </w:rPr>
              <w:t>OTHER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E9C012" w14:textId="5BA9D17F" w:rsidR="001F2867" w:rsidRPr="001F2867" w:rsidRDefault="001F2867" w:rsidP="001F2867">
            <w:pPr>
              <w:pStyle w:val="TAL"/>
              <w:rPr>
                <w:sz w:val="16"/>
                <w:szCs w:val="16"/>
              </w:rPr>
            </w:pPr>
            <w:r w:rsidRPr="001F2867">
              <w:rPr>
                <w:sz w:val="16"/>
                <w:szCs w:val="16"/>
              </w:rPr>
              <w:t>3GPPMARK_REP</w:t>
            </w:r>
          </w:p>
        </w:tc>
      </w:tr>
      <w:tr w:rsidR="001F2867" w14:paraId="76BD79BD"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FD8F96A" w14:textId="5DF44C35"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E541AE" w14:textId="001C7389" w:rsidR="001F2867" w:rsidRPr="001F2867" w:rsidRDefault="001F2867" w:rsidP="001F2867">
            <w:pPr>
              <w:pStyle w:val="TAL"/>
              <w:rPr>
                <w:sz w:val="16"/>
                <w:szCs w:val="16"/>
              </w:rPr>
            </w:pPr>
            <w:r w:rsidRPr="001F2867">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1598E4" w14:textId="5E88FFEC" w:rsidR="001F2867" w:rsidRPr="001F2867" w:rsidRDefault="001F2867" w:rsidP="001F2867">
            <w:pPr>
              <w:pStyle w:val="TAL"/>
              <w:rPr>
                <w:sz w:val="16"/>
                <w:szCs w:val="16"/>
              </w:rPr>
            </w:pPr>
            <w:r w:rsidRPr="001F2867">
              <w:rPr>
                <w:sz w:val="16"/>
                <w:szCs w:val="16"/>
              </w:rPr>
              <w:t>ILSOO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70CDC" w14:textId="48CEE092" w:rsidR="001F2867" w:rsidRPr="001F2867" w:rsidRDefault="001F2867" w:rsidP="001F2867">
            <w:pPr>
              <w:pStyle w:val="TAL"/>
              <w:rPr>
                <w:sz w:val="16"/>
                <w:szCs w:val="16"/>
              </w:rPr>
            </w:pPr>
            <w:r w:rsidRPr="001F2867">
              <w:rPr>
                <w:sz w:val="16"/>
                <w:szCs w:val="16"/>
              </w:rPr>
              <w:t>LG Uplus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D5504E" w14:textId="438A0F1D" w:rsidR="001F2867" w:rsidRPr="001F2867"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769EF9" w14:textId="2272AFB7" w:rsidR="001F2867" w:rsidRPr="001F2867" w:rsidRDefault="001F2867" w:rsidP="001F2867">
            <w:pPr>
              <w:pStyle w:val="TAL"/>
              <w:rPr>
                <w:sz w:val="16"/>
                <w:szCs w:val="16"/>
              </w:rPr>
            </w:pPr>
            <w:r w:rsidRPr="001F2867">
              <w:rPr>
                <w:sz w:val="16"/>
                <w:szCs w:val="16"/>
              </w:rPr>
              <w:t>3GPPMEMBER</w:t>
            </w:r>
          </w:p>
        </w:tc>
      </w:tr>
      <w:tr w:rsidR="001F2867" w14:paraId="5297C0E6"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4D395AC" w14:textId="22D02121"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21A60D" w14:textId="2593C635" w:rsidR="001F2867" w:rsidRPr="001F2867" w:rsidRDefault="001F2867" w:rsidP="001F2867">
            <w:pPr>
              <w:pStyle w:val="TAL"/>
              <w:rPr>
                <w:sz w:val="16"/>
                <w:szCs w:val="16"/>
              </w:rPr>
            </w:pPr>
            <w:r w:rsidRPr="001F2867">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EC0DE6" w14:textId="3127A337" w:rsidR="001F2867" w:rsidRPr="001F2867" w:rsidRDefault="001F2867" w:rsidP="001F2867">
            <w:pPr>
              <w:pStyle w:val="TAL"/>
              <w:rPr>
                <w:sz w:val="16"/>
                <w:szCs w:val="16"/>
              </w:rPr>
            </w:pPr>
            <w:r w:rsidRPr="001F2867">
              <w:rPr>
                <w:sz w:val="16"/>
                <w:szCs w:val="16"/>
              </w:rPr>
              <w:t>Kenneth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DE0DD8" w14:textId="58AD4527" w:rsidR="001F2867" w:rsidRPr="001F2867" w:rsidRDefault="001F2867" w:rsidP="001F2867">
            <w:pPr>
              <w:pStyle w:val="TAL"/>
              <w:rPr>
                <w:sz w:val="16"/>
                <w:szCs w:val="16"/>
              </w:rPr>
            </w:pPr>
            <w:r w:rsidRPr="001F2867">
              <w:rPr>
                <w:sz w:val="16"/>
                <w:szCs w:val="16"/>
              </w:rPr>
              <w:t>SHARP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C5D06B" w14:textId="0A42D0A6" w:rsidR="001F2867" w:rsidRPr="001F2867"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D94E25" w14:textId="404B1DDD" w:rsidR="001F2867" w:rsidRPr="001F2867" w:rsidRDefault="001F2867" w:rsidP="001F2867">
            <w:pPr>
              <w:pStyle w:val="TAL"/>
              <w:rPr>
                <w:sz w:val="16"/>
                <w:szCs w:val="16"/>
              </w:rPr>
            </w:pPr>
            <w:r w:rsidRPr="001F2867">
              <w:rPr>
                <w:sz w:val="16"/>
                <w:szCs w:val="16"/>
              </w:rPr>
              <w:t>3GPPMEMBER</w:t>
            </w:r>
          </w:p>
        </w:tc>
      </w:tr>
      <w:tr w:rsidR="001F2867" w14:paraId="11C175C9"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24E77E4" w14:textId="45D064E1"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5A1B40" w14:textId="66BAE2CE" w:rsidR="001F2867" w:rsidRPr="001F2867" w:rsidRDefault="001F2867" w:rsidP="001F2867">
            <w:pPr>
              <w:pStyle w:val="TAL"/>
              <w:rPr>
                <w:sz w:val="16"/>
                <w:szCs w:val="16"/>
              </w:rPr>
            </w:pPr>
            <w:r w:rsidRPr="001F2867">
              <w:rPr>
                <w:sz w:val="16"/>
                <w:szCs w:val="16"/>
              </w:rPr>
              <w:t>Pesonen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D453A6" w14:textId="2A9BD539" w:rsidR="001F2867" w:rsidRPr="001F2867" w:rsidRDefault="001F2867" w:rsidP="001F2867">
            <w:pPr>
              <w:pStyle w:val="TAL"/>
              <w:rPr>
                <w:sz w:val="16"/>
                <w:szCs w:val="16"/>
              </w:rPr>
            </w:pPr>
            <w:r w:rsidRPr="001F2867">
              <w:rPr>
                <w:sz w:val="16"/>
                <w:szCs w:val="16"/>
              </w:rPr>
              <w:t>Tero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9C247" w14:textId="374FC420" w:rsidR="001F2867" w:rsidRPr="001F2867" w:rsidRDefault="001F2867" w:rsidP="001F2867">
            <w:pPr>
              <w:pStyle w:val="TAL"/>
              <w:rPr>
                <w:sz w:val="16"/>
                <w:szCs w:val="16"/>
              </w:rPr>
            </w:pPr>
            <w:proofErr w:type="spellStart"/>
            <w:r w:rsidRPr="001F2867">
              <w:rPr>
                <w:sz w:val="16"/>
                <w:szCs w:val="16"/>
              </w:rPr>
              <w:t>Erillisverkot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BECF66" w14:textId="0A23BFFE"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2738FA" w14:textId="188927E0" w:rsidR="001F2867" w:rsidRPr="001F2867" w:rsidRDefault="001F2867" w:rsidP="001F2867">
            <w:pPr>
              <w:pStyle w:val="TAL"/>
              <w:rPr>
                <w:sz w:val="16"/>
                <w:szCs w:val="16"/>
              </w:rPr>
            </w:pPr>
            <w:r w:rsidRPr="001F2867">
              <w:rPr>
                <w:sz w:val="16"/>
                <w:szCs w:val="16"/>
              </w:rPr>
              <w:t>3GPPMEMBER</w:t>
            </w:r>
          </w:p>
        </w:tc>
      </w:tr>
      <w:tr w:rsidR="001F2867" w14:paraId="2E0CD22A"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962CCF2" w14:textId="3CE76415"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5D454B" w14:textId="13F756C5" w:rsidR="001F2867" w:rsidRPr="001F2867" w:rsidRDefault="001F2867" w:rsidP="001F2867">
            <w:pPr>
              <w:pStyle w:val="TAL"/>
              <w:rPr>
                <w:sz w:val="16"/>
                <w:szCs w:val="16"/>
              </w:rPr>
            </w:pPr>
            <w:r w:rsidRPr="001F2867">
              <w:rPr>
                <w:sz w:val="16"/>
                <w:szCs w:val="16"/>
              </w:rPr>
              <w:t>Piroard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381EDE" w14:textId="12C86E94" w:rsidR="001F2867" w:rsidRPr="001F2867" w:rsidRDefault="001F2867" w:rsidP="001F2867">
            <w:pPr>
              <w:pStyle w:val="TAL"/>
              <w:rPr>
                <w:sz w:val="16"/>
                <w:szCs w:val="16"/>
              </w:rPr>
            </w:pPr>
            <w:r w:rsidRPr="001F2867">
              <w:rPr>
                <w:sz w:val="16"/>
                <w:szCs w:val="16"/>
              </w:rPr>
              <w:t>Francois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51592" w14:textId="2E46E148" w:rsidR="001F2867" w:rsidRPr="001F2867" w:rsidRDefault="001F2867" w:rsidP="001F2867">
            <w:pPr>
              <w:pStyle w:val="TAL"/>
              <w:rPr>
                <w:sz w:val="16"/>
                <w:szCs w:val="16"/>
              </w:rPr>
            </w:pPr>
            <w:r w:rsidRPr="001F2867">
              <w:rPr>
                <w:sz w:val="16"/>
                <w:szCs w:val="16"/>
              </w:rPr>
              <w:t>Airbus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1963AB" w14:textId="703D65DD"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118AF6" w14:textId="7E79BFE6" w:rsidR="001F2867" w:rsidRPr="001F2867" w:rsidRDefault="001F2867" w:rsidP="001F2867">
            <w:pPr>
              <w:pStyle w:val="TAL"/>
              <w:rPr>
                <w:sz w:val="16"/>
                <w:szCs w:val="16"/>
              </w:rPr>
            </w:pPr>
            <w:r w:rsidRPr="001F2867">
              <w:rPr>
                <w:sz w:val="16"/>
                <w:szCs w:val="16"/>
              </w:rPr>
              <w:t>3GPPMEMBER</w:t>
            </w:r>
          </w:p>
        </w:tc>
      </w:tr>
      <w:tr w:rsidR="001F2867" w14:paraId="3CCE3D5D"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B3448B7" w14:textId="4F14F41F"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D6712A" w14:textId="71E63335" w:rsidR="001F2867" w:rsidRPr="001F2867" w:rsidRDefault="001F2867" w:rsidP="001F2867">
            <w:pPr>
              <w:pStyle w:val="TAL"/>
              <w:rPr>
                <w:sz w:val="16"/>
                <w:szCs w:val="16"/>
              </w:rPr>
            </w:pPr>
            <w:r w:rsidRPr="001F2867">
              <w:rPr>
                <w:sz w:val="16"/>
                <w:szCs w:val="16"/>
              </w:rPr>
              <w:t>Pope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C04C8B" w14:textId="27477250" w:rsidR="001F2867" w:rsidRPr="001F2867" w:rsidRDefault="001F2867" w:rsidP="001F2867">
            <w:pPr>
              <w:pStyle w:val="TAL"/>
              <w:rPr>
                <w:sz w:val="16"/>
                <w:szCs w:val="16"/>
              </w:rPr>
            </w:pPr>
            <w:r w:rsidRPr="001F2867">
              <w:rPr>
                <w:sz w:val="16"/>
                <w:szCs w:val="16"/>
              </w:rPr>
              <w:t>Maurice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456D1A" w14:textId="7AF93CDA"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775AE9" w14:textId="46A07693"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E755AA" w14:textId="14F1B727" w:rsidR="001F2867" w:rsidRPr="001F2867" w:rsidRDefault="001F2867" w:rsidP="001F2867">
            <w:pPr>
              <w:pStyle w:val="TAL"/>
              <w:rPr>
                <w:sz w:val="16"/>
                <w:szCs w:val="16"/>
              </w:rPr>
            </w:pPr>
            <w:r w:rsidRPr="001F2867">
              <w:rPr>
                <w:sz w:val="16"/>
                <w:szCs w:val="16"/>
              </w:rPr>
              <w:t>3GPPORG_REP</w:t>
            </w:r>
          </w:p>
        </w:tc>
      </w:tr>
      <w:tr w:rsidR="001F2867" w14:paraId="71560665"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E2C0BE0" w14:textId="0C40517F"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D04832" w14:textId="1A8331E8" w:rsidR="001F2867" w:rsidRPr="001F2867" w:rsidRDefault="001F2867" w:rsidP="001F2867">
            <w:pPr>
              <w:pStyle w:val="TAL"/>
              <w:rPr>
                <w:sz w:val="16"/>
                <w:szCs w:val="16"/>
              </w:rPr>
            </w:pPr>
            <w:r w:rsidRPr="001F2867">
              <w:rPr>
                <w:sz w:val="16"/>
                <w:szCs w:val="16"/>
              </w:rPr>
              <w:t>Prochaska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6E8C5E" w14:textId="361E50AC" w:rsidR="001F2867" w:rsidRPr="001F2867" w:rsidRDefault="001F2867" w:rsidP="001F2867">
            <w:pPr>
              <w:pStyle w:val="TAL"/>
              <w:rPr>
                <w:sz w:val="16"/>
                <w:szCs w:val="16"/>
              </w:rPr>
            </w:pPr>
            <w:r w:rsidRPr="001F2867">
              <w:rPr>
                <w:sz w:val="16"/>
                <w:szCs w:val="16"/>
              </w:rPr>
              <w:t>Dean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BC2B3" w14:textId="4409A396" w:rsidR="001F2867" w:rsidRPr="001F2867" w:rsidRDefault="001F2867" w:rsidP="001F2867">
            <w:pPr>
              <w:pStyle w:val="TAL"/>
              <w:rPr>
                <w:sz w:val="16"/>
                <w:szCs w:val="16"/>
              </w:rPr>
            </w:pPr>
            <w:r w:rsidRPr="001F2867">
              <w:rPr>
                <w:sz w:val="16"/>
                <w:szCs w:val="16"/>
              </w:rPr>
              <w:t>FirstNet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390A9E" w14:textId="40D587CF" w:rsidR="001F2867" w:rsidRPr="001F2867"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593513" w14:textId="5AC7F3A1" w:rsidR="001F2867" w:rsidRPr="001F2867" w:rsidRDefault="001F2867" w:rsidP="001F2867">
            <w:pPr>
              <w:pStyle w:val="TAL"/>
              <w:rPr>
                <w:sz w:val="16"/>
                <w:szCs w:val="16"/>
              </w:rPr>
            </w:pPr>
            <w:r w:rsidRPr="001F2867">
              <w:rPr>
                <w:sz w:val="16"/>
                <w:szCs w:val="16"/>
              </w:rPr>
              <w:t>3GPPMEMBER</w:t>
            </w:r>
          </w:p>
        </w:tc>
      </w:tr>
      <w:tr w:rsidR="001F2867" w14:paraId="15ED162E"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465EC63" w14:textId="4378AA58"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2A4AD5" w14:textId="072BD554" w:rsidR="001F2867" w:rsidRPr="001F2867" w:rsidRDefault="001F2867" w:rsidP="001F2867">
            <w:pPr>
              <w:pStyle w:val="TAL"/>
              <w:rPr>
                <w:sz w:val="16"/>
                <w:szCs w:val="16"/>
              </w:rPr>
            </w:pPr>
            <w:proofErr w:type="spellStart"/>
            <w:r w:rsidRPr="001F2867">
              <w:rPr>
                <w:sz w:val="16"/>
                <w:szCs w:val="16"/>
              </w:rPr>
              <w:t>Puvogel</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85C869" w14:textId="37A3A573" w:rsidR="001F2867" w:rsidRPr="001F2867" w:rsidRDefault="001F2867" w:rsidP="001F2867">
            <w:pPr>
              <w:pStyle w:val="TAL"/>
              <w:rPr>
                <w:sz w:val="16"/>
                <w:szCs w:val="16"/>
              </w:rPr>
            </w:pPr>
            <w:r w:rsidRPr="001F2867">
              <w:rPr>
                <w:sz w:val="16"/>
                <w:szCs w:val="16"/>
              </w:rPr>
              <w:t>Timothy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647E1" w14:textId="1C0EED85" w:rsidR="001F2867" w:rsidRPr="001F2867" w:rsidRDefault="001F2867" w:rsidP="001F2867">
            <w:pPr>
              <w:pStyle w:val="TAL"/>
              <w:rPr>
                <w:sz w:val="16"/>
                <w:szCs w:val="16"/>
              </w:rPr>
            </w:pPr>
            <w:r w:rsidRPr="001F2867">
              <w:rPr>
                <w:sz w:val="16"/>
                <w:szCs w:val="16"/>
              </w:rPr>
              <w:t xml:space="preserve">U.S. Department of </w:t>
            </w:r>
            <w:proofErr w:type="spellStart"/>
            <w:r w:rsidRPr="001F2867">
              <w:rPr>
                <w:sz w:val="16"/>
                <w:szCs w:val="16"/>
              </w:rPr>
              <w:t>Defense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E02D3A" w14:textId="03BAB866" w:rsidR="001F2867" w:rsidRPr="001F2867"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33BD2D" w14:textId="2D40D38F" w:rsidR="001F2867" w:rsidRPr="001F2867" w:rsidRDefault="001F2867" w:rsidP="001F2867">
            <w:pPr>
              <w:pStyle w:val="TAL"/>
              <w:rPr>
                <w:sz w:val="16"/>
                <w:szCs w:val="16"/>
              </w:rPr>
            </w:pPr>
            <w:r w:rsidRPr="001F2867">
              <w:rPr>
                <w:sz w:val="16"/>
                <w:szCs w:val="16"/>
              </w:rPr>
              <w:t>3GPPMEMBER</w:t>
            </w:r>
          </w:p>
        </w:tc>
      </w:tr>
      <w:tr w:rsidR="001F2867" w14:paraId="2B311990"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E0BCC90" w14:textId="15AE6675" w:rsidR="001F2867" w:rsidRPr="001F2867" w:rsidRDefault="001F2867" w:rsidP="001F2867">
            <w:pPr>
              <w:pStyle w:val="TAL"/>
              <w:rPr>
                <w:sz w:val="16"/>
                <w:szCs w:val="16"/>
              </w:rPr>
            </w:pPr>
            <w:r w:rsidRPr="001F2867">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B38296" w14:textId="5E9D525F" w:rsidR="001F2867" w:rsidRPr="001F2867" w:rsidRDefault="001F2867" w:rsidP="001F2867">
            <w:pPr>
              <w:pStyle w:val="TAL"/>
              <w:rPr>
                <w:sz w:val="16"/>
                <w:szCs w:val="16"/>
              </w:rPr>
            </w:pPr>
            <w:r w:rsidRPr="001F2867">
              <w:rPr>
                <w:sz w:val="16"/>
                <w:szCs w:val="16"/>
              </w:rPr>
              <w:t>Quek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A578E7" w14:textId="546DE55F" w:rsidR="001F2867" w:rsidRPr="001F2867" w:rsidRDefault="001F2867" w:rsidP="001F2867">
            <w:pPr>
              <w:pStyle w:val="TAL"/>
              <w:rPr>
                <w:sz w:val="16"/>
                <w:szCs w:val="16"/>
              </w:rPr>
            </w:pPr>
            <w:r w:rsidRPr="001F2867">
              <w:rPr>
                <w:sz w:val="16"/>
                <w:szCs w:val="16"/>
              </w:rPr>
              <w:t>Tony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1C0989" w14:textId="170545B5" w:rsidR="001F2867" w:rsidRPr="001F2867" w:rsidRDefault="001F2867" w:rsidP="001F2867">
            <w:pPr>
              <w:pStyle w:val="TAL"/>
              <w:rPr>
                <w:sz w:val="16"/>
                <w:szCs w:val="16"/>
              </w:rPr>
            </w:pPr>
            <w:r w:rsidRPr="001F2867">
              <w:rPr>
                <w:sz w:val="16"/>
                <w:szCs w:val="16"/>
              </w:rPr>
              <w:t>SUTD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A6C1E3" w14:textId="404FDC36"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68D146" w14:textId="52BFEAF1" w:rsidR="001F2867" w:rsidRPr="001F2867" w:rsidRDefault="001F2867" w:rsidP="001F2867">
            <w:pPr>
              <w:pStyle w:val="TAL"/>
              <w:rPr>
                <w:sz w:val="16"/>
                <w:szCs w:val="16"/>
              </w:rPr>
            </w:pPr>
            <w:r w:rsidRPr="001F2867">
              <w:rPr>
                <w:sz w:val="16"/>
                <w:szCs w:val="16"/>
              </w:rPr>
              <w:t>3GPPGUEST</w:t>
            </w:r>
          </w:p>
        </w:tc>
      </w:tr>
      <w:tr w:rsidR="001F2867" w14:paraId="43C05697"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5FDE578" w14:textId="44C6B7CC"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5905D6" w14:textId="1685D7E4" w:rsidR="001F2867" w:rsidRPr="001F2867" w:rsidRDefault="001F2867" w:rsidP="001F2867">
            <w:pPr>
              <w:pStyle w:val="TAL"/>
              <w:rPr>
                <w:sz w:val="16"/>
                <w:szCs w:val="16"/>
              </w:rPr>
            </w:pPr>
            <w:r w:rsidRPr="001F2867">
              <w:rPr>
                <w:sz w:val="16"/>
                <w:szCs w:val="16"/>
              </w:rPr>
              <w:t>Rækken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1A308" w14:textId="27B803F2" w:rsidR="001F2867" w:rsidRPr="001F2867" w:rsidRDefault="001F2867" w:rsidP="001F2867">
            <w:pPr>
              <w:pStyle w:val="TAL"/>
              <w:rPr>
                <w:sz w:val="16"/>
                <w:szCs w:val="16"/>
              </w:rPr>
            </w:pPr>
            <w:r w:rsidRPr="001F2867">
              <w:rPr>
                <w:sz w:val="16"/>
                <w:szCs w:val="16"/>
              </w:rPr>
              <w:t>Rune Harald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183DE7" w14:textId="597C24A4" w:rsidR="001F2867" w:rsidRPr="001F2867" w:rsidRDefault="001F2867" w:rsidP="001F2867">
            <w:pPr>
              <w:pStyle w:val="TAL"/>
              <w:rPr>
                <w:sz w:val="16"/>
                <w:szCs w:val="16"/>
              </w:rPr>
            </w:pPr>
            <w:r w:rsidRPr="001F2867">
              <w:rPr>
                <w:sz w:val="16"/>
                <w:szCs w:val="16"/>
              </w:rPr>
              <w:t>TELENOR ASA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0B9225" w14:textId="0A969D98"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F27D5D" w14:textId="4F2886EA" w:rsidR="001F2867" w:rsidRPr="001F2867" w:rsidRDefault="001F2867" w:rsidP="001F2867">
            <w:pPr>
              <w:pStyle w:val="TAL"/>
              <w:rPr>
                <w:sz w:val="16"/>
                <w:szCs w:val="16"/>
              </w:rPr>
            </w:pPr>
            <w:r w:rsidRPr="001F2867">
              <w:rPr>
                <w:sz w:val="16"/>
                <w:szCs w:val="16"/>
              </w:rPr>
              <w:t>3GPPMEMBER</w:t>
            </w:r>
          </w:p>
        </w:tc>
      </w:tr>
      <w:tr w:rsidR="001F2867" w14:paraId="2C90CB62"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C15C87C" w14:textId="49D74777" w:rsidR="001F2867" w:rsidRPr="001F2867"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B90115" w14:textId="62DD8A67" w:rsidR="001F2867" w:rsidRPr="001F2867" w:rsidRDefault="001F2867" w:rsidP="001F2867">
            <w:pPr>
              <w:pStyle w:val="TAL"/>
              <w:rPr>
                <w:sz w:val="16"/>
                <w:szCs w:val="16"/>
              </w:rPr>
            </w:pPr>
            <w:proofErr w:type="spellStart"/>
            <w:r w:rsidRPr="001F2867">
              <w:rPr>
                <w:sz w:val="16"/>
                <w:szCs w:val="16"/>
              </w:rPr>
              <w:t>Ramamurthi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6B59C6" w14:textId="68137A04" w:rsidR="001F2867" w:rsidRPr="001F2867" w:rsidRDefault="001F2867" w:rsidP="001F2867">
            <w:pPr>
              <w:pStyle w:val="TAL"/>
              <w:rPr>
                <w:sz w:val="16"/>
                <w:szCs w:val="16"/>
              </w:rPr>
            </w:pPr>
            <w:r w:rsidRPr="001F2867">
              <w:rPr>
                <w:sz w:val="16"/>
                <w:szCs w:val="16"/>
              </w:rPr>
              <w:t>Vishwanath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FBDEB" w14:textId="4E3CDB2C" w:rsidR="001F2867" w:rsidRPr="001F2867" w:rsidRDefault="001F2867" w:rsidP="001F2867">
            <w:pPr>
              <w:pStyle w:val="TAL"/>
              <w:rPr>
                <w:sz w:val="16"/>
                <w:szCs w:val="16"/>
              </w:rPr>
            </w:pPr>
            <w:r w:rsidRPr="001F2867">
              <w:rPr>
                <w:sz w:val="16"/>
                <w:szCs w:val="16"/>
              </w:rPr>
              <w:t>Verizon Sweden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05DB07" w14:textId="0FB0FA28"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B082A5" w14:textId="13799BD6" w:rsidR="001F2867" w:rsidRPr="001F2867" w:rsidRDefault="001F2867" w:rsidP="001F2867">
            <w:pPr>
              <w:pStyle w:val="TAL"/>
              <w:rPr>
                <w:sz w:val="16"/>
                <w:szCs w:val="16"/>
              </w:rPr>
            </w:pPr>
            <w:r w:rsidRPr="001F2867">
              <w:rPr>
                <w:sz w:val="16"/>
                <w:szCs w:val="16"/>
              </w:rPr>
              <w:t>3GPPMEMBER</w:t>
            </w:r>
          </w:p>
        </w:tc>
      </w:tr>
      <w:tr w:rsidR="001F2867" w14:paraId="5D8DCECD"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31D6D1F" w14:textId="24436F3F" w:rsidR="001F2867" w:rsidRPr="001F2867"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EFED65" w14:textId="4A0F7ABC" w:rsidR="001F2867" w:rsidRPr="001F2867" w:rsidRDefault="001F2867" w:rsidP="001F2867">
            <w:pPr>
              <w:pStyle w:val="TAL"/>
              <w:rPr>
                <w:sz w:val="16"/>
                <w:szCs w:val="16"/>
              </w:rPr>
            </w:pPr>
            <w:r w:rsidRPr="001F2867">
              <w:rPr>
                <w:sz w:val="16"/>
                <w:szCs w:val="16"/>
              </w:rPr>
              <w:t>Ramanath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72F8D7" w14:textId="4EE456A3" w:rsidR="001F2867" w:rsidRPr="001F2867" w:rsidRDefault="001F2867" w:rsidP="001F2867">
            <w:pPr>
              <w:pStyle w:val="TAL"/>
              <w:rPr>
                <w:sz w:val="16"/>
                <w:szCs w:val="16"/>
              </w:rPr>
            </w:pPr>
            <w:r w:rsidRPr="001F2867">
              <w:rPr>
                <w:sz w:val="16"/>
                <w:szCs w:val="16"/>
              </w:rPr>
              <w:t>Sreenath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C0FC9D" w14:textId="28DC8AFA" w:rsidR="001F2867" w:rsidRPr="001F2867" w:rsidRDefault="001F2867" w:rsidP="001F2867">
            <w:pPr>
              <w:pStyle w:val="TAL"/>
              <w:rPr>
                <w:sz w:val="16"/>
                <w:szCs w:val="16"/>
              </w:rPr>
            </w:pPr>
            <w:proofErr w:type="spellStart"/>
            <w:r w:rsidRPr="001F2867">
              <w:rPr>
                <w:sz w:val="16"/>
                <w:szCs w:val="16"/>
              </w:rPr>
              <w:t>Lekha</w:t>
            </w:r>
            <w:proofErr w:type="spellEnd"/>
            <w:r w:rsidRPr="001F2867">
              <w:rPr>
                <w:sz w:val="16"/>
                <w:szCs w:val="16"/>
              </w:rPr>
              <w:t xml:space="preserve"> Wireless Solutions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A7E8D5" w14:textId="2FCC518B" w:rsidR="001F2867" w:rsidRPr="001F2867" w:rsidRDefault="001F2867" w:rsidP="001F2867">
            <w:pPr>
              <w:pStyle w:val="TAL"/>
              <w:rPr>
                <w:sz w:val="16"/>
                <w:szCs w:val="16"/>
              </w:rPr>
            </w:pPr>
            <w:r w:rsidRPr="001F2867">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9BF188" w14:textId="4C61083A" w:rsidR="001F2867" w:rsidRPr="001F2867" w:rsidRDefault="001F2867" w:rsidP="001F2867">
            <w:pPr>
              <w:pStyle w:val="TAL"/>
              <w:rPr>
                <w:sz w:val="16"/>
                <w:szCs w:val="16"/>
              </w:rPr>
            </w:pPr>
            <w:r w:rsidRPr="001F2867">
              <w:rPr>
                <w:sz w:val="16"/>
                <w:szCs w:val="16"/>
              </w:rPr>
              <w:t>3GPPMEMBER</w:t>
            </w:r>
          </w:p>
        </w:tc>
      </w:tr>
      <w:tr w:rsidR="001F2867" w14:paraId="097775F0"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1B9B612" w14:textId="46F42465" w:rsidR="001F2867" w:rsidRPr="001F2867"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8A9F11" w14:textId="1F2516FA" w:rsidR="001F2867" w:rsidRPr="001F2867" w:rsidRDefault="001F2867" w:rsidP="001F2867">
            <w:pPr>
              <w:pStyle w:val="TAL"/>
              <w:rPr>
                <w:sz w:val="16"/>
                <w:szCs w:val="16"/>
              </w:rPr>
            </w:pPr>
            <w:r w:rsidRPr="001F2867">
              <w:rPr>
                <w:sz w:val="16"/>
                <w:szCs w:val="16"/>
              </w:rPr>
              <w:t>Raphael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051070" w14:textId="6CEF37F4" w:rsidR="001F2867" w:rsidRPr="001F2867" w:rsidRDefault="001F2867" w:rsidP="001F2867">
            <w:pPr>
              <w:pStyle w:val="TAL"/>
              <w:rPr>
                <w:sz w:val="16"/>
                <w:szCs w:val="16"/>
              </w:rPr>
            </w:pPr>
            <w:r w:rsidRPr="001F2867">
              <w:rPr>
                <w:sz w:val="16"/>
                <w:szCs w:val="16"/>
              </w:rPr>
              <w:t>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547A8C" w14:textId="30428241" w:rsidR="001F2867" w:rsidRPr="001F2867" w:rsidRDefault="001F2867" w:rsidP="001F2867">
            <w:pPr>
              <w:pStyle w:val="TAL"/>
              <w:rPr>
                <w:sz w:val="16"/>
                <w:szCs w:val="16"/>
              </w:rPr>
            </w:pPr>
            <w:r w:rsidRPr="001F2867">
              <w:rPr>
                <w:sz w:val="16"/>
                <w:szCs w:val="16"/>
              </w:rPr>
              <w:t>Korea Testing Laboratory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EE08E0" w14:textId="028BBFC6" w:rsidR="001F2867" w:rsidRPr="001F2867"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D7662C" w14:textId="4648BF55" w:rsidR="001F2867" w:rsidRPr="001F2867" w:rsidRDefault="001F2867" w:rsidP="001F2867">
            <w:pPr>
              <w:pStyle w:val="TAL"/>
              <w:rPr>
                <w:sz w:val="16"/>
                <w:szCs w:val="16"/>
              </w:rPr>
            </w:pPr>
            <w:r w:rsidRPr="001F2867">
              <w:rPr>
                <w:sz w:val="16"/>
                <w:szCs w:val="16"/>
              </w:rPr>
              <w:t>3GPPMEMBER</w:t>
            </w:r>
          </w:p>
        </w:tc>
      </w:tr>
      <w:tr w:rsidR="001F2867" w14:paraId="487DA7CB"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1A699BD" w14:textId="179B0259" w:rsidR="001F2867" w:rsidRPr="001F2867"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64AC72" w14:textId="30B5BD84" w:rsidR="001F2867" w:rsidRPr="001F2867" w:rsidRDefault="001F2867" w:rsidP="001F2867">
            <w:pPr>
              <w:pStyle w:val="TAL"/>
              <w:rPr>
                <w:sz w:val="16"/>
                <w:szCs w:val="16"/>
              </w:rPr>
            </w:pPr>
            <w:proofErr w:type="spellStart"/>
            <w:r w:rsidRPr="001F2867">
              <w:rPr>
                <w:sz w:val="16"/>
                <w:szCs w:val="16"/>
              </w:rPr>
              <w:t>Rhyu</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386183" w14:textId="473438BC" w:rsidR="001F2867" w:rsidRPr="001F2867" w:rsidRDefault="001F2867" w:rsidP="001F2867">
            <w:pPr>
              <w:pStyle w:val="TAL"/>
              <w:rPr>
                <w:sz w:val="16"/>
                <w:szCs w:val="16"/>
              </w:rPr>
            </w:pPr>
            <w:proofErr w:type="spellStart"/>
            <w:r w:rsidRPr="001F2867">
              <w:rPr>
                <w:sz w:val="16"/>
                <w:szCs w:val="16"/>
              </w:rPr>
              <w:t>Sungryeul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01BF19" w14:textId="39715E96" w:rsidR="001F2867" w:rsidRPr="001F2867" w:rsidRDefault="001F2867" w:rsidP="001F2867">
            <w:pPr>
              <w:pStyle w:val="TAL"/>
              <w:rPr>
                <w:sz w:val="16"/>
                <w:szCs w:val="16"/>
              </w:rPr>
            </w:pPr>
            <w:r w:rsidRPr="001F2867">
              <w:rPr>
                <w:sz w:val="16"/>
                <w:szCs w:val="16"/>
              </w:rPr>
              <w:t>Samsung Electronics Co.,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0CFA1F" w14:textId="4D46759C" w:rsidR="001F2867" w:rsidRPr="001F2867"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E46184" w14:textId="231AC8B3" w:rsidR="001F2867" w:rsidRPr="001F2867" w:rsidRDefault="001F2867" w:rsidP="001F2867">
            <w:pPr>
              <w:pStyle w:val="TAL"/>
              <w:rPr>
                <w:sz w:val="16"/>
                <w:szCs w:val="16"/>
              </w:rPr>
            </w:pPr>
            <w:r w:rsidRPr="001F2867">
              <w:rPr>
                <w:sz w:val="16"/>
                <w:szCs w:val="16"/>
              </w:rPr>
              <w:t>3GPPMEMBER</w:t>
            </w:r>
          </w:p>
        </w:tc>
      </w:tr>
      <w:tr w:rsidR="001F2867" w14:paraId="482ABF68"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245DEB1" w14:textId="2AFDC2BD" w:rsidR="001F2867" w:rsidRPr="001F2867"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7D1619" w14:textId="64248AD9" w:rsidR="001F2867" w:rsidRPr="001F2867" w:rsidRDefault="001F2867" w:rsidP="001F2867">
            <w:pPr>
              <w:pStyle w:val="TAL"/>
              <w:rPr>
                <w:sz w:val="16"/>
                <w:szCs w:val="16"/>
              </w:rPr>
            </w:pPr>
            <w:r w:rsidRPr="001F2867">
              <w:rPr>
                <w:sz w:val="16"/>
                <w:szCs w:val="16"/>
              </w:rPr>
              <w:t>Ribeiro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C5A935" w14:textId="68EF9DE4" w:rsidR="001F2867" w:rsidRPr="001F2867" w:rsidRDefault="001F2867" w:rsidP="001F2867">
            <w:pPr>
              <w:pStyle w:val="TAL"/>
              <w:rPr>
                <w:sz w:val="16"/>
                <w:szCs w:val="16"/>
              </w:rPr>
            </w:pPr>
            <w:r w:rsidRPr="001F2867">
              <w:rPr>
                <w:sz w:val="16"/>
                <w:szCs w:val="16"/>
              </w:rPr>
              <w:t>Cassio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90DDB" w14:textId="4B8925B8" w:rsidR="001F2867" w:rsidRPr="001F2867" w:rsidRDefault="001F2867" w:rsidP="001F2867">
            <w:pPr>
              <w:pStyle w:val="TAL"/>
              <w:rPr>
                <w:sz w:val="16"/>
                <w:szCs w:val="16"/>
              </w:rPr>
            </w:pPr>
            <w:r w:rsidRPr="001F2867">
              <w:rPr>
                <w:sz w:val="16"/>
                <w:szCs w:val="16"/>
              </w:rPr>
              <w:t>Nokia Belgium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95357E" w14:textId="6778E147"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1FFAE" w14:textId="23674E0A" w:rsidR="001F2867" w:rsidRPr="001F2867" w:rsidRDefault="001F2867" w:rsidP="001F2867">
            <w:pPr>
              <w:pStyle w:val="TAL"/>
              <w:rPr>
                <w:sz w:val="16"/>
                <w:szCs w:val="16"/>
              </w:rPr>
            </w:pPr>
            <w:r w:rsidRPr="001F2867">
              <w:rPr>
                <w:sz w:val="16"/>
                <w:szCs w:val="16"/>
              </w:rPr>
              <w:t>3GPPMEMBER</w:t>
            </w:r>
          </w:p>
        </w:tc>
      </w:tr>
      <w:tr w:rsidR="001F2867" w14:paraId="36413A48"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CE8C190" w14:textId="7F65B34B"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567259" w14:textId="7B9C4DF6" w:rsidR="001F2867" w:rsidRPr="001F2867" w:rsidRDefault="001F2867" w:rsidP="001F2867">
            <w:pPr>
              <w:pStyle w:val="TAL"/>
              <w:rPr>
                <w:sz w:val="16"/>
                <w:szCs w:val="16"/>
              </w:rPr>
            </w:pPr>
            <w:r w:rsidRPr="001F2867">
              <w:rPr>
                <w:sz w:val="16"/>
                <w:szCs w:val="16"/>
              </w:rPr>
              <w:t>Robson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6DB3A6" w14:textId="3667D12D" w:rsidR="001F2867" w:rsidRPr="001F2867" w:rsidRDefault="001F2867" w:rsidP="001F2867">
            <w:pPr>
              <w:pStyle w:val="TAL"/>
              <w:rPr>
                <w:sz w:val="16"/>
                <w:szCs w:val="16"/>
              </w:rPr>
            </w:pPr>
            <w:r w:rsidRPr="001F2867">
              <w:rPr>
                <w:sz w:val="16"/>
                <w:szCs w:val="16"/>
              </w:rPr>
              <w:t>Julius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91AFC3" w14:textId="47D07A19" w:rsidR="001F2867" w:rsidRPr="001F2867" w:rsidRDefault="001F2867" w:rsidP="001F2867">
            <w:pPr>
              <w:pStyle w:val="TAL"/>
              <w:rPr>
                <w:sz w:val="16"/>
                <w:szCs w:val="16"/>
              </w:rPr>
            </w:pPr>
            <w:r w:rsidRPr="001F2867">
              <w:rPr>
                <w:sz w:val="16"/>
                <w:szCs w:val="16"/>
              </w:rPr>
              <w:t>Eutelsat 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0981F" w14:textId="23E8E740"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A88D4B" w14:textId="38FC57BE" w:rsidR="001F2867" w:rsidRPr="001F2867" w:rsidRDefault="001F2867" w:rsidP="001F2867">
            <w:pPr>
              <w:pStyle w:val="TAL"/>
              <w:rPr>
                <w:sz w:val="16"/>
                <w:szCs w:val="16"/>
              </w:rPr>
            </w:pPr>
            <w:r w:rsidRPr="001F2867">
              <w:rPr>
                <w:sz w:val="16"/>
                <w:szCs w:val="16"/>
              </w:rPr>
              <w:t>3GPPMEMBER</w:t>
            </w:r>
          </w:p>
        </w:tc>
      </w:tr>
      <w:tr w:rsidR="001F2867" w14:paraId="0C8F28E9"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001A6D4" w14:textId="6B212405"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69E67C" w14:textId="716FC88D" w:rsidR="001F2867" w:rsidRPr="001F2867" w:rsidRDefault="001F2867" w:rsidP="001F2867">
            <w:pPr>
              <w:pStyle w:val="TAL"/>
              <w:rPr>
                <w:sz w:val="16"/>
                <w:szCs w:val="16"/>
              </w:rPr>
            </w:pPr>
            <w:r w:rsidRPr="001F2867">
              <w:rPr>
                <w:sz w:val="16"/>
                <w:szCs w:val="16"/>
              </w:rPr>
              <w:t>Romano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BC0A39" w14:textId="686DC96C" w:rsidR="001F2867" w:rsidRPr="001F2867" w:rsidRDefault="001F2867" w:rsidP="001F2867">
            <w:pPr>
              <w:pStyle w:val="TAL"/>
              <w:rPr>
                <w:sz w:val="16"/>
                <w:szCs w:val="16"/>
              </w:rPr>
            </w:pPr>
            <w:r w:rsidRPr="001F2867">
              <w:rPr>
                <w:sz w:val="16"/>
                <w:szCs w:val="16"/>
              </w:rPr>
              <w:t>Giovanni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10B32" w14:textId="56D52C58" w:rsidR="001F2867" w:rsidRPr="001F2867" w:rsidRDefault="001F2867" w:rsidP="001F2867">
            <w:pPr>
              <w:pStyle w:val="TAL"/>
              <w:rPr>
                <w:sz w:val="16"/>
                <w:szCs w:val="16"/>
              </w:rPr>
            </w:pPr>
            <w:r w:rsidRPr="001F2867">
              <w:rPr>
                <w:sz w:val="16"/>
                <w:szCs w:val="16"/>
              </w:rPr>
              <w:t>TELECOM ITALIA S.p.A.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773283" w14:textId="4B130C54"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D9B203" w14:textId="34CCBC9F" w:rsidR="001F2867" w:rsidRPr="001F2867" w:rsidRDefault="001F2867" w:rsidP="001F2867">
            <w:pPr>
              <w:pStyle w:val="TAL"/>
              <w:rPr>
                <w:sz w:val="16"/>
                <w:szCs w:val="16"/>
              </w:rPr>
            </w:pPr>
            <w:r w:rsidRPr="001F2867">
              <w:rPr>
                <w:sz w:val="16"/>
                <w:szCs w:val="16"/>
              </w:rPr>
              <w:t>3GPPMEMBER</w:t>
            </w:r>
          </w:p>
        </w:tc>
      </w:tr>
      <w:tr w:rsidR="001F2867" w14:paraId="614B912A"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F712C06" w14:textId="2B0CE32F"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B29044" w14:textId="28743D45" w:rsidR="001F2867" w:rsidRPr="001F2867" w:rsidRDefault="001F2867" w:rsidP="001F2867">
            <w:pPr>
              <w:pStyle w:val="TAL"/>
              <w:rPr>
                <w:sz w:val="16"/>
                <w:szCs w:val="16"/>
              </w:rPr>
            </w:pPr>
            <w:r w:rsidRPr="001F2867">
              <w:rPr>
                <w:sz w:val="16"/>
                <w:szCs w:val="16"/>
              </w:rPr>
              <w:t>RYOO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552903" w14:textId="0E5F4694" w:rsidR="001F2867" w:rsidRPr="001F2867" w:rsidRDefault="001F2867" w:rsidP="001F2867">
            <w:pPr>
              <w:pStyle w:val="TAL"/>
              <w:rPr>
                <w:sz w:val="16"/>
                <w:szCs w:val="16"/>
              </w:rPr>
            </w:pPr>
            <w:r w:rsidRPr="001F2867">
              <w:rPr>
                <w:sz w:val="16"/>
                <w:szCs w:val="16"/>
              </w:rPr>
              <w:t>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34DA8" w14:textId="78234C51" w:rsidR="001F2867" w:rsidRPr="001F2867" w:rsidRDefault="001F2867" w:rsidP="001F2867">
            <w:pPr>
              <w:pStyle w:val="TAL"/>
              <w:rPr>
                <w:sz w:val="16"/>
                <w:szCs w:val="16"/>
              </w:rPr>
            </w:pPr>
            <w:proofErr w:type="spellStart"/>
            <w:r w:rsidRPr="001F2867">
              <w:rPr>
                <w:sz w:val="16"/>
                <w:szCs w:val="16"/>
              </w:rPr>
              <w:t>SyncTechno</w:t>
            </w:r>
            <w:proofErr w:type="spellEnd"/>
            <w:r w:rsidRPr="001F2867">
              <w:rPr>
                <w:sz w:val="16"/>
                <w:szCs w:val="16"/>
              </w:rPr>
              <w:t>,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96D95C" w14:textId="7D33B43C" w:rsidR="001F2867" w:rsidRPr="001F2867"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1D6228" w14:textId="439668E5" w:rsidR="001F2867" w:rsidRPr="001F2867" w:rsidRDefault="001F2867" w:rsidP="001F2867">
            <w:pPr>
              <w:pStyle w:val="TAL"/>
              <w:rPr>
                <w:sz w:val="16"/>
                <w:szCs w:val="16"/>
              </w:rPr>
            </w:pPr>
            <w:r w:rsidRPr="001F2867">
              <w:rPr>
                <w:sz w:val="16"/>
                <w:szCs w:val="16"/>
              </w:rPr>
              <w:t>3GPPMEMBER</w:t>
            </w:r>
          </w:p>
        </w:tc>
      </w:tr>
      <w:tr w:rsidR="001F2867" w14:paraId="0CA96631"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F7FAB18" w14:textId="59C22C28" w:rsidR="001F2867" w:rsidRPr="001F2867" w:rsidRDefault="001F2867" w:rsidP="001F2867">
            <w:pPr>
              <w:pStyle w:val="TAL"/>
              <w:rPr>
                <w:sz w:val="16"/>
                <w:szCs w:val="16"/>
              </w:rPr>
            </w:pPr>
            <w:r w:rsidRPr="001F2867">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D39873" w14:textId="0924E9E1" w:rsidR="001F2867" w:rsidRPr="001F2867" w:rsidRDefault="001F2867" w:rsidP="001F2867">
            <w:pPr>
              <w:pStyle w:val="TAL"/>
              <w:rPr>
                <w:sz w:val="16"/>
                <w:szCs w:val="16"/>
              </w:rPr>
            </w:pPr>
            <w:r w:rsidRPr="001F2867">
              <w:rPr>
                <w:sz w:val="16"/>
                <w:szCs w:val="16"/>
              </w:rPr>
              <w:t>Ryu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8C60BA" w14:textId="682D0D11" w:rsidR="001F2867" w:rsidRPr="001F2867" w:rsidRDefault="001F2867" w:rsidP="001F2867">
            <w:pPr>
              <w:pStyle w:val="TAL"/>
              <w:rPr>
                <w:sz w:val="16"/>
                <w:szCs w:val="16"/>
              </w:rPr>
            </w:pPr>
            <w:r w:rsidRPr="001F2867">
              <w:rPr>
                <w:sz w:val="16"/>
                <w:szCs w:val="16"/>
              </w:rPr>
              <w:t>Jinsook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67773E" w14:textId="235B2516" w:rsidR="001F2867" w:rsidRPr="001F2867" w:rsidRDefault="001F2867" w:rsidP="001F2867">
            <w:pPr>
              <w:pStyle w:val="TAL"/>
              <w:rPr>
                <w:sz w:val="16"/>
                <w:szCs w:val="16"/>
              </w:rPr>
            </w:pPr>
            <w:r w:rsidRPr="001F2867">
              <w:rPr>
                <w:sz w:val="16"/>
                <w:szCs w:val="16"/>
              </w:rPr>
              <w:t>Dish Network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565DCA" w14:textId="7AAA83A5" w:rsidR="001F2867" w:rsidRPr="001F2867"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58E72D" w14:textId="7A895C28" w:rsidR="001F2867" w:rsidRPr="001F2867" w:rsidRDefault="001F2867" w:rsidP="001F2867">
            <w:pPr>
              <w:pStyle w:val="TAL"/>
              <w:rPr>
                <w:sz w:val="16"/>
                <w:szCs w:val="16"/>
              </w:rPr>
            </w:pPr>
            <w:r w:rsidRPr="001F2867">
              <w:rPr>
                <w:sz w:val="16"/>
                <w:szCs w:val="16"/>
              </w:rPr>
              <w:t>3GPPMEMBER</w:t>
            </w:r>
          </w:p>
        </w:tc>
      </w:tr>
      <w:tr w:rsidR="001F2867" w14:paraId="545D4101"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6F084BD" w14:textId="189394F7"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20FCC3" w14:textId="70C673C9" w:rsidR="001F2867" w:rsidRPr="001F2867" w:rsidRDefault="001F2867" w:rsidP="001F2867">
            <w:pPr>
              <w:pStyle w:val="TAL"/>
              <w:rPr>
                <w:sz w:val="16"/>
                <w:szCs w:val="16"/>
              </w:rPr>
            </w:pPr>
            <w:r w:rsidRPr="001F2867">
              <w:rPr>
                <w:sz w:val="16"/>
                <w:szCs w:val="16"/>
              </w:rPr>
              <w:t>Saboorian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8D7DDD" w14:textId="0854DEBC" w:rsidR="001F2867" w:rsidRPr="001F2867" w:rsidRDefault="001F2867" w:rsidP="001F2867">
            <w:pPr>
              <w:pStyle w:val="TAL"/>
              <w:rPr>
                <w:sz w:val="16"/>
                <w:szCs w:val="16"/>
              </w:rPr>
            </w:pPr>
            <w:r w:rsidRPr="001F2867">
              <w:rPr>
                <w:sz w:val="16"/>
                <w:szCs w:val="16"/>
              </w:rPr>
              <w:t>Tony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24386" w14:textId="3AF17763" w:rsidR="001F2867" w:rsidRPr="001F2867" w:rsidRDefault="001F2867" w:rsidP="001F2867">
            <w:pPr>
              <w:pStyle w:val="TAL"/>
              <w:rPr>
                <w:sz w:val="16"/>
                <w:szCs w:val="16"/>
              </w:rPr>
            </w:pPr>
            <w:proofErr w:type="spellStart"/>
            <w:r w:rsidRPr="001F2867">
              <w:rPr>
                <w:sz w:val="16"/>
                <w:szCs w:val="16"/>
              </w:rPr>
              <w:t>Futurewei</w:t>
            </w:r>
            <w:proofErr w:type="spellEnd"/>
            <w:r w:rsidRPr="001F2867">
              <w:rPr>
                <w:sz w:val="16"/>
                <w:szCs w:val="16"/>
              </w:rPr>
              <w:t xml:space="preserve"> Technologies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856D62" w14:textId="5C7DE76E" w:rsidR="001F2867" w:rsidRPr="001F2867"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C20C42" w14:textId="65245853" w:rsidR="001F2867" w:rsidRPr="001F2867" w:rsidRDefault="001F2867" w:rsidP="001F2867">
            <w:pPr>
              <w:pStyle w:val="TAL"/>
              <w:rPr>
                <w:sz w:val="16"/>
                <w:szCs w:val="16"/>
              </w:rPr>
            </w:pPr>
            <w:r w:rsidRPr="001F2867">
              <w:rPr>
                <w:sz w:val="16"/>
                <w:szCs w:val="16"/>
              </w:rPr>
              <w:t>3GPPMEMBER</w:t>
            </w:r>
          </w:p>
        </w:tc>
      </w:tr>
      <w:tr w:rsidR="001F2867" w14:paraId="49900797"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2A2DB14" w14:textId="358005FF" w:rsidR="001F2867" w:rsidRPr="001F2867"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BB5A04" w14:textId="0B72CED2" w:rsidR="001F2867" w:rsidRPr="001F2867" w:rsidRDefault="001F2867" w:rsidP="001F2867">
            <w:pPr>
              <w:pStyle w:val="TAL"/>
              <w:rPr>
                <w:sz w:val="16"/>
                <w:szCs w:val="16"/>
              </w:rPr>
            </w:pPr>
            <w:r w:rsidRPr="001F2867">
              <w:rPr>
                <w:sz w:val="16"/>
                <w:szCs w:val="16"/>
              </w:rPr>
              <w:t>Sadeghi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793DCC" w14:textId="4E751732" w:rsidR="001F2867" w:rsidRPr="001F2867" w:rsidRDefault="001F2867" w:rsidP="001F2867">
            <w:pPr>
              <w:pStyle w:val="TAL"/>
              <w:rPr>
                <w:sz w:val="16"/>
                <w:szCs w:val="16"/>
              </w:rPr>
            </w:pPr>
            <w:r w:rsidRPr="001F2867">
              <w:rPr>
                <w:sz w:val="16"/>
                <w:szCs w:val="16"/>
              </w:rPr>
              <w:t>Bahar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475A1" w14:textId="7D07A8E2" w:rsidR="001F2867" w:rsidRPr="001F2867" w:rsidRDefault="001F2867" w:rsidP="001F2867">
            <w:pPr>
              <w:pStyle w:val="TAL"/>
              <w:rPr>
                <w:sz w:val="16"/>
                <w:szCs w:val="16"/>
              </w:rPr>
            </w:pPr>
            <w:r w:rsidRPr="001F2867">
              <w:rPr>
                <w:sz w:val="16"/>
                <w:szCs w:val="16"/>
              </w:rPr>
              <w:t>Microsoft Europe SARL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617602" w14:textId="29E6F07F"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9005E" w14:textId="1BA4FE7F" w:rsidR="001F2867" w:rsidRPr="001F2867" w:rsidRDefault="001F2867" w:rsidP="001F2867">
            <w:pPr>
              <w:pStyle w:val="TAL"/>
              <w:rPr>
                <w:sz w:val="16"/>
                <w:szCs w:val="16"/>
              </w:rPr>
            </w:pPr>
            <w:r w:rsidRPr="001F2867">
              <w:rPr>
                <w:sz w:val="16"/>
                <w:szCs w:val="16"/>
              </w:rPr>
              <w:t>3GPPMEMBER</w:t>
            </w:r>
          </w:p>
        </w:tc>
      </w:tr>
      <w:tr w:rsidR="001F2867" w14:paraId="50332D57"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A1B2CE8" w14:textId="565F4FC6"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969F37" w14:textId="218451B9" w:rsidR="001F2867" w:rsidRPr="001F2867" w:rsidRDefault="001F2867" w:rsidP="001F2867">
            <w:pPr>
              <w:pStyle w:val="TAL"/>
              <w:rPr>
                <w:sz w:val="16"/>
                <w:szCs w:val="16"/>
              </w:rPr>
            </w:pPr>
            <w:r w:rsidRPr="001F2867">
              <w:rPr>
                <w:sz w:val="16"/>
                <w:szCs w:val="16"/>
              </w:rPr>
              <w:t>Saha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66E024" w14:textId="6C3FE42C" w:rsidR="001F2867" w:rsidRPr="001F2867" w:rsidRDefault="001F2867" w:rsidP="001F2867">
            <w:pPr>
              <w:pStyle w:val="TAL"/>
              <w:rPr>
                <w:sz w:val="16"/>
                <w:szCs w:val="16"/>
              </w:rPr>
            </w:pPr>
            <w:r w:rsidRPr="001F2867">
              <w:rPr>
                <w:sz w:val="16"/>
                <w:szCs w:val="16"/>
              </w:rPr>
              <w:t>Anindya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192C7" w14:textId="6A214E23" w:rsidR="001F2867" w:rsidRPr="001F2867" w:rsidRDefault="001F2867" w:rsidP="001F2867">
            <w:pPr>
              <w:pStyle w:val="TAL"/>
              <w:rPr>
                <w:sz w:val="16"/>
                <w:szCs w:val="16"/>
              </w:rPr>
            </w:pPr>
            <w:proofErr w:type="spellStart"/>
            <w:r w:rsidRPr="001F2867">
              <w:rPr>
                <w:sz w:val="16"/>
                <w:szCs w:val="16"/>
              </w:rPr>
              <w:t>Tejas</w:t>
            </w:r>
            <w:proofErr w:type="spellEnd"/>
            <w:r w:rsidRPr="001F2867">
              <w:rPr>
                <w:sz w:val="16"/>
                <w:szCs w:val="16"/>
              </w:rPr>
              <w:t xml:space="preserve"> Networks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58C3FF" w14:textId="1ABF931F" w:rsidR="001F2867" w:rsidRPr="001F2867" w:rsidRDefault="001F2867" w:rsidP="001F2867">
            <w:pPr>
              <w:pStyle w:val="TAL"/>
              <w:rPr>
                <w:sz w:val="16"/>
                <w:szCs w:val="16"/>
              </w:rPr>
            </w:pPr>
            <w:r w:rsidRPr="001F2867">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63D019" w14:textId="427BD026" w:rsidR="001F2867" w:rsidRPr="001F2867" w:rsidRDefault="001F2867" w:rsidP="001F2867">
            <w:pPr>
              <w:pStyle w:val="TAL"/>
              <w:rPr>
                <w:sz w:val="16"/>
                <w:szCs w:val="16"/>
              </w:rPr>
            </w:pPr>
            <w:r w:rsidRPr="001F2867">
              <w:rPr>
                <w:sz w:val="16"/>
                <w:szCs w:val="16"/>
              </w:rPr>
              <w:t>3GPPMEMBER</w:t>
            </w:r>
          </w:p>
        </w:tc>
      </w:tr>
      <w:tr w:rsidR="001F2867" w14:paraId="3B59A2E6"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B7D3903" w14:textId="78CB1BE1"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011329" w14:textId="22F98E23" w:rsidR="001F2867" w:rsidRPr="001F2867" w:rsidRDefault="001F2867" w:rsidP="001F2867">
            <w:pPr>
              <w:pStyle w:val="TAL"/>
              <w:rPr>
                <w:sz w:val="16"/>
                <w:szCs w:val="16"/>
              </w:rPr>
            </w:pPr>
            <w:r w:rsidRPr="001F2867">
              <w:rPr>
                <w:sz w:val="16"/>
                <w:szCs w:val="16"/>
              </w:rPr>
              <w:t>Sahin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8FB63" w14:textId="5ACE90E2" w:rsidR="001F2867" w:rsidRPr="001F2867" w:rsidRDefault="001F2867" w:rsidP="001F2867">
            <w:pPr>
              <w:pStyle w:val="TAL"/>
              <w:rPr>
                <w:sz w:val="16"/>
                <w:szCs w:val="16"/>
              </w:rPr>
            </w:pPr>
            <w:r w:rsidRPr="001F2867">
              <w:rPr>
                <w:sz w:val="16"/>
                <w:szCs w:val="16"/>
              </w:rPr>
              <w:t>Yildirim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0E999" w14:textId="41990279" w:rsidR="001F2867" w:rsidRPr="001F2867" w:rsidRDefault="001F2867" w:rsidP="001F2867">
            <w:pPr>
              <w:pStyle w:val="TAL"/>
              <w:rPr>
                <w:sz w:val="16"/>
                <w:szCs w:val="16"/>
              </w:rPr>
            </w:pPr>
            <w:r w:rsidRPr="001F2867">
              <w:rPr>
                <w:sz w:val="16"/>
                <w:szCs w:val="16"/>
              </w:rPr>
              <w:t>Charter Communications,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6E43E2" w14:textId="2600A3AA" w:rsidR="001F2867" w:rsidRPr="001F2867"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F22DF" w14:textId="01938415" w:rsidR="001F2867" w:rsidRPr="001F2867" w:rsidRDefault="001F2867" w:rsidP="001F2867">
            <w:pPr>
              <w:pStyle w:val="TAL"/>
              <w:rPr>
                <w:sz w:val="16"/>
                <w:szCs w:val="16"/>
              </w:rPr>
            </w:pPr>
            <w:r w:rsidRPr="001F2867">
              <w:rPr>
                <w:sz w:val="16"/>
                <w:szCs w:val="16"/>
              </w:rPr>
              <w:t>3GPPMEMBER</w:t>
            </w:r>
          </w:p>
        </w:tc>
      </w:tr>
      <w:tr w:rsidR="001F2867" w14:paraId="39C6C7DE"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AA8E3DA" w14:textId="19EE53D6"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3A0986" w14:textId="6712F775" w:rsidR="001F2867" w:rsidRPr="001F2867" w:rsidRDefault="001F2867" w:rsidP="001F2867">
            <w:pPr>
              <w:pStyle w:val="TAL"/>
              <w:rPr>
                <w:sz w:val="16"/>
                <w:szCs w:val="16"/>
              </w:rPr>
            </w:pPr>
            <w:r w:rsidRPr="001F2867">
              <w:rPr>
                <w:sz w:val="16"/>
                <w:szCs w:val="16"/>
              </w:rPr>
              <w:t>Sällberg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8C1FBE" w14:textId="5DAC1E9D" w:rsidR="001F2867" w:rsidRPr="001F2867" w:rsidRDefault="001F2867" w:rsidP="001F2867">
            <w:pPr>
              <w:pStyle w:val="TAL"/>
              <w:rPr>
                <w:sz w:val="16"/>
                <w:szCs w:val="16"/>
              </w:rPr>
            </w:pPr>
            <w:r w:rsidRPr="001F2867">
              <w:rPr>
                <w:sz w:val="16"/>
                <w:szCs w:val="16"/>
              </w:rPr>
              <w:t>Krister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A6922" w14:textId="2F1F6872" w:rsidR="001F2867" w:rsidRPr="001F2867" w:rsidRDefault="001F2867" w:rsidP="001F2867">
            <w:pPr>
              <w:pStyle w:val="TAL"/>
              <w:rPr>
                <w:sz w:val="16"/>
                <w:szCs w:val="16"/>
              </w:rPr>
            </w:pPr>
            <w:r w:rsidRPr="001F2867">
              <w:rPr>
                <w:sz w:val="16"/>
                <w:szCs w:val="16"/>
              </w:rPr>
              <w:t>Ericsson Japan K.K.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8FFE2A" w14:textId="62F6971B" w:rsidR="001F2867" w:rsidRPr="001F2867"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166FAB" w14:textId="290FE1C5" w:rsidR="001F2867" w:rsidRPr="001F2867" w:rsidRDefault="001F2867" w:rsidP="001F2867">
            <w:pPr>
              <w:pStyle w:val="TAL"/>
              <w:rPr>
                <w:sz w:val="16"/>
                <w:szCs w:val="16"/>
              </w:rPr>
            </w:pPr>
            <w:r w:rsidRPr="001F2867">
              <w:rPr>
                <w:sz w:val="16"/>
                <w:szCs w:val="16"/>
              </w:rPr>
              <w:t>3GPPMEMBER</w:t>
            </w:r>
          </w:p>
        </w:tc>
      </w:tr>
      <w:tr w:rsidR="001F2867" w14:paraId="38FEDEBA"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6BEC50A" w14:textId="24B36568"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9BF77" w14:textId="11460679" w:rsidR="001F2867" w:rsidRPr="001F2867" w:rsidRDefault="001F2867" w:rsidP="001F2867">
            <w:pPr>
              <w:pStyle w:val="TAL"/>
              <w:rPr>
                <w:sz w:val="16"/>
                <w:szCs w:val="16"/>
              </w:rPr>
            </w:pPr>
            <w:r w:rsidRPr="001F2867">
              <w:rPr>
                <w:sz w:val="16"/>
                <w:szCs w:val="16"/>
              </w:rPr>
              <w:t>Sama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52FFDD" w14:textId="46731291" w:rsidR="001F2867" w:rsidRPr="001F2867" w:rsidRDefault="001F2867" w:rsidP="001F2867">
            <w:pPr>
              <w:pStyle w:val="TAL"/>
              <w:rPr>
                <w:sz w:val="16"/>
                <w:szCs w:val="16"/>
              </w:rPr>
            </w:pPr>
            <w:r w:rsidRPr="001F2867">
              <w:rPr>
                <w:sz w:val="16"/>
                <w:szCs w:val="16"/>
              </w:rPr>
              <w:t>Malla Reddy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2E8DA3" w14:textId="479C30DF" w:rsidR="001F2867" w:rsidRPr="001F2867" w:rsidRDefault="001F2867" w:rsidP="001F2867">
            <w:pPr>
              <w:pStyle w:val="TAL"/>
              <w:rPr>
                <w:sz w:val="16"/>
                <w:szCs w:val="16"/>
              </w:rPr>
            </w:pPr>
            <w:r w:rsidRPr="001F2867">
              <w:rPr>
                <w:sz w:val="16"/>
                <w:szCs w:val="16"/>
              </w:rPr>
              <w:t>DOCOMO Communications Lab.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FC8394" w14:textId="4E0BBFF1"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5084AD" w14:textId="33CF4DBA" w:rsidR="001F2867" w:rsidRPr="001F2867" w:rsidRDefault="001F2867" w:rsidP="001F2867">
            <w:pPr>
              <w:pStyle w:val="TAL"/>
              <w:rPr>
                <w:sz w:val="16"/>
                <w:szCs w:val="16"/>
              </w:rPr>
            </w:pPr>
            <w:r w:rsidRPr="001F2867">
              <w:rPr>
                <w:sz w:val="16"/>
                <w:szCs w:val="16"/>
              </w:rPr>
              <w:t>3GPPMEMBER</w:t>
            </w:r>
          </w:p>
        </w:tc>
      </w:tr>
      <w:tr w:rsidR="001F2867" w14:paraId="236C7075"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F7E4B9B" w14:textId="12230A67"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27497B" w14:textId="6552D959" w:rsidR="001F2867" w:rsidRPr="001F2867" w:rsidRDefault="001F2867" w:rsidP="001F2867">
            <w:pPr>
              <w:pStyle w:val="TAL"/>
              <w:rPr>
                <w:sz w:val="16"/>
                <w:szCs w:val="16"/>
              </w:rPr>
            </w:pPr>
            <w:r w:rsidRPr="001F2867">
              <w:rPr>
                <w:sz w:val="16"/>
                <w:szCs w:val="16"/>
              </w:rPr>
              <w:t>SATTIANARAYANIN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3ADB28" w14:textId="3669138F" w:rsidR="001F2867" w:rsidRPr="001F2867" w:rsidRDefault="001F2867" w:rsidP="001F2867">
            <w:pPr>
              <w:pStyle w:val="TAL"/>
              <w:rPr>
                <w:sz w:val="16"/>
                <w:szCs w:val="16"/>
              </w:rPr>
            </w:pPr>
            <w:r w:rsidRPr="001F2867">
              <w:rPr>
                <w:sz w:val="16"/>
                <w:szCs w:val="16"/>
              </w:rPr>
              <w:t>JEEVA KESHAV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687E4" w14:textId="782021D3" w:rsidR="001F2867" w:rsidRPr="001F2867" w:rsidRDefault="001F2867" w:rsidP="001F2867">
            <w:pPr>
              <w:pStyle w:val="TAL"/>
              <w:rPr>
                <w:sz w:val="16"/>
                <w:szCs w:val="16"/>
              </w:rPr>
            </w:pPr>
            <w:r w:rsidRPr="001F2867">
              <w:rPr>
                <w:sz w:val="16"/>
                <w:szCs w:val="16"/>
              </w:rPr>
              <w:t>Indian Institute of Tech (M)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C8010E" w14:textId="03BE836F" w:rsidR="001F2867" w:rsidRPr="001F2867" w:rsidRDefault="001F2867" w:rsidP="001F2867">
            <w:pPr>
              <w:pStyle w:val="TAL"/>
              <w:rPr>
                <w:sz w:val="16"/>
                <w:szCs w:val="16"/>
              </w:rPr>
            </w:pPr>
            <w:r w:rsidRPr="001F2867">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DD5E04" w14:textId="3EC4DC77" w:rsidR="001F2867" w:rsidRPr="001F2867" w:rsidRDefault="001F2867" w:rsidP="001F2867">
            <w:pPr>
              <w:pStyle w:val="TAL"/>
              <w:rPr>
                <w:sz w:val="16"/>
                <w:szCs w:val="16"/>
              </w:rPr>
            </w:pPr>
            <w:r w:rsidRPr="001F2867">
              <w:rPr>
                <w:sz w:val="16"/>
                <w:szCs w:val="16"/>
              </w:rPr>
              <w:t>3GPPMEMBER</w:t>
            </w:r>
          </w:p>
        </w:tc>
      </w:tr>
      <w:tr w:rsidR="001F2867" w14:paraId="70E10ABB"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5519C10" w14:textId="0465AD16" w:rsidR="001F2867" w:rsidRPr="001F2867"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DCD94B" w14:textId="4BADCFED" w:rsidR="001F2867" w:rsidRPr="001F2867" w:rsidRDefault="001F2867" w:rsidP="001F2867">
            <w:pPr>
              <w:pStyle w:val="TAL"/>
              <w:rPr>
                <w:sz w:val="16"/>
                <w:szCs w:val="16"/>
              </w:rPr>
            </w:pPr>
            <w:r w:rsidRPr="001F2867">
              <w:rPr>
                <w:sz w:val="16"/>
                <w:szCs w:val="16"/>
              </w:rPr>
              <w:t>Savaglio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88F707" w14:textId="660E9402" w:rsidR="001F2867" w:rsidRPr="001F2867" w:rsidRDefault="001F2867" w:rsidP="001F2867">
            <w:pPr>
              <w:pStyle w:val="TAL"/>
              <w:rPr>
                <w:sz w:val="16"/>
                <w:szCs w:val="16"/>
              </w:rPr>
            </w:pPr>
            <w:r w:rsidRPr="001F2867">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986DB" w14:textId="5850F38E" w:rsidR="001F2867" w:rsidRPr="001F2867" w:rsidRDefault="001F2867" w:rsidP="001F2867">
            <w:pPr>
              <w:pStyle w:val="TAL"/>
              <w:rPr>
                <w:sz w:val="16"/>
                <w:szCs w:val="16"/>
              </w:rPr>
            </w:pPr>
            <w:r w:rsidRPr="001F2867">
              <w:rPr>
                <w:sz w:val="16"/>
                <w:szCs w:val="16"/>
              </w:rPr>
              <w:t>Telstra Limited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376C0E" w14:textId="349C7ED4"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392F87" w14:textId="72BA6899" w:rsidR="001F2867" w:rsidRPr="001F2867" w:rsidRDefault="001F2867" w:rsidP="001F2867">
            <w:pPr>
              <w:pStyle w:val="TAL"/>
              <w:rPr>
                <w:sz w:val="16"/>
                <w:szCs w:val="16"/>
              </w:rPr>
            </w:pPr>
            <w:r w:rsidRPr="001F2867">
              <w:rPr>
                <w:sz w:val="16"/>
                <w:szCs w:val="16"/>
              </w:rPr>
              <w:t>3GPPMEMBER</w:t>
            </w:r>
          </w:p>
        </w:tc>
      </w:tr>
      <w:tr w:rsidR="001F2867" w14:paraId="2FCCF8B4"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88AA5E4" w14:textId="656DE83B"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0B1EF3" w14:textId="44730D47" w:rsidR="001F2867" w:rsidRPr="001F2867" w:rsidRDefault="001F2867" w:rsidP="001F2867">
            <w:pPr>
              <w:pStyle w:val="TAL"/>
              <w:rPr>
                <w:sz w:val="16"/>
                <w:szCs w:val="16"/>
              </w:rPr>
            </w:pPr>
            <w:r w:rsidRPr="001F2867">
              <w:rPr>
                <w:sz w:val="16"/>
                <w:szCs w:val="16"/>
              </w:rPr>
              <w:t>Schiavon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AF4BB0" w14:textId="0CD14193" w:rsidR="001F2867" w:rsidRPr="001F2867" w:rsidRDefault="001F2867" w:rsidP="001F2867">
            <w:pPr>
              <w:pStyle w:val="TAL"/>
              <w:rPr>
                <w:sz w:val="16"/>
                <w:szCs w:val="16"/>
              </w:rPr>
            </w:pPr>
            <w:r w:rsidRPr="001F2867">
              <w:rPr>
                <w:sz w:val="16"/>
                <w:szCs w:val="16"/>
              </w:rPr>
              <w:t>Alberto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F758B5" w14:textId="52CD63A4"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12F351" w14:textId="2C74701C"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0D42EA" w14:textId="09FD9A5F" w:rsidR="001F2867" w:rsidRPr="001F2867" w:rsidRDefault="001F2867" w:rsidP="001F2867">
            <w:pPr>
              <w:pStyle w:val="TAL"/>
              <w:rPr>
                <w:sz w:val="16"/>
                <w:szCs w:val="16"/>
              </w:rPr>
            </w:pPr>
            <w:r w:rsidRPr="001F2867">
              <w:rPr>
                <w:sz w:val="16"/>
                <w:szCs w:val="16"/>
              </w:rPr>
              <w:t>3GPPORG_REP</w:t>
            </w:r>
          </w:p>
        </w:tc>
      </w:tr>
      <w:tr w:rsidR="001F2867" w14:paraId="5C5B9554"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2138C61" w14:textId="407CA164"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FD5674" w14:textId="0848460F" w:rsidR="001F2867" w:rsidRPr="001F2867" w:rsidRDefault="001F2867" w:rsidP="001F2867">
            <w:pPr>
              <w:pStyle w:val="TAL"/>
              <w:rPr>
                <w:sz w:val="16"/>
                <w:szCs w:val="16"/>
              </w:rPr>
            </w:pPr>
            <w:r w:rsidRPr="001F2867">
              <w:rPr>
                <w:sz w:val="16"/>
                <w:szCs w:val="16"/>
              </w:rPr>
              <w:t>Schmitz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EA8B96" w14:textId="57B460ED" w:rsidR="001F2867" w:rsidRPr="001F2867" w:rsidRDefault="001F2867" w:rsidP="001F2867">
            <w:pPr>
              <w:pStyle w:val="TAL"/>
              <w:rPr>
                <w:sz w:val="16"/>
                <w:szCs w:val="16"/>
              </w:rPr>
            </w:pPr>
            <w:r w:rsidRPr="001F2867">
              <w:rPr>
                <w:sz w:val="16"/>
                <w:szCs w:val="16"/>
              </w:rPr>
              <w:t>Steffen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F9E577" w14:textId="3DF735C5" w:rsidR="001F2867" w:rsidRPr="001F2867" w:rsidRDefault="001F2867" w:rsidP="001F2867">
            <w:pPr>
              <w:pStyle w:val="TAL"/>
              <w:rPr>
                <w:sz w:val="16"/>
                <w:szCs w:val="16"/>
              </w:rPr>
            </w:pPr>
            <w:r w:rsidRPr="001F2867">
              <w:rPr>
                <w:sz w:val="16"/>
                <w:szCs w:val="16"/>
              </w:rPr>
              <w:t>Volkswagen 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E4D641" w14:textId="4FD69FF5"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FC5528" w14:textId="77C3483A" w:rsidR="001F2867" w:rsidRPr="001F2867" w:rsidRDefault="001F2867" w:rsidP="001F2867">
            <w:pPr>
              <w:pStyle w:val="TAL"/>
              <w:rPr>
                <w:sz w:val="16"/>
                <w:szCs w:val="16"/>
              </w:rPr>
            </w:pPr>
            <w:r w:rsidRPr="001F2867">
              <w:rPr>
                <w:sz w:val="16"/>
                <w:szCs w:val="16"/>
              </w:rPr>
              <w:t>3GPPMEMBER</w:t>
            </w:r>
          </w:p>
        </w:tc>
      </w:tr>
      <w:tr w:rsidR="001F2867" w14:paraId="0791D1A2"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130BE3F" w14:textId="0023DBDE"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FF5931" w14:textId="7AB686F9" w:rsidR="001F2867" w:rsidRPr="001F2867" w:rsidRDefault="001F2867" w:rsidP="001F2867">
            <w:pPr>
              <w:pStyle w:val="TAL"/>
              <w:rPr>
                <w:sz w:val="16"/>
                <w:szCs w:val="16"/>
              </w:rPr>
            </w:pPr>
            <w:r w:rsidRPr="001F2867">
              <w:rPr>
                <w:sz w:val="16"/>
                <w:szCs w:val="16"/>
              </w:rPr>
              <w:t>Schumacher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0D92A1" w14:textId="4764E88F" w:rsidR="001F2867" w:rsidRPr="001F2867" w:rsidRDefault="001F2867" w:rsidP="001F2867">
            <w:pPr>
              <w:pStyle w:val="TAL"/>
              <w:rPr>
                <w:sz w:val="16"/>
                <w:szCs w:val="16"/>
              </w:rPr>
            </w:pPr>
            <w:r w:rsidRPr="001F2867">
              <w:rPr>
                <w:sz w:val="16"/>
                <w:szCs w:val="16"/>
              </w:rPr>
              <w:t>Joseph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EFE8E" w14:textId="053A7F9C" w:rsidR="001F2867" w:rsidRPr="001F2867" w:rsidRDefault="001F2867" w:rsidP="001F2867">
            <w:pPr>
              <w:pStyle w:val="TAL"/>
              <w:rPr>
                <w:sz w:val="16"/>
                <w:szCs w:val="16"/>
              </w:rPr>
            </w:pPr>
            <w:r w:rsidRPr="001F2867">
              <w:rPr>
                <w:sz w:val="16"/>
                <w:szCs w:val="16"/>
              </w:rPr>
              <w:t>AT&amp;T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388626" w14:textId="303E25FE" w:rsidR="001F2867" w:rsidRPr="001F2867"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7F1D3F" w14:textId="5B443C17" w:rsidR="001F2867" w:rsidRPr="001F2867" w:rsidRDefault="001F2867" w:rsidP="001F2867">
            <w:pPr>
              <w:pStyle w:val="TAL"/>
              <w:rPr>
                <w:sz w:val="16"/>
                <w:szCs w:val="16"/>
              </w:rPr>
            </w:pPr>
            <w:r w:rsidRPr="001F2867">
              <w:rPr>
                <w:sz w:val="16"/>
                <w:szCs w:val="16"/>
              </w:rPr>
              <w:t>3GPPMEMBER</w:t>
            </w:r>
          </w:p>
        </w:tc>
      </w:tr>
      <w:tr w:rsidR="001F2867" w14:paraId="714D4B9B"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ECFF39F" w14:textId="3D5A741E"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C1E95C" w14:textId="522571A6" w:rsidR="001F2867" w:rsidRPr="001F2867" w:rsidRDefault="001F2867" w:rsidP="001F2867">
            <w:pPr>
              <w:pStyle w:val="TAL"/>
              <w:rPr>
                <w:sz w:val="16"/>
                <w:szCs w:val="16"/>
              </w:rPr>
            </w:pPr>
            <w:r w:rsidRPr="001F2867">
              <w:rPr>
                <w:sz w:val="16"/>
                <w:szCs w:val="16"/>
              </w:rPr>
              <w:t>Shariat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225D05" w14:textId="0185C37A" w:rsidR="001F2867" w:rsidRPr="001F2867" w:rsidRDefault="001F2867" w:rsidP="001F2867">
            <w:pPr>
              <w:pStyle w:val="TAL"/>
              <w:rPr>
                <w:sz w:val="16"/>
                <w:szCs w:val="16"/>
              </w:rPr>
            </w:pPr>
            <w:r w:rsidRPr="001F2867">
              <w:rPr>
                <w:sz w:val="16"/>
                <w:szCs w:val="16"/>
              </w:rPr>
              <w:t>Mehrdad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574031" w14:textId="03A8CE74" w:rsidR="001F2867" w:rsidRPr="001F2867" w:rsidRDefault="001F2867" w:rsidP="001F2867">
            <w:pPr>
              <w:pStyle w:val="TAL"/>
              <w:rPr>
                <w:sz w:val="16"/>
                <w:szCs w:val="16"/>
              </w:rPr>
            </w:pPr>
            <w:r w:rsidRPr="001F2867">
              <w:rPr>
                <w:sz w:val="16"/>
                <w:szCs w:val="16"/>
              </w:rPr>
              <w:t>MediaTek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465432" w14:textId="7E04F548"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18C514" w14:textId="1F42B8E3" w:rsidR="001F2867" w:rsidRPr="001F2867" w:rsidRDefault="001F2867" w:rsidP="001F2867">
            <w:pPr>
              <w:pStyle w:val="TAL"/>
              <w:rPr>
                <w:sz w:val="16"/>
                <w:szCs w:val="16"/>
              </w:rPr>
            </w:pPr>
            <w:r w:rsidRPr="001F2867">
              <w:rPr>
                <w:sz w:val="16"/>
                <w:szCs w:val="16"/>
              </w:rPr>
              <w:t>3GPPMEMBER</w:t>
            </w:r>
          </w:p>
        </w:tc>
      </w:tr>
      <w:tr w:rsidR="001F2867" w14:paraId="40133862"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783C913" w14:textId="3C66E869" w:rsidR="001F2867" w:rsidRPr="001F2867" w:rsidRDefault="001F2867" w:rsidP="001F2867">
            <w:pPr>
              <w:pStyle w:val="TAL"/>
              <w:rPr>
                <w:sz w:val="16"/>
                <w:szCs w:val="16"/>
              </w:rPr>
            </w:pPr>
            <w:r w:rsidRPr="001F2867">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C5B7BD" w14:textId="52EED1B2" w:rsidR="001F2867" w:rsidRPr="001F2867" w:rsidRDefault="001F2867" w:rsidP="001F2867">
            <w:pPr>
              <w:pStyle w:val="TAL"/>
              <w:rPr>
                <w:sz w:val="16"/>
                <w:szCs w:val="16"/>
              </w:rPr>
            </w:pPr>
            <w:r w:rsidRPr="001F2867">
              <w:rPr>
                <w:sz w:val="16"/>
                <w:szCs w:val="16"/>
              </w:rPr>
              <w:t>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26C5B2" w14:textId="2EEF736E" w:rsidR="001F2867" w:rsidRPr="001F2867" w:rsidRDefault="001F2867" w:rsidP="001F2867">
            <w:pPr>
              <w:pStyle w:val="TAL"/>
              <w:rPr>
                <w:sz w:val="16"/>
                <w:szCs w:val="16"/>
              </w:rPr>
            </w:pPr>
            <w:proofErr w:type="spellStart"/>
            <w:r w:rsidRPr="001F2867">
              <w:rPr>
                <w:sz w:val="16"/>
                <w:szCs w:val="16"/>
              </w:rPr>
              <w:t>Nianshan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7B1735" w14:textId="332C0DAA" w:rsidR="001F2867" w:rsidRPr="001F2867" w:rsidRDefault="001F2867" w:rsidP="001F2867">
            <w:pPr>
              <w:pStyle w:val="TAL"/>
              <w:rPr>
                <w:sz w:val="16"/>
                <w:szCs w:val="16"/>
              </w:rPr>
            </w:pPr>
            <w:r w:rsidRPr="001F2867">
              <w:rPr>
                <w:sz w:val="16"/>
                <w:szCs w:val="16"/>
              </w:rPr>
              <w:t>Ericsson Limited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36020D" w14:textId="3C151045"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F99698" w14:textId="0F1DF4EC" w:rsidR="001F2867" w:rsidRPr="001F2867" w:rsidRDefault="001F2867" w:rsidP="001F2867">
            <w:pPr>
              <w:pStyle w:val="TAL"/>
              <w:rPr>
                <w:sz w:val="16"/>
                <w:szCs w:val="16"/>
              </w:rPr>
            </w:pPr>
            <w:r w:rsidRPr="001F2867">
              <w:rPr>
                <w:sz w:val="16"/>
                <w:szCs w:val="16"/>
              </w:rPr>
              <w:t>3GPPMEMBER</w:t>
            </w:r>
          </w:p>
        </w:tc>
      </w:tr>
      <w:tr w:rsidR="001F2867" w14:paraId="275007F6"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BE1C4BE" w14:textId="444E24FC"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4576AD" w14:textId="04EDAF5E" w:rsidR="001F2867" w:rsidRPr="001F2867" w:rsidRDefault="001F2867" w:rsidP="001F2867">
            <w:pPr>
              <w:pStyle w:val="TAL"/>
              <w:rPr>
                <w:sz w:val="16"/>
                <w:szCs w:val="16"/>
              </w:rPr>
            </w:pPr>
            <w:proofErr w:type="spellStart"/>
            <w:r w:rsidRPr="001F2867">
              <w:rPr>
                <w:sz w:val="16"/>
                <w:szCs w:val="16"/>
              </w:rPr>
              <w:t>Shimezawa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E6B9E4" w14:textId="2D6D5821" w:rsidR="001F2867" w:rsidRPr="001F2867" w:rsidRDefault="001F2867" w:rsidP="001F2867">
            <w:pPr>
              <w:pStyle w:val="TAL"/>
              <w:rPr>
                <w:sz w:val="16"/>
                <w:szCs w:val="16"/>
              </w:rPr>
            </w:pPr>
            <w:r w:rsidRPr="001F2867">
              <w:rPr>
                <w:sz w:val="16"/>
                <w:szCs w:val="16"/>
              </w:rPr>
              <w:t>Kazuyuki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64128" w14:textId="56DABF8E" w:rsidR="001F2867" w:rsidRPr="001F2867" w:rsidRDefault="001F2867" w:rsidP="001F2867">
            <w:pPr>
              <w:pStyle w:val="TAL"/>
              <w:rPr>
                <w:sz w:val="16"/>
                <w:szCs w:val="16"/>
              </w:rPr>
            </w:pPr>
            <w:r w:rsidRPr="001F2867">
              <w:rPr>
                <w:sz w:val="16"/>
                <w:szCs w:val="16"/>
              </w:rPr>
              <w:t>Sony Group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AE99DD" w14:textId="20F39510" w:rsidR="001F2867" w:rsidRPr="001F2867"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51705A" w14:textId="3BAA3E8F" w:rsidR="001F2867" w:rsidRPr="001F2867" w:rsidRDefault="001F2867" w:rsidP="001F2867">
            <w:pPr>
              <w:pStyle w:val="TAL"/>
              <w:rPr>
                <w:sz w:val="16"/>
                <w:szCs w:val="16"/>
              </w:rPr>
            </w:pPr>
            <w:r w:rsidRPr="001F2867">
              <w:rPr>
                <w:sz w:val="16"/>
                <w:szCs w:val="16"/>
              </w:rPr>
              <w:t>3GPPMEMBER</w:t>
            </w:r>
          </w:p>
        </w:tc>
      </w:tr>
      <w:tr w:rsidR="001F2867" w14:paraId="4C3DB98E"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C614C17" w14:textId="77045898"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B10784" w14:textId="7CC7C184" w:rsidR="001F2867" w:rsidRPr="001F2867" w:rsidRDefault="001F2867" w:rsidP="001F2867">
            <w:pPr>
              <w:pStyle w:val="TAL"/>
              <w:rPr>
                <w:sz w:val="16"/>
                <w:szCs w:val="16"/>
              </w:rPr>
            </w:pPr>
            <w:r w:rsidRPr="001F2867">
              <w:rPr>
                <w:sz w:val="16"/>
                <w:szCs w:val="16"/>
              </w:rPr>
              <w:t>Shimomura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7A21DB" w14:textId="1657E05D" w:rsidR="001F2867" w:rsidRPr="001F2867" w:rsidRDefault="001F2867" w:rsidP="001F2867">
            <w:pPr>
              <w:pStyle w:val="TAL"/>
              <w:rPr>
                <w:sz w:val="16"/>
                <w:szCs w:val="16"/>
              </w:rPr>
            </w:pPr>
            <w:r w:rsidRPr="001F2867">
              <w:rPr>
                <w:sz w:val="16"/>
                <w:szCs w:val="16"/>
              </w:rPr>
              <w:t>Tsuyoshi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18C4D" w14:textId="4447098E" w:rsidR="001F2867" w:rsidRPr="001F2867" w:rsidRDefault="001F2867" w:rsidP="001F2867">
            <w:pPr>
              <w:pStyle w:val="TAL"/>
              <w:rPr>
                <w:sz w:val="16"/>
                <w:szCs w:val="16"/>
              </w:rPr>
            </w:pPr>
            <w:r w:rsidRPr="001F2867">
              <w:rPr>
                <w:sz w:val="16"/>
                <w:szCs w:val="16"/>
              </w:rPr>
              <w:t>Fujitsu Limited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203339" w14:textId="74466825" w:rsidR="001F2867" w:rsidRPr="001F2867" w:rsidRDefault="001F2867" w:rsidP="001F2867">
            <w:pPr>
              <w:pStyle w:val="TAL"/>
              <w:rPr>
                <w:sz w:val="16"/>
                <w:szCs w:val="16"/>
              </w:rPr>
            </w:pPr>
            <w:r w:rsidRPr="001F2867">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59F5F6" w14:textId="4C16524B" w:rsidR="001F2867" w:rsidRPr="001F2867" w:rsidRDefault="001F2867" w:rsidP="001F2867">
            <w:pPr>
              <w:pStyle w:val="TAL"/>
              <w:rPr>
                <w:sz w:val="16"/>
                <w:szCs w:val="16"/>
              </w:rPr>
            </w:pPr>
            <w:r w:rsidRPr="001F2867">
              <w:rPr>
                <w:sz w:val="16"/>
                <w:szCs w:val="16"/>
              </w:rPr>
              <w:t>3GPPMEMBER</w:t>
            </w:r>
          </w:p>
        </w:tc>
      </w:tr>
      <w:tr w:rsidR="001F2867" w14:paraId="111FB527"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25BDCAE" w14:textId="08754B13"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DF320" w14:textId="16CDCA55" w:rsidR="001F2867" w:rsidRPr="001F2867" w:rsidRDefault="001F2867" w:rsidP="001F2867">
            <w:pPr>
              <w:pStyle w:val="TAL"/>
              <w:rPr>
                <w:sz w:val="16"/>
                <w:szCs w:val="16"/>
              </w:rPr>
            </w:pPr>
            <w:r w:rsidRPr="001F2867">
              <w:rPr>
                <w:sz w:val="16"/>
                <w:szCs w:val="16"/>
              </w:rPr>
              <w:t>SHIN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D4EC78" w14:textId="6FD7DBB8" w:rsidR="001F2867" w:rsidRPr="001F2867" w:rsidRDefault="001F2867" w:rsidP="001F2867">
            <w:pPr>
              <w:pStyle w:val="TAL"/>
              <w:rPr>
                <w:sz w:val="16"/>
                <w:szCs w:val="16"/>
              </w:rPr>
            </w:pPr>
            <w:r w:rsidRPr="001F2867">
              <w:rPr>
                <w:sz w:val="16"/>
                <w:szCs w:val="16"/>
              </w:rPr>
              <w:t>JAEHAK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8062E7" w14:textId="47150E91" w:rsidR="001F2867" w:rsidRPr="001F2867" w:rsidRDefault="001F2867" w:rsidP="001F2867">
            <w:pPr>
              <w:pStyle w:val="TAL"/>
              <w:rPr>
                <w:sz w:val="16"/>
                <w:szCs w:val="16"/>
              </w:rPr>
            </w:pPr>
            <w:proofErr w:type="spellStart"/>
            <w:r w:rsidRPr="001F2867">
              <w:rPr>
                <w:sz w:val="16"/>
                <w:szCs w:val="16"/>
              </w:rPr>
              <w:t>Uangel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5F1150" w14:textId="0DDC99BC" w:rsidR="001F2867" w:rsidRPr="001F2867"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27E8EE" w14:textId="63027898" w:rsidR="001F2867" w:rsidRPr="001F2867" w:rsidRDefault="001F2867" w:rsidP="001F2867">
            <w:pPr>
              <w:pStyle w:val="TAL"/>
              <w:rPr>
                <w:sz w:val="16"/>
                <w:szCs w:val="16"/>
              </w:rPr>
            </w:pPr>
            <w:r w:rsidRPr="001F2867">
              <w:rPr>
                <w:sz w:val="16"/>
                <w:szCs w:val="16"/>
              </w:rPr>
              <w:t>3GPPMEMBER</w:t>
            </w:r>
          </w:p>
        </w:tc>
      </w:tr>
      <w:tr w:rsidR="001F2867" w14:paraId="36A5899F"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84C4EBA" w14:textId="079D5DA0" w:rsidR="001F2867" w:rsidRPr="001F2867"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750CA3" w14:textId="3B1D73D4" w:rsidR="001F2867" w:rsidRPr="001F2867" w:rsidRDefault="001F2867" w:rsidP="001F2867">
            <w:pPr>
              <w:pStyle w:val="TAL"/>
              <w:rPr>
                <w:sz w:val="16"/>
                <w:szCs w:val="16"/>
              </w:rPr>
            </w:pPr>
            <w:r w:rsidRPr="001F2867">
              <w:rPr>
                <w:sz w:val="16"/>
                <w:szCs w:val="16"/>
              </w:rPr>
              <w:t>Shin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72A59A" w14:textId="73F16866" w:rsidR="001F2867" w:rsidRPr="001F2867" w:rsidRDefault="001F2867" w:rsidP="001F2867">
            <w:pPr>
              <w:pStyle w:val="TAL"/>
              <w:rPr>
                <w:sz w:val="16"/>
                <w:szCs w:val="16"/>
              </w:rPr>
            </w:pPr>
            <w:proofErr w:type="spellStart"/>
            <w:r w:rsidRPr="001F2867">
              <w:rPr>
                <w:sz w:val="16"/>
                <w:szCs w:val="16"/>
              </w:rPr>
              <w:t>MyungKi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7DD5B" w14:textId="0F3F0FD6" w:rsidR="001F2867" w:rsidRPr="001F2867" w:rsidRDefault="001F2867" w:rsidP="001F2867">
            <w:pPr>
              <w:pStyle w:val="TAL"/>
              <w:rPr>
                <w:sz w:val="16"/>
                <w:szCs w:val="16"/>
              </w:rPr>
            </w:pPr>
            <w:r w:rsidRPr="001F2867">
              <w:rPr>
                <w:sz w:val="16"/>
                <w:szCs w:val="16"/>
              </w:rPr>
              <w:t>ETRI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03F925" w14:textId="014F451C" w:rsidR="001F2867" w:rsidRPr="001F2867"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7A01D7" w14:textId="591AF7C5" w:rsidR="001F2867" w:rsidRPr="001F2867" w:rsidRDefault="001F2867" w:rsidP="001F2867">
            <w:pPr>
              <w:pStyle w:val="TAL"/>
              <w:rPr>
                <w:sz w:val="16"/>
                <w:szCs w:val="16"/>
              </w:rPr>
            </w:pPr>
            <w:r w:rsidRPr="001F2867">
              <w:rPr>
                <w:sz w:val="16"/>
                <w:szCs w:val="16"/>
              </w:rPr>
              <w:t>3GPPMEMBER</w:t>
            </w:r>
          </w:p>
        </w:tc>
      </w:tr>
      <w:tr w:rsidR="001F2867" w14:paraId="1B35CF8C"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939E921" w14:textId="7A67F197"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B15BB2" w14:textId="00AC35DB" w:rsidR="001F2867" w:rsidRPr="001F2867" w:rsidRDefault="001F2867" w:rsidP="001F2867">
            <w:pPr>
              <w:pStyle w:val="TAL"/>
              <w:rPr>
                <w:sz w:val="16"/>
                <w:szCs w:val="16"/>
              </w:rPr>
            </w:pPr>
            <w:r w:rsidRPr="001F2867">
              <w:rPr>
                <w:sz w:val="16"/>
                <w:szCs w:val="16"/>
              </w:rPr>
              <w:t>SINGH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17AB27" w14:textId="699AB9BE" w:rsidR="001F2867" w:rsidRPr="001F2867" w:rsidRDefault="001F2867" w:rsidP="001F2867">
            <w:pPr>
              <w:pStyle w:val="TAL"/>
              <w:rPr>
                <w:sz w:val="16"/>
                <w:szCs w:val="16"/>
              </w:rPr>
            </w:pPr>
            <w:r w:rsidRPr="001F2867">
              <w:rPr>
                <w:sz w:val="16"/>
                <w:szCs w:val="16"/>
              </w:rPr>
              <w:t>ABHISHEK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0E0229" w14:textId="6FD4AE26" w:rsidR="001F2867" w:rsidRPr="001F2867" w:rsidRDefault="001F2867" w:rsidP="001F2867">
            <w:pPr>
              <w:pStyle w:val="TAL"/>
              <w:rPr>
                <w:sz w:val="16"/>
                <w:szCs w:val="16"/>
              </w:rPr>
            </w:pPr>
            <w:r w:rsidRPr="001F2867">
              <w:rPr>
                <w:sz w:val="16"/>
                <w:szCs w:val="16"/>
              </w:rPr>
              <w:t>IIT Kanpur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75B6A3" w14:textId="4D29E456" w:rsidR="001F2867" w:rsidRPr="001F2867" w:rsidRDefault="001F2867" w:rsidP="001F2867">
            <w:pPr>
              <w:pStyle w:val="TAL"/>
              <w:rPr>
                <w:sz w:val="16"/>
                <w:szCs w:val="16"/>
              </w:rPr>
            </w:pPr>
            <w:r w:rsidRPr="001F2867">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EC5998" w14:textId="5B298CE2" w:rsidR="001F2867" w:rsidRPr="001F2867" w:rsidRDefault="001F2867" w:rsidP="001F2867">
            <w:pPr>
              <w:pStyle w:val="TAL"/>
              <w:rPr>
                <w:sz w:val="16"/>
                <w:szCs w:val="16"/>
              </w:rPr>
            </w:pPr>
            <w:r w:rsidRPr="001F2867">
              <w:rPr>
                <w:sz w:val="16"/>
                <w:szCs w:val="16"/>
              </w:rPr>
              <w:t>3GPPMEMBER</w:t>
            </w:r>
          </w:p>
        </w:tc>
      </w:tr>
      <w:tr w:rsidR="001F2867" w14:paraId="12073824"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27A0533" w14:textId="3A0167DD"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26300B" w14:textId="62FA5842" w:rsidR="001F2867" w:rsidRPr="001F2867" w:rsidRDefault="001F2867" w:rsidP="001F2867">
            <w:pPr>
              <w:pStyle w:val="TAL"/>
              <w:rPr>
                <w:sz w:val="16"/>
                <w:szCs w:val="16"/>
              </w:rPr>
            </w:pPr>
            <w:r w:rsidRPr="001F2867">
              <w:rPr>
                <w:sz w:val="16"/>
                <w:szCs w:val="16"/>
              </w:rPr>
              <w:t>Soloway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0E10E1" w14:textId="3918C70D" w:rsidR="001F2867" w:rsidRPr="001F2867" w:rsidRDefault="001F2867" w:rsidP="001F2867">
            <w:pPr>
              <w:pStyle w:val="TAL"/>
              <w:rPr>
                <w:sz w:val="16"/>
                <w:szCs w:val="16"/>
              </w:rPr>
            </w:pPr>
            <w:r w:rsidRPr="001F2867">
              <w:rPr>
                <w:sz w:val="16"/>
                <w:szCs w:val="16"/>
              </w:rPr>
              <w:t>Alan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AA5D62" w14:textId="069906DB" w:rsidR="001F2867" w:rsidRPr="001F2867" w:rsidRDefault="001F2867" w:rsidP="001F2867">
            <w:pPr>
              <w:pStyle w:val="TAL"/>
              <w:rPr>
                <w:sz w:val="16"/>
                <w:szCs w:val="16"/>
              </w:rPr>
            </w:pPr>
            <w:r w:rsidRPr="001F2867">
              <w:rPr>
                <w:sz w:val="16"/>
                <w:szCs w:val="16"/>
              </w:rPr>
              <w:t>Qualcomm Incorporated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CD43AE" w14:textId="37A8BDD3" w:rsidR="001F2867" w:rsidRPr="001F2867"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AA4434" w14:textId="5F871F51" w:rsidR="001F2867" w:rsidRPr="001F2867" w:rsidRDefault="001F2867" w:rsidP="001F2867">
            <w:pPr>
              <w:pStyle w:val="TAL"/>
              <w:rPr>
                <w:sz w:val="16"/>
                <w:szCs w:val="16"/>
              </w:rPr>
            </w:pPr>
            <w:r w:rsidRPr="001F2867">
              <w:rPr>
                <w:sz w:val="16"/>
                <w:szCs w:val="16"/>
              </w:rPr>
              <w:t>3GPPMEMBER</w:t>
            </w:r>
          </w:p>
        </w:tc>
      </w:tr>
      <w:tr w:rsidR="001F2867" w14:paraId="371A653C"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F9817D8" w14:textId="0AAA8066" w:rsidR="001F2867" w:rsidRPr="001F2867"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D7866C" w14:textId="4A0C751D" w:rsidR="001F2867" w:rsidRPr="001F2867" w:rsidRDefault="001F2867" w:rsidP="001F2867">
            <w:pPr>
              <w:pStyle w:val="TAL"/>
              <w:rPr>
                <w:sz w:val="16"/>
                <w:szCs w:val="16"/>
              </w:rPr>
            </w:pPr>
            <w:r w:rsidRPr="001F2867">
              <w:rPr>
                <w:sz w:val="16"/>
                <w:szCs w:val="16"/>
              </w:rPr>
              <w:t>Song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4CA59E" w14:textId="5AF5ABE1" w:rsidR="001F2867" w:rsidRPr="001F2867" w:rsidRDefault="001F2867" w:rsidP="001F2867">
            <w:pPr>
              <w:pStyle w:val="TAL"/>
              <w:rPr>
                <w:sz w:val="16"/>
                <w:szCs w:val="16"/>
              </w:rPr>
            </w:pPr>
            <w:r w:rsidRPr="001F2867">
              <w:rPr>
                <w:sz w:val="16"/>
                <w:szCs w:val="16"/>
              </w:rPr>
              <w:t>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7A63B5" w14:textId="1DCFC87B" w:rsidR="001F2867" w:rsidRPr="001F2867" w:rsidRDefault="001F2867" w:rsidP="001F2867">
            <w:pPr>
              <w:pStyle w:val="TAL"/>
              <w:rPr>
                <w:sz w:val="16"/>
                <w:szCs w:val="16"/>
              </w:rPr>
            </w:pPr>
            <w:r w:rsidRPr="001F2867">
              <w:rPr>
                <w:sz w:val="16"/>
                <w:szCs w:val="16"/>
              </w:rPr>
              <w:t>Verizon UK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4FF145" w14:textId="474AE62F"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7A7BA" w14:textId="1F6D6833" w:rsidR="001F2867" w:rsidRPr="001F2867" w:rsidRDefault="001F2867" w:rsidP="001F2867">
            <w:pPr>
              <w:pStyle w:val="TAL"/>
              <w:rPr>
                <w:sz w:val="16"/>
                <w:szCs w:val="16"/>
              </w:rPr>
            </w:pPr>
            <w:r w:rsidRPr="001F2867">
              <w:rPr>
                <w:sz w:val="16"/>
                <w:szCs w:val="16"/>
              </w:rPr>
              <w:t>3GPPMEMBER</w:t>
            </w:r>
          </w:p>
        </w:tc>
      </w:tr>
      <w:tr w:rsidR="001F2867" w14:paraId="65CF2AA3"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59F3899" w14:textId="57A393C4"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4B1C80" w14:textId="3968BD44" w:rsidR="001F2867" w:rsidRPr="001F2867" w:rsidRDefault="001F2867" w:rsidP="001F2867">
            <w:pPr>
              <w:pStyle w:val="TAL"/>
              <w:rPr>
                <w:sz w:val="16"/>
                <w:szCs w:val="16"/>
              </w:rPr>
            </w:pPr>
            <w:r w:rsidRPr="001F2867">
              <w:rPr>
                <w:sz w:val="16"/>
                <w:szCs w:val="16"/>
              </w:rPr>
              <w:t>Sriram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9128F3" w14:textId="0231A53C" w:rsidR="001F2867" w:rsidRPr="001F2867" w:rsidRDefault="001F2867" w:rsidP="001F2867">
            <w:pPr>
              <w:pStyle w:val="TAL"/>
              <w:rPr>
                <w:sz w:val="16"/>
                <w:szCs w:val="16"/>
              </w:rPr>
            </w:pPr>
            <w:r w:rsidRPr="001F2867">
              <w:rPr>
                <w:sz w:val="16"/>
                <w:szCs w:val="16"/>
              </w:rPr>
              <w:t>Sundar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DCD2EF" w14:textId="459CA5DF" w:rsidR="001F2867" w:rsidRPr="001F2867" w:rsidRDefault="001F2867" w:rsidP="001F2867">
            <w:pPr>
              <w:pStyle w:val="TAL"/>
              <w:rPr>
                <w:sz w:val="16"/>
                <w:szCs w:val="16"/>
              </w:rPr>
            </w:pPr>
            <w:proofErr w:type="spellStart"/>
            <w:r w:rsidRPr="001F2867">
              <w:rPr>
                <w:sz w:val="16"/>
                <w:szCs w:val="16"/>
              </w:rPr>
              <w:t>CableLabs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9500CE" w14:textId="259422E6"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4C9A7B" w14:textId="3F0B9597" w:rsidR="001F2867" w:rsidRPr="001F2867" w:rsidRDefault="001F2867" w:rsidP="001F2867">
            <w:pPr>
              <w:pStyle w:val="TAL"/>
              <w:rPr>
                <w:sz w:val="16"/>
                <w:szCs w:val="16"/>
              </w:rPr>
            </w:pPr>
            <w:r w:rsidRPr="001F2867">
              <w:rPr>
                <w:sz w:val="16"/>
                <w:szCs w:val="16"/>
              </w:rPr>
              <w:t>3GPPMEMBER</w:t>
            </w:r>
          </w:p>
        </w:tc>
      </w:tr>
      <w:tr w:rsidR="001F2867" w14:paraId="7091646B"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E0A912A" w14:textId="14C64F70" w:rsidR="001F2867" w:rsidRPr="001F2867" w:rsidRDefault="001F2867" w:rsidP="001F2867">
            <w:pPr>
              <w:pStyle w:val="TAL"/>
              <w:rPr>
                <w:sz w:val="16"/>
                <w:szCs w:val="16"/>
              </w:rPr>
            </w:pPr>
            <w:proofErr w:type="spellStart"/>
            <w:r w:rsidRPr="001F2867">
              <w:rPr>
                <w:sz w:val="16"/>
                <w:szCs w:val="16"/>
              </w:rPr>
              <w:lastRenderedPageBreak/>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6FB75A" w14:textId="16E24B30" w:rsidR="001F2867" w:rsidRPr="001F2867" w:rsidRDefault="001F2867" w:rsidP="001F2867">
            <w:pPr>
              <w:pStyle w:val="TAL"/>
              <w:rPr>
                <w:sz w:val="16"/>
                <w:szCs w:val="16"/>
              </w:rPr>
            </w:pPr>
            <w:r w:rsidRPr="001F2867">
              <w:rPr>
                <w:sz w:val="16"/>
                <w:szCs w:val="16"/>
              </w:rPr>
              <w:t>Suh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D9A8EC" w14:textId="026B3F91" w:rsidR="001F2867" w:rsidRPr="001F2867" w:rsidRDefault="001F2867" w:rsidP="001F2867">
            <w:pPr>
              <w:pStyle w:val="TAL"/>
              <w:rPr>
                <w:sz w:val="16"/>
                <w:szCs w:val="16"/>
              </w:rPr>
            </w:pPr>
            <w:proofErr w:type="spellStart"/>
            <w:r w:rsidRPr="001F2867">
              <w:rPr>
                <w:sz w:val="16"/>
                <w:szCs w:val="16"/>
              </w:rPr>
              <w:t>Kyungjoo</w:t>
            </w:r>
            <w:proofErr w:type="spellEnd"/>
            <w:r w:rsidRPr="001F2867">
              <w:rPr>
                <w:sz w:val="16"/>
                <w:szCs w:val="16"/>
              </w:rPr>
              <w:t xml:space="preserve"> Grace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24C88" w14:textId="677249F5" w:rsidR="001F2867" w:rsidRPr="001F2867" w:rsidRDefault="001F2867" w:rsidP="001F2867">
            <w:pPr>
              <w:pStyle w:val="TAL"/>
              <w:rPr>
                <w:sz w:val="16"/>
                <w:szCs w:val="16"/>
              </w:rPr>
            </w:pPr>
            <w:r w:rsidRPr="001F2867">
              <w:rPr>
                <w:sz w:val="16"/>
                <w:szCs w:val="16"/>
              </w:rPr>
              <w:t>Samsung Electronics Czech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AF05B3" w14:textId="268C2342"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7A8D73" w14:textId="693170FE" w:rsidR="001F2867" w:rsidRPr="001F2867" w:rsidRDefault="001F2867" w:rsidP="001F2867">
            <w:pPr>
              <w:pStyle w:val="TAL"/>
              <w:rPr>
                <w:sz w:val="16"/>
                <w:szCs w:val="16"/>
              </w:rPr>
            </w:pPr>
            <w:r w:rsidRPr="001F2867">
              <w:rPr>
                <w:sz w:val="16"/>
                <w:szCs w:val="16"/>
              </w:rPr>
              <w:t>3GPPMEMBER</w:t>
            </w:r>
          </w:p>
        </w:tc>
      </w:tr>
      <w:tr w:rsidR="001F2867" w14:paraId="2C1B38AA"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B6BCE79" w14:textId="2B5999FE"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DCCC2D" w14:textId="27755CA6" w:rsidR="001F2867" w:rsidRPr="001F2867" w:rsidRDefault="001F2867" w:rsidP="001F2867">
            <w:pPr>
              <w:pStyle w:val="TAL"/>
              <w:rPr>
                <w:sz w:val="16"/>
                <w:szCs w:val="16"/>
              </w:rPr>
            </w:pPr>
            <w:r w:rsidRPr="001F2867">
              <w:rPr>
                <w:sz w:val="16"/>
                <w:szCs w:val="16"/>
              </w:rPr>
              <w:t>Sultan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91BA7A" w14:textId="5C7008B2" w:rsidR="001F2867" w:rsidRPr="001F2867" w:rsidRDefault="001F2867" w:rsidP="001F2867">
            <w:pPr>
              <w:pStyle w:val="TAL"/>
              <w:rPr>
                <w:sz w:val="16"/>
                <w:szCs w:val="16"/>
              </w:rPr>
            </w:pPr>
            <w:r w:rsidRPr="001F2867">
              <w:rPr>
                <w:sz w:val="16"/>
                <w:szCs w:val="16"/>
              </w:rPr>
              <w:t>Alain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BDC3E" w14:textId="510A7DF0"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2D3587" w14:textId="1A8E41E6"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6B5150" w14:textId="5E82C2A2" w:rsidR="001F2867" w:rsidRPr="001F2867" w:rsidRDefault="001F2867" w:rsidP="001F2867">
            <w:pPr>
              <w:pStyle w:val="TAL"/>
              <w:rPr>
                <w:sz w:val="16"/>
                <w:szCs w:val="16"/>
              </w:rPr>
            </w:pPr>
            <w:r w:rsidRPr="001F2867">
              <w:rPr>
                <w:sz w:val="16"/>
                <w:szCs w:val="16"/>
              </w:rPr>
              <w:t>3GPPORG_REP</w:t>
            </w:r>
          </w:p>
        </w:tc>
      </w:tr>
      <w:tr w:rsidR="001F2867" w14:paraId="520ECB03"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5FC6B9A" w14:textId="1C8F1C91" w:rsidR="001F2867" w:rsidRPr="001F2867" w:rsidRDefault="001F2867" w:rsidP="001F2867">
            <w:pPr>
              <w:pStyle w:val="TAL"/>
              <w:rPr>
                <w:sz w:val="16"/>
                <w:szCs w:val="16"/>
              </w:rPr>
            </w:pPr>
            <w:r w:rsidRPr="001F2867">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B8B003" w14:textId="39479E6C" w:rsidR="001F2867" w:rsidRPr="001F2867" w:rsidRDefault="001F2867" w:rsidP="001F2867">
            <w:pPr>
              <w:pStyle w:val="TAL"/>
              <w:rPr>
                <w:sz w:val="16"/>
                <w:szCs w:val="16"/>
              </w:rPr>
            </w:pPr>
            <w:r w:rsidRPr="001F2867">
              <w:rPr>
                <w:sz w:val="16"/>
                <w:szCs w:val="16"/>
              </w:rPr>
              <w:t>Sultana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453E5A" w14:textId="0B957479" w:rsidR="001F2867" w:rsidRPr="001F2867" w:rsidRDefault="001F2867" w:rsidP="001F2867">
            <w:pPr>
              <w:pStyle w:val="TAL"/>
              <w:rPr>
                <w:sz w:val="16"/>
                <w:szCs w:val="16"/>
              </w:rPr>
            </w:pPr>
            <w:r w:rsidRPr="001F2867">
              <w:rPr>
                <w:sz w:val="16"/>
                <w:szCs w:val="16"/>
              </w:rPr>
              <w:t>Shabnam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75E5AD" w14:textId="7FA1F442" w:rsidR="001F2867" w:rsidRPr="001F2867" w:rsidRDefault="001F2867" w:rsidP="001F2867">
            <w:pPr>
              <w:pStyle w:val="TAL"/>
              <w:rPr>
                <w:sz w:val="16"/>
                <w:szCs w:val="16"/>
              </w:rPr>
            </w:pPr>
            <w:r w:rsidRPr="001F2867">
              <w:rPr>
                <w:sz w:val="16"/>
                <w:szCs w:val="16"/>
              </w:rPr>
              <w:t>Ericsson Limited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F8F5AA" w14:textId="032491EC"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F5501B" w14:textId="2CFECDA6" w:rsidR="001F2867" w:rsidRPr="001F2867" w:rsidRDefault="001F2867" w:rsidP="001F2867">
            <w:pPr>
              <w:pStyle w:val="TAL"/>
              <w:rPr>
                <w:sz w:val="16"/>
                <w:szCs w:val="16"/>
              </w:rPr>
            </w:pPr>
            <w:r w:rsidRPr="001F2867">
              <w:rPr>
                <w:sz w:val="16"/>
                <w:szCs w:val="16"/>
              </w:rPr>
              <w:t>3GPPMEMBER</w:t>
            </w:r>
          </w:p>
        </w:tc>
      </w:tr>
      <w:tr w:rsidR="001F2867" w14:paraId="5EAC2FBB"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514247A" w14:textId="0EAFFFF7"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C82587" w14:textId="10FB50D8" w:rsidR="001F2867" w:rsidRPr="001F2867" w:rsidRDefault="001F2867" w:rsidP="001F2867">
            <w:pPr>
              <w:pStyle w:val="TAL"/>
              <w:rPr>
                <w:sz w:val="16"/>
                <w:szCs w:val="16"/>
              </w:rPr>
            </w:pPr>
            <w:r w:rsidRPr="001F2867">
              <w:rPr>
                <w:sz w:val="16"/>
                <w:szCs w:val="16"/>
              </w:rPr>
              <w:t>Suzuki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547146" w14:textId="14592518" w:rsidR="001F2867" w:rsidRPr="001F2867" w:rsidRDefault="001F2867" w:rsidP="001F2867">
            <w:pPr>
              <w:pStyle w:val="TAL"/>
              <w:rPr>
                <w:sz w:val="16"/>
                <w:szCs w:val="16"/>
              </w:rPr>
            </w:pPr>
            <w:r w:rsidRPr="001F2867">
              <w:rPr>
                <w:sz w:val="16"/>
                <w:szCs w:val="16"/>
              </w:rPr>
              <w:t>Hidetoshi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8A8456" w14:textId="3AF0CD28" w:rsidR="001F2867" w:rsidRPr="001F2867" w:rsidRDefault="001F2867" w:rsidP="001F2867">
            <w:pPr>
              <w:pStyle w:val="TAL"/>
              <w:rPr>
                <w:sz w:val="16"/>
                <w:szCs w:val="16"/>
              </w:rPr>
            </w:pPr>
            <w:r w:rsidRPr="001F2867">
              <w:rPr>
                <w:sz w:val="16"/>
                <w:szCs w:val="16"/>
              </w:rPr>
              <w:t>Panasonic Holdings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03C563" w14:textId="42FB3D4A" w:rsidR="001F2867" w:rsidRPr="001F2867"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B84141" w14:textId="3B6B1DD8" w:rsidR="001F2867" w:rsidRPr="001F2867" w:rsidRDefault="001F2867" w:rsidP="001F2867">
            <w:pPr>
              <w:pStyle w:val="TAL"/>
              <w:rPr>
                <w:sz w:val="16"/>
                <w:szCs w:val="16"/>
              </w:rPr>
            </w:pPr>
            <w:r w:rsidRPr="001F2867">
              <w:rPr>
                <w:sz w:val="16"/>
                <w:szCs w:val="16"/>
              </w:rPr>
              <w:t>3GPPMEMBER</w:t>
            </w:r>
          </w:p>
        </w:tc>
      </w:tr>
      <w:tr w:rsidR="001F2867" w14:paraId="5647B0F3"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487875A" w14:textId="175C2D4D"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6068A7" w14:textId="4642A057" w:rsidR="001F2867" w:rsidRPr="001F2867" w:rsidRDefault="001F2867" w:rsidP="001F2867">
            <w:pPr>
              <w:pStyle w:val="TAL"/>
              <w:rPr>
                <w:sz w:val="16"/>
                <w:szCs w:val="16"/>
              </w:rPr>
            </w:pPr>
            <w:r w:rsidRPr="001F2867">
              <w:rPr>
                <w:sz w:val="16"/>
                <w:szCs w:val="16"/>
              </w:rPr>
              <w:t>Takada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9BAA29" w14:textId="050DFA62" w:rsidR="001F2867" w:rsidRPr="001F2867" w:rsidRDefault="001F2867" w:rsidP="001F2867">
            <w:pPr>
              <w:pStyle w:val="TAL"/>
              <w:rPr>
                <w:sz w:val="16"/>
                <w:szCs w:val="16"/>
              </w:rPr>
            </w:pPr>
            <w:r w:rsidRPr="001F2867">
              <w:rPr>
                <w:sz w:val="16"/>
                <w:szCs w:val="16"/>
              </w:rPr>
              <w:t>Terufumi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DB920D" w14:textId="044B2DBD" w:rsidR="001F2867" w:rsidRPr="001F2867" w:rsidRDefault="001F2867" w:rsidP="001F2867">
            <w:pPr>
              <w:pStyle w:val="TAL"/>
              <w:rPr>
                <w:sz w:val="16"/>
                <w:szCs w:val="16"/>
              </w:rPr>
            </w:pPr>
            <w:r w:rsidRPr="001F2867">
              <w:rPr>
                <w:sz w:val="16"/>
                <w:szCs w:val="16"/>
              </w:rPr>
              <w:t>DENSO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7EEE89" w14:textId="53265E9C" w:rsidR="001F2867" w:rsidRPr="001F2867"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91FA9A" w14:textId="0208744C" w:rsidR="001F2867" w:rsidRPr="001F2867" w:rsidRDefault="001F2867" w:rsidP="001F2867">
            <w:pPr>
              <w:pStyle w:val="TAL"/>
              <w:rPr>
                <w:sz w:val="16"/>
                <w:szCs w:val="16"/>
              </w:rPr>
            </w:pPr>
            <w:r w:rsidRPr="001F2867">
              <w:rPr>
                <w:sz w:val="16"/>
                <w:szCs w:val="16"/>
              </w:rPr>
              <w:t>3GPPMEMBER</w:t>
            </w:r>
          </w:p>
        </w:tc>
      </w:tr>
      <w:tr w:rsidR="001F2867" w14:paraId="4CE122EC"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567976E" w14:textId="740592B2"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293226" w14:textId="14D9A423" w:rsidR="001F2867" w:rsidRPr="001F2867" w:rsidRDefault="001F2867" w:rsidP="001F2867">
            <w:pPr>
              <w:pStyle w:val="TAL"/>
              <w:rPr>
                <w:sz w:val="16"/>
                <w:szCs w:val="16"/>
              </w:rPr>
            </w:pPr>
            <w:r w:rsidRPr="001F2867">
              <w:rPr>
                <w:sz w:val="16"/>
                <w:szCs w:val="16"/>
              </w:rPr>
              <w:t>Takahashi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75B7D1" w14:textId="7C7A94B9" w:rsidR="001F2867" w:rsidRPr="001F2867" w:rsidRDefault="001F2867" w:rsidP="001F2867">
            <w:pPr>
              <w:pStyle w:val="TAL"/>
              <w:rPr>
                <w:sz w:val="16"/>
                <w:szCs w:val="16"/>
              </w:rPr>
            </w:pPr>
            <w:r w:rsidRPr="001F2867">
              <w:rPr>
                <w:sz w:val="16"/>
                <w:szCs w:val="16"/>
              </w:rPr>
              <w:t>Tomohiko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19A8DC" w14:textId="05A87E63" w:rsidR="001F2867" w:rsidRPr="001F2867" w:rsidRDefault="001F2867" w:rsidP="001F2867">
            <w:pPr>
              <w:pStyle w:val="TAL"/>
              <w:rPr>
                <w:sz w:val="16"/>
                <w:szCs w:val="16"/>
              </w:rPr>
            </w:pPr>
            <w:r w:rsidRPr="001F2867">
              <w:rPr>
                <w:sz w:val="16"/>
                <w:szCs w:val="16"/>
              </w:rPr>
              <w:t>ITOCHU Techno-Solutions Corp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6FFB40" w14:textId="2C055523" w:rsidR="001F2867" w:rsidRPr="001F2867" w:rsidRDefault="001F2867" w:rsidP="001F2867">
            <w:pPr>
              <w:pStyle w:val="TAL"/>
              <w:rPr>
                <w:sz w:val="16"/>
                <w:szCs w:val="16"/>
              </w:rPr>
            </w:pPr>
            <w:r w:rsidRPr="001F2867">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06C5DB" w14:textId="639FE9E4" w:rsidR="001F2867" w:rsidRPr="001F2867" w:rsidRDefault="001F2867" w:rsidP="001F2867">
            <w:pPr>
              <w:pStyle w:val="TAL"/>
              <w:rPr>
                <w:sz w:val="16"/>
                <w:szCs w:val="16"/>
              </w:rPr>
            </w:pPr>
            <w:r w:rsidRPr="001F2867">
              <w:rPr>
                <w:sz w:val="16"/>
                <w:szCs w:val="16"/>
              </w:rPr>
              <w:t>3GPPMEMBER</w:t>
            </w:r>
          </w:p>
        </w:tc>
      </w:tr>
      <w:tr w:rsidR="001F2867" w14:paraId="7EA59808"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1464B21" w14:textId="31C6554E" w:rsidR="001F2867" w:rsidRPr="001F2867" w:rsidRDefault="001F2867" w:rsidP="001F2867">
            <w:pPr>
              <w:pStyle w:val="TAL"/>
              <w:rPr>
                <w:sz w:val="16"/>
                <w:szCs w:val="16"/>
              </w:rPr>
            </w:pPr>
            <w:r w:rsidRPr="001F2867">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BCEAFC" w14:textId="20C3687B" w:rsidR="001F2867" w:rsidRPr="001F2867" w:rsidRDefault="001F2867" w:rsidP="001F2867">
            <w:pPr>
              <w:pStyle w:val="TAL"/>
              <w:rPr>
                <w:sz w:val="16"/>
                <w:szCs w:val="16"/>
              </w:rPr>
            </w:pPr>
            <w:r w:rsidRPr="001F2867">
              <w:rPr>
                <w:sz w:val="16"/>
                <w:szCs w:val="16"/>
              </w:rPr>
              <w:t>Tao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8F8FA8" w14:textId="038BF3AE" w:rsidR="001F2867" w:rsidRPr="001F2867" w:rsidRDefault="001F2867" w:rsidP="001F2867">
            <w:pPr>
              <w:pStyle w:val="TAL"/>
              <w:rPr>
                <w:sz w:val="16"/>
                <w:szCs w:val="16"/>
              </w:rPr>
            </w:pPr>
            <w:r w:rsidRPr="001F2867">
              <w:rPr>
                <w:sz w:val="16"/>
                <w:szCs w:val="16"/>
              </w:rPr>
              <w:t>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6C5CC" w14:textId="2B100825" w:rsidR="001F2867" w:rsidRPr="001F2867" w:rsidRDefault="001F2867" w:rsidP="001F2867">
            <w:pPr>
              <w:pStyle w:val="TAL"/>
              <w:rPr>
                <w:sz w:val="16"/>
                <w:szCs w:val="16"/>
              </w:rPr>
            </w:pPr>
            <w:r w:rsidRPr="001F2867">
              <w:rPr>
                <w:sz w:val="16"/>
                <w:szCs w:val="16"/>
              </w:rPr>
              <w:t>Bureau Veritas ADT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5EEB92" w14:textId="2115342F"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7FE5F5" w14:textId="457FA027" w:rsidR="001F2867" w:rsidRPr="001F2867" w:rsidRDefault="001F2867" w:rsidP="001F2867">
            <w:pPr>
              <w:pStyle w:val="TAL"/>
              <w:rPr>
                <w:sz w:val="16"/>
                <w:szCs w:val="16"/>
              </w:rPr>
            </w:pPr>
            <w:r w:rsidRPr="001F2867">
              <w:rPr>
                <w:sz w:val="16"/>
                <w:szCs w:val="16"/>
              </w:rPr>
              <w:t>3GPPMEMBER</w:t>
            </w:r>
          </w:p>
        </w:tc>
      </w:tr>
      <w:tr w:rsidR="001F2867" w14:paraId="4381E81F"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A1C686E" w14:textId="69B2C2C1"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DF3D91" w14:textId="09E6499F" w:rsidR="001F2867" w:rsidRPr="001F2867" w:rsidRDefault="001F2867" w:rsidP="001F2867">
            <w:pPr>
              <w:pStyle w:val="TAL"/>
              <w:rPr>
                <w:sz w:val="16"/>
                <w:szCs w:val="16"/>
              </w:rPr>
            </w:pPr>
            <w:r w:rsidRPr="001F2867">
              <w:rPr>
                <w:sz w:val="16"/>
                <w:szCs w:val="16"/>
              </w:rPr>
              <w:t>Tiwari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49DC50" w14:textId="62A314A1" w:rsidR="001F2867" w:rsidRPr="001F2867" w:rsidRDefault="001F2867" w:rsidP="001F2867">
            <w:pPr>
              <w:pStyle w:val="TAL"/>
              <w:rPr>
                <w:sz w:val="16"/>
                <w:szCs w:val="16"/>
              </w:rPr>
            </w:pPr>
            <w:r w:rsidRPr="001F2867">
              <w:rPr>
                <w:sz w:val="16"/>
                <w:szCs w:val="16"/>
              </w:rPr>
              <w:t>Kundan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5AD78" w14:textId="255B4359" w:rsidR="001F2867" w:rsidRPr="001F2867" w:rsidRDefault="001F2867" w:rsidP="001F2867">
            <w:pPr>
              <w:pStyle w:val="TAL"/>
              <w:rPr>
                <w:sz w:val="16"/>
                <w:szCs w:val="16"/>
              </w:rPr>
            </w:pPr>
            <w:r w:rsidRPr="001F2867">
              <w:rPr>
                <w:sz w:val="16"/>
                <w:szCs w:val="16"/>
              </w:rPr>
              <w:t>NEC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2CCE94" w14:textId="39338586" w:rsidR="001F2867" w:rsidRPr="001F2867"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FDD284" w14:textId="08963781" w:rsidR="001F2867" w:rsidRPr="001F2867" w:rsidRDefault="001F2867" w:rsidP="001F2867">
            <w:pPr>
              <w:pStyle w:val="TAL"/>
              <w:rPr>
                <w:sz w:val="16"/>
                <w:szCs w:val="16"/>
              </w:rPr>
            </w:pPr>
            <w:r w:rsidRPr="001F2867">
              <w:rPr>
                <w:sz w:val="16"/>
                <w:szCs w:val="16"/>
              </w:rPr>
              <w:t>3GPPMEMBER</w:t>
            </w:r>
          </w:p>
        </w:tc>
      </w:tr>
      <w:tr w:rsidR="001F2867" w14:paraId="4B0D6997"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BD3076B" w14:textId="5C98AE87" w:rsidR="001F2867" w:rsidRPr="001F2867"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D04C98" w14:textId="686C67BA" w:rsidR="001F2867" w:rsidRPr="001F2867" w:rsidRDefault="001F2867" w:rsidP="001F2867">
            <w:pPr>
              <w:pStyle w:val="TAL"/>
              <w:rPr>
                <w:sz w:val="16"/>
                <w:szCs w:val="16"/>
              </w:rPr>
            </w:pPr>
            <w:r w:rsidRPr="001F2867">
              <w:rPr>
                <w:sz w:val="16"/>
                <w:szCs w:val="16"/>
              </w:rPr>
              <w:t>Toufik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1729F4" w14:textId="21D43FFC" w:rsidR="001F2867" w:rsidRPr="001F2867" w:rsidRDefault="001F2867" w:rsidP="001F2867">
            <w:pPr>
              <w:pStyle w:val="TAL"/>
              <w:rPr>
                <w:sz w:val="16"/>
                <w:szCs w:val="16"/>
              </w:rPr>
            </w:pPr>
            <w:r w:rsidRPr="001F2867">
              <w:rPr>
                <w:sz w:val="16"/>
                <w:szCs w:val="16"/>
              </w:rPr>
              <w:t>Issam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13B19" w14:textId="66A77239"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351689" w14:textId="40D5E014"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AE4157" w14:textId="68024444" w:rsidR="001F2867" w:rsidRPr="001F2867" w:rsidRDefault="001F2867" w:rsidP="001F2867">
            <w:pPr>
              <w:pStyle w:val="TAL"/>
              <w:rPr>
                <w:sz w:val="16"/>
                <w:szCs w:val="16"/>
              </w:rPr>
            </w:pPr>
            <w:r w:rsidRPr="001F2867">
              <w:rPr>
                <w:sz w:val="16"/>
                <w:szCs w:val="16"/>
              </w:rPr>
              <w:t>3GPPORG_REP</w:t>
            </w:r>
          </w:p>
        </w:tc>
      </w:tr>
      <w:tr w:rsidR="001F2867" w14:paraId="71B337E1"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5AA275E" w14:textId="03739F77"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B50DA7" w14:textId="05B93AED" w:rsidR="001F2867" w:rsidRPr="001F2867" w:rsidRDefault="001F2867" w:rsidP="001F2867">
            <w:pPr>
              <w:pStyle w:val="TAL"/>
              <w:rPr>
                <w:sz w:val="16"/>
                <w:szCs w:val="16"/>
              </w:rPr>
            </w:pPr>
            <w:r w:rsidRPr="001F2867">
              <w:rPr>
                <w:sz w:val="16"/>
                <w:szCs w:val="16"/>
              </w:rPr>
              <w:t>Tovinger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9849A" w14:textId="2E164D65" w:rsidR="001F2867" w:rsidRPr="001F2867" w:rsidRDefault="001F2867" w:rsidP="001F2867">
            <w:pPr>
              <w:pStyle w:val="TAL"/>
              <w:rPr>
                <w:sz w:val="16"/>
                <w:szCs w:val="16"/>
              </w:rPr>
            </w:pPr>
            <w:r w:rsidRPr="001F2867">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C0E5FC" w14:textId="28A3F77B" w:rsidR="001F2867" w:rsidRPr="001F2867" w:rsidRDefault="001F2867" w:rsidP="001F2867">
            <w:pPr>
              <w:pStyle w:val="TAL"/>
              <w:rPr>
                <w:sz w:val="16"/>
                <w:szCs w:val="16"/>
              </w:rPr>
            </w:pPr>
            <w:r w:rsidRPr="001F2867">
              <w:rPr>
                <w:sz w:val="16"/>
                <w:szCs w:val="16"/>
              </w:rPr>
              <w:t>Ericsson LM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43A673" w14:textId="3559F0B7"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56292" w14:textId="56747DD0" w:rsidR="001F2867" w:rsidRPr="001F2867" w:rsidRDefault="001F2867" w:rsidP="001F2867">
            <w:pPr>
              <w:pStyle w:val="TAL"/>
              <w:rPr>
                <w:sz w:val="16"/>
                <w:szCs w:val="16"/>
              </w:rPr>
            </w:pPr>
            <w:r w:rsidRPr="001F2867">
              <w:rPr>
                <w:sz w:val="16"/>
                <w:szCs w:val="16"/>
              </w:rPr>
              <w:t>3GPPMEMBER</w:t>
            </w:r>
          </w:p>
        </w:tc>
      </w:tr>
      <w:tr w:rsidR="001F2867" w14:paraId="152A7026"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F20BC84" w14:textId="181D1A14" w:rsidR="001F2867" w:rsidRPr="001F2867" w:rsidRDefault="001F2867" w:rsidP="001F2867">
            <w:pPr>
              <w:pStyle w:val="TAL"/>
              <w:rPr>
                <w:sz w:val="16"/>
                <w:szCs w:val="16"/>
              </w:rPr>
            </w:pPr>
            <w:r w:rsidRPr="001F2867">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ED01A6" w14:textId="2F7E348D" w:rsidR="001F2867" w:rsidRPr="001F2867" w:rsidRDefault="001F2867" w:rsidP="001F2867">
            <w:pPr>
              <w:pStyle w:val="TAL"/>
              <w:rPr>
                <w:sz w:val="16"/>
                <w:szCs w:val="16"/>
              </w:rPr>
            </w:pPr>
            <w:proofErr w:type="spellStart"/>
            <w:r w:rsidRPr="001F2867">
              <w:rPr>
                <w:sz w:val="16"/>
                <w:szCs w:val="16"/>
              </w:rPr>
              <w:t>Trakinat</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651426" w14:textId="17B2E369" w:rsidR="001F2867" w:rsidRPr="001F2867" w:rsidRDefault="001F2867" w:rsidP="001F2867">
            <w:pPr>
              <w:pStyle w:val="TAL"/>
              <w:rPr>
                <w:sz w:val="16"/>
                <w:szCs w:val="16"/>
              </w:rPr>
            </w:pPr>
            <w:r w:rsidRPr="001F2867">
              <w:rPr>
                <w:sz w:val="16"/>
                <w:szCs w:val="16"/>
              </w:rPr>
              <w:t>Jean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2BD4A" w14:textId="44CAF2FC" w:rsidR="001F2867" w:rsidRPr="001F2867" w:rsidRDefault="001F2867" w:rsidP="001F2867">
            <w:pPr>
              <w:pStyle w:val="TAL"/>
              <w:rPr>
                <w:sz w:val="16"/>
                <w:szCs w:val="16"/>
              </w:rPr>
            </w:pPr>
            <w:r w:rsidRPr="001F2867">
              <w:rPr>
                <w:sz w:val="16"/>
                <w:szCs w:val="16"/>
              </w:rPr>
              <w:t>T-Mobile USA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E47E4D" w14:textId="38D87E18" w:rsidR="001F2867" w:rsidRPr="001F2867"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CE0F36" w14:textId="646A42AC" w:rsidR="001F2867" w:rsidRPr="001F2867" w:rsidRDefault="001F2867" w:rsidP="001F2867">
            <w:pPr>
              <w:pStyle w:val="TAL"/>
              <w:rPr>
                <w:sz w:val="16"/>
                <w:szCs w:val="16"/>
              </w:rPr>
            </w:pPr>
            <w:r w:rsidRPr="001F2867">
              <w:rPr>
                <w:sz w:val="16"/>
                <w:szCs w:val="16"/>
              </w:rPr>
              <w:t>3GPPMEMBER</w:t>
            </w:r>
          </w:p>
        </w:tc>
      </w:tr>
      <w:tr w:rsidR="001F2867" w14:paraId="72917685"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1DF22C2" w14:textId="517CC21A" w:rsidR="001F2867" w:rsidRPr="001F2867"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452D12" w14:textId="3A2F4DF7" w:rsidR="001F2867" w:rsidRPr="001F2867" w:rsidRDefault="001F2867" w:rsidP="001F2867">
            <w:pPr>
              <w:pStyle w:val="TAL"/>
              <w:rPr>
                <w:sz w:val="16"/>
                <w:szCs w:val="16"/>
              </w:rPr>
            </w:pPr>
            <w:r w:rsidRPr="001F2867">
              <w:rPr>
                <w:sz w:val="16"/>
                <w:szCs w:val="16"/>
              </w:rPr>
              <w:t>Tsai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EAEAE" w14:textId="43CED37F" w:rsidR="001F2867" w:rsidRPr="001F2867" w:rsidRDefault="001F2867" w:rsidP="001F2867">
            <w:pPr>
              <w:pStyle w:val="TAL"/>
              <w:rPr>
                <w:sz w:val="16"/>
                <w:szCs w:val="16"/>
              </w:rPr>
            </w:pPr>
            <w:r w:rsidRPr="001F2867">
              <w:rPr>
                <w:sz w:val="16"/>
                <w:szCs w:val="16"/>
              </w:rPr>
              <w:t>Shawn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02A51" w14:textId="70949603" w:rsidR="001F2867" w:rsidRPr="001F2867" w:rsidRDefault="001F2867" w:rsidP="001F2867">
            <w:pPr>
              <w:pStyle w:val="TAL"/>
              <w:rPr>
                <w:sz w:val="16"/>
                <w:szCs w:val="16"/>
              </w:rPr>
            </w:pPr>
            <w:r w:rsidRPr="001F2867">
              <w:rPr>
                <w:sz w:val="16"/>
                <w:szCs w:val="16"/>
              </w:rPr>
              <w:t>MediaTek Korea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C44EDB" w14:textId="0F4BD9FE" w:rsidR="001F2867" w:rsidRPr="001F2867" w:rsidRDefault="001F2867" w:rsidP="001F2867">
            <w:pPr>
              <w:pStyle w:val="TAL"/>
              <w:rPr>
                <w:sz w:val="16"/>
                <w:szCs w:val="16"/>
              </w:rPr>
            </w:pPr>
            <w:r w:rsidRPr="001F2867">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11CA7A" w14:textId="6BF6A423" w:rsidR="001F2867" w:rsidRPr="001F2867" w:rsidRDefault="001F2867" w:rsidP="001F2867">
            <w:pPr>
              <w:pStyle w:val="TAL"/>
              <w:rPr>
                <w:sz w:val="16"/>
                <w:szCs w:val="16"/>
              </w:rPr>
            </w:pPr>
            <w:r w:rsidRPr="001F2867">
              <w:rPr>
                <w:sz w:val="16"/>
                <w:szCs w:val="16"/>
              </w:rPr>
              <w:t>3GPPMEMBER</w:t>
            </w:r>
          </w:p>
        </w:tc>
      </w:tr>
      <w:tr w:rsidR="001F2867" w14:paraId="02EF291E"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396D294" w14:textId="2C090FBC"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1969CE" w14:textId="72AD5CBD" w:rsidR="001F2867" w:rsidRPr="001F2867" w:rsidRDefault="001F2867" w:rsidP="001F2867">
            <w:pPr>
              <w:pStyle w:val="TAL"/>
              <w:rPr>
                <w:sz w:val="16"/>
                <w:szCs w:val="16"/>
              </w:rPr>
            </w:pPr>
            <w:r w:rsidRPr="001F2867">
              <w:rPr>
                <w:sz w:val="16"/>
                <w:szCs w:val="16"/>
              </w:rPr>
              <w:t xml:space="preserve">Tsang </w:t>
            </w:r>
            <w:proofErr w:type="spellStart"/>
            <w:r w:rsidRPr="001F2867">
              <w:rPr>
                <w:sz w:val="16"/>
                <w:szCs w:val="16"/>
              </w:rPr>
              <w:t>kwong</w:t>
            </w:r>
            <w:proofErr w:type="spellEnd"/>
            <w:r w:rsidRPr="001F2867">
              <w:rPr>
                <w:sz w:val="16"/>
                <w:szCs w:val="16"/>
              </w:rPr>
              <w:t xml:space="preserve"> 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FCEF5B" w14:textId="7FCBAD67" w:rsidR="001F2867" w:rsidRPr="001F2867" w:rsidRDefault="001F2867" w:rsidP="001F2867">
            <w:pPr>
              <w:pStyle w:val="TAL"/>
              <w:rPr>
                <w:sz w:val="16"/>
                <w:szCs w:val="16"/>
              </w:rPr>
            </w:pPr>
            <w:r w:rsidRPr="001F2867">
              <w:rPr>
                <w:sz w:val="16"/>
                <w:szCs w:val="16"/>
              </w:rPr>
              <w:t>Steve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776914" w14:textId="43C8343D" w:rsidR="001F2867" w:rsidRPr="001F2867" w:rsidRDefault="001F2867" w:rsidP="001F2867">
            <w:pPr>
              <w:pStyle w:val="TAL"/>
              <w:rPr>
                <w:sz w:val="16"/>
                <w:szCs w:val="16"/>
              </w:rPr>
            </w:pPr>
            <w:r w:rsidRPr="001F2867">
              <w:rPr>
                <w:sz w:val="16"/>
                <w:szCs w:val="16"/>
              </w:rPr>
              <w:t>Orange Romania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6D0DA" w14:textId="7288F0AF"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86F197" w14:textId="0A865254" w:rsidR="001F2867" w:rsidRPr="001F2867" w:rsidRDefault="001F2867" w:rsidP="001F2867">
            <w:pPr>
              <w:pStyle w:val="TAL"/>
              <w:rPr>
                <w:sz w:val="16"/>
                <w:szCs w:val="16"/>
              </w:rPr>
            </w:pPr>
            <w:r w:rsidRPr="001F2867">
              <w:rPr>
                <w:sz w:val="16"/>
                <w:szCs w:val="16"/>
              </w:rPr>
              <w:t>3GPPMEMBER</w:t>
            </w:r>
          </w:p>
        </w:tc>
      </w:tr>
      <w:tr w:rsidR="001F2867" w14:paraId="750C1464"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41D36FB" w14:textId="6B772986"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D2FF99" w14:textId="5580FAC8" w:rsidR="001F2867" w:rsidRPr="001F2867" w:rsidRDefault="001F2867" w:rsidP="001F2867">
            <w:pPr>
              <w:pStyle w:val="TAL"/>
              <w:rPr>
                <w:sz w:val="16"/>
                <w:szCs w:val="16"/>
              </w:rPr>
            </w:pPr>
            <w:r w:rsidRPr="001F2867">
              <w:rPr>
                <w:sz w:val="16"/>
                <w:szCs w:val="16"/>
              </w:rPr>
              <w:t>Vaidya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A43DD7" w14:textId="5021A34C" w:rsidR="001F2867" w:rsidRPr="001F2867" w:rsidRDefault="001F2867" w:rsidP="001F2867">
            <w:pPr>
              <w:pStyle w:val="TAL"/>
              <w:rPr>
                <w:sz w:val="16"/>
                <w:szCs w:val="16"/>
              </w:rPr>
            </w:pPr>
            <w:r w:rsidRPr="001F2867">
              <w:rPr>
                <w:sz w:val="16"/>
                <w:szCs w:val="16"/>
              </w:rPr>
              <w:t>Maulik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52FDB" w14:textId="35826FE1" w:rsidR="001F2867" w:rsidRPr="001F2867" w:rsidRDefault="001F2867" w:rsidP="001F2867">
            <w:pPr>
              <w:pStyle w:val="TAL"/>
              <w:rPr>
                <w:sz w:val="16"/>
                <w:szCs w:val="16"/>
              </w:rPr>
            </w:pPr>
            <w:r w:rsidRPr="001F2867">
              <w:rPr>
                <w:sz w:val="16"/>
                <w:szCs w:val="16"/>
              </w:rPr>
              <w:t>Charter Communications,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69BAB9" w14:textId="680AD956" w:rsidR="001F2867" w:rsidRPr="001F2867"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2D4710" w14:textId="0340A6D7" w:rsidR="001F2867" w:rsidRPr="001F2867" w:rsidRDefault="001F2867" w:rsidP="001F2867">
            <w:pPr>
              <w:pStyle w:val="TAL"/>
              <w:rPr>
                <w:sz w:val="16"/>
                <w:szCs w:val="16"/>
              </w:rPr>
            </w:pPr>
            <w:r w:rsidRPr="001F2867">
              <w:rPr>
                <w:sz w:val="16"/>
                <w:szCs w:val="16"/>
              </w:rPr>
              <w:t>3GPPMEMBER</w:t>
            </w:r>
          </w:p>
        </w:tc>
      </w:tr>
      <w:tr w:rsidR="001F2867" w14:paraId="57CEEF2A"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DA90630" w14:textId="38B9FF11"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5F1DC6" w14:textId="527AFCBA" w:rsidR="001F2867" w:rsidRPr="001F2867" w:rsidRDefault="001F2867" w:rsidP="001F2867">
            <w:pPr>
              <w:pStyle w:val="TAL"/>
              <w:rPr>
                <w:sz w:val="16"/>
                <w:szCs w:val="16"/>
              </w:rPr>
            </w:pPr>
            <w:r w:rsidRPr="001F2867">
              <w:rPr>
                <w:sz w:val="16"/>
                <w:szCs w:val="16"/>
              </w:rPr>
              <w:t>Van der Pool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0639ED" w14:textId="533E4555" w:rsidR="001F2867" w:rsidRPr="001F2867" w:rsidRDefault="001F2867" w:rsidP="001F2867">
            <w:pPr>
              <w:pStyle w:val="TAL"/>
              <w:rPr>
                <w:sz w:val="16"/>
                <w:szCs w:val="16"/>
              </w:rPr>
            </w:pPr>
            <w:r w:rsidRPr="001F2867">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922D3" w14:textId="16F6BEF3" w:rsidR="001F2867" w:rsidRPr="001F2867" w:rsidRDefault="001F2867" w:rsidP="001F2867">
            <w:pPr>
              <w:pStyle w:val="TAL"/>
              <w:rPr>
                <w:sz w:val="16"/>
                <w:szCs w:val="16"/>
              </w:rPr>
            </w:pPr>
            <w:r w:rsidRPr="001F2867">
              <w:rPr>
                <w:sz w:val="16"/>
                <w:szCs w:val="16"/>
              </w:rPr>
              <w:t>Gatehouse Satcom 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E9B784" w14:textId="1308276D"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322C01" w14:textId="3ADD4E73" w:rsidR="001F2867" w:rsidRPr="001F2867" w:rsidRDefault="001F2867" w:rsidP="001F2867">
            <w:pPr>
              <w:pStyle w:val="TAL"/>
              <w:rPr>
                <w:sz w:val="16"/>
                <w:szCs w:val="16"/>
              </w:rPr>
            </w:pPr>
            <w:r w:rsidRPr="001F2867">
              <w:rPr>
                <w:sz w:val="16"/>
                <w:szCs w:val="16"/>
              </w:rPr>
              <w:t>3GPPMEMBER</w:t>
            </w:r>
          </w:p>
        </w:tc>
      </w:tr>
      <w:tr w:rsidR="001F2867" w14:paraId="7C559C1F"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B3514E6" w14:textId="7B533C7B"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6F8535" w14:textId="43443830" w:rsidR="001F2867" w:rsidRPr="001F2867" w:rsidRDefault="001F2867" w:rsidP="001F2867">
            <w:pPr>
              <w:pStyle w:val="TAL"/>
              <w:rPr>
                <w:sz w:val="16"/>
                <w:szCs w:val="16"/>
              </w:rPr>
            </w:pPr>
            <w:r w:rsidRPr="001F2867">
              <w:rPr>
                <w:sz w:val="16"/>
                <w:szCs w:val="16"/>
              </w:rPr>
              <w:t>van der Veen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6314D" w14:textId="2B2C6CDE" w:rsidR="001F2867" w:rsidRPr="001F2867" w:rsidRDefault="001F2867" w:rsidP="001F2867">
            <w:pPr>
              <w:pStyle w:val="TAL"/>
              <w:rPr>
                <w:sz w:val="16"/>
                <w:szCs w:val="16"/>
              </w:rPr>
            </w:pPr>
            <w:r w:rsidRPr="001F2867">
              <w:rPr>
                <w:sz w:val="16"/>
                <w:szCs w:val="16"/>
              </w:rPr>
              <w:t>Hans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E11F1" w14:textId="62595BE9" w:rsidR="001F2867" w:rsidRPr="001F2867" w:rsidRDefault="001F2867" w:rsidP="001F2867">
            <w:pPr>
              <w:pStyle w:val="TAL"/>
              <w:rPr>
                <w:sz w:val="16"/>
                <w:szCs w:val="16"/>
              </w:rPr>
            </w:pPr>
            <w:r w:rsidRPr="001F2867">
              <w:rPr>
                <w:sz w:val="16"/>
                <w:szCs w:val="16"/>
              </w:rPr>
              <w:t>NEC Europe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32285" w14:textId="1927DCA1"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80053B" w14:textId="2947BDF1" w:rsidR="001F2867" w:rsidRPr="001F2867" w:rsidRDefault="001F2867" w:rsidP="001F2867">
            <w:pPr>
              <w:pStyle w:val="TAL"/>
              <w:rPr>
                <w:sz w:val="16"/>
                <w:szCs w:val="16"/>
              </w:rPr>
            </w:pPr>
            <w:r w:rsidRPr="001F2867">
              <w:rPr>
                <w:sz w:val="16"/>
                <w:szCs w:val="16"/>
              </w:rPr>
              <w:t>3GPPMEMBER</w:t>
            </w:r>
          </w:p>
        </w:tc>
      </w:tr>
      <w:tr w:rsidR="001F2867" w14:paraId="52C4830F"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0E8E8BF" w14:textId="57E4B47C"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35AA3A" w14:textId="7BECD14F" w:rsidR="001F2867" w:rsidRPr="001F2867" w:rsidRDefault="001F2867" w:rsidP="001F2867">
            <w:pPr>
              <w:pStyle w:val="TAL"/>
              <w:rPr>
                <w:sz w:val="16"/>
                <w:szCs w:val="16"/>
              </w:rPr>
            </w:pPr>
            <w:r w:rsidRPr="001F2867">
              <w:rPr>
                <w:sz w:val="16"/>
                <w:szCs w:val="16"/>
              </w:rPr>
              <w:t>Wachter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D02772" w14:textId="4726C2DA" w:rsidR="001F2867" w:rsidRPr="001F2867" w:rsidRDefault="001F2867" w:rsidP="001F2867">
            <w:pPr>
              <w:pStyle w:val="TAL"/>
              <w:rPr>
                <w:sz w:val="16"/>
                <w:szCs w:val="16"/>
              </w:rPr>
            </w:pPr>
            <w:r w:rsidRPr="001F2867">
              <w:rPr>
                <w:sz w:val="16"/>
                <w:szCs w:val="16"/>
              </w:rPr>
              <w:t>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86247A" w14:textId="350E087A" w:rsidR="001F2867" w:rsidRPr="001F2867" w:rsidRDefault="001F2867" w:rsidP="001F2867">
            <w:pPr>
              <w:pStyle w:val="TAL"/>
              <w:rPr>
                <w:sz w:val="16"/>
                <w:szCs w:val="16"/>
              </w:rPr>
            </w:pPr>
            <w:r w:rsidRPr="001F2867">
              <w:rPr>
                <w:sz w:val="16"/>
                <w:szCs w:val="16"/>
              </w:rPr>
              <w:t>Polaris Wireless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3248AA" w14:textId="7667FDA5" w:rsidR="001F2867" w:rsidRPr="001F2867"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1A949F" w14:textId="0E7A8E2B" w:rsidR="001F2867" w:rsidRPr="001F2867" w:rsidRDefault="001F2867" w:rsidP="001F2867">
            <w:pPr>
              <w:pStyle w:val="TAL"/>
              <w:rPr>
                <w:sz w:val="16"/>
                <w:szCs w:val="16"/>
              </w:rPr>
            </w:pPr>
            <w:r w:rsidRPr="001F2867">
              <w:rPr>
                <w:sz w:val="16"/>
                <w:szCs w:val="16"/>
              </w:rPr>
              <w:t>3GPPMEMBER</w:t>
            </w:r>
          </w:p>
        </w:tc>
      </w:tr>
      <w:tr w:rsidR="001F2867" w14:paraId="4EEB49D2"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3CA7812" w14:textId="337BCA04" w:rsidR="001F2867" w:rsidRPr="001F2867"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6D35FC" w14:textId="2F01D54B" w:rsidR="001F2867" w:rsidRPr="001F2867" w:rsidRDefault="001F2867" w:rsidP="001F2867">
            <w:pPr>
              <w:pStyle w:val="TAL"/>
              <w:rPr>
                <w:sz w:val="16"/>
                <w:szCs w:val="16"/>
              </w:rPr>
            </w:pPr>
            <w:r w:rsidRPr="001F2867">
              <w:rPr>
                <w:sz w:val="16"/>
                <w:szCs w:val="16"/>
              </w:rPr>
              <w:t>Weiss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BCF084" w14:textId="74606FEA" w:rsidR="001F2867" w:rsidRPr="001F2867" w:rsidRDefault="001F2867" w:rsidP="001F2867">
            <w:pPr>
              <w:pStyle w:val="TAL"/>
              <w:rPr>
                <w:sz w:val="16"/>
                <w:szCs w:val="16"/>
              </w:rPr>
            </w:pPr>
            <w:r w:rsidRPr="001F2867">
              <w:rPr>
                <w:sz w:val="16"/>
                <w:szCs w:val="16"/>
              </w:rPr>
              <w:t>Mario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63EE57" w14:textId="32B263C3" w:rsidR="001F2867" w:rsidRPr="001F2867" w:rsidRDefault="001F2867" w:rsidP="001F2867">
            <w:pPr>
              <w:pStyle w:val="TAL"/>
              <w:rPr>
                <w:sz w:val="16"/>
                <w:szCs w:val="16"/>
              </w:rPr>
            </w:pPr>
            <w:r w:rsidRPr="001F2867">
              <w:rPr>
                <w:sz w:val="16"/>
                <w:szCs w:val="16"/>
              </w:rPr>
              <w:t>BMWK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BB5926" w14:textId="00A9FE25"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57BC9A" w14:textId="14877DCD" w:rsidR="001F2867" w:rsidRPr="001F2867" w:rsidRDefault="001F2867" w:rsidP="001F2867">
            <w:pPr>
              <w:pStyle w:val="TAL"/>
              <w:rPr>
                <w:sz w:val="16"/>
                <w:szCs w:val="16"/>
              </w:rPr>
            </w:pPr>
            <w:r w:rsidRPr="001F2867">
              <w:rPr>
                <w:sz w:val="16"/>
                <w:szCs w:val="16"/>
              </w:rPr>
              <w:t>3GPPMEMBER</w:t>
            </w:r>
          </w:p>
        </w:tc>
      </w:tr>
      <w:tr w:rsidR="001F2867" w14:paraId="512A80F2"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0458803" w14:textId="66A1AADD"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7FA13A" w14:textId="6324D027" w:rsidR="001F2867" w:rsidRPr="001F2867" w:rsidRDefault="001F2867" w:rsidP="001F2867">
            <w:pPr>
              <w:pStyle w:val="TAL"/>
              <w:rPr>
                <w:sz w:val="16"/>
                <w:szCs w:val="16"/>
              </w:rPr>
            </w:pPr>
            <w:r w:rsidRPr="001F2867">
              <w:rPr>
                <w:sz w:val="16"/>
                <w:szCs w:val="16"/>
              </w:rPr>
              <w:t>Wong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8E226" w14:textId="16524947" w:rsidR="001F2867" w:rsidRPr="001F2867" w:rsidRDefault="001F2867" w:rsidP="001F2867">
            <w:pPr>
              <w:pStyle w:val="TAL"/>
              <w:rPr>
                <w:sz w:val="16"/>
                <w:szCs w:val="16"/>
              </w:rPr>
            </w:pPr>
            <w:r w:rsidRPr="001F2867">
              <w:rPr>
                <w:sz w:val="16"/>
                <w:szCs w:val="16"/>
              </w:rPr>
              <w:t>Curt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E8887F" w14:textId="6DD1EBDA" w:rsidR="001F2867" w:rsidRPr="001F2867" w:rsidRDefault="001F2867" w:rsidP="001F2867">
            <w:pPr>
              <w:pStyle w:val="TAL"/>
              <w:rPr>
                <w:sz w:val="16"/>
                <w:szCs w:val="16"/>
              </w:rPr>
            </w:pPr>
            <w:r w:rsidRPr="001F2867">
              <w:rPr>
                <w:sz w:val="16"/>
                <w:szCs w:val="16"/>
              </w:rPr>
              <w:t>Meta USA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C94EEC" w14:textId="2951F9D7" w:rsidR="001F2867" w:rsidRPr="001F2867"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E584F6" w14:textId="48EA7975" w:rsidR="001F2867" w:rsidRPr="001F2867" w:rsidRDefault="001F2867" w:rsidP="001F2867">
            <w:pPr>
              <w:pStyle w:val="TAL"/>
              <w:rPr>
                <w:sz w:val="16"/>
                <w:szCs w:val="16"/>
              </w:rPr>
            </w:pPr>
            <w:r w:rsidRPr="001F2867">
              <w:rPr>
                <w:sz w:val="16"/>
                <w:szCs w:val="16"/>
              </w:rPr>
              <w:t>3GPPMEMBER</w:t>
            </w:r>
          </w:p>
        </w:tc>
      </w:tr>
      <w:tr w:rsidR="001F2867" w14:paraId="093204A5"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8CC571A" w14:textId="5EE8F127" w:rsidR="001F2867" w:rsidRPr="001F2867"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363F03" w14:textId="29783C63" w:rsidR="001F2867" w:rsidRPr="001F2867" w:rsidRDefault="001F2867" w:rsidP="001F2867">
            <w:pPr>
              <w:pStyle w:val="TAL"/>
              <w:rPr>
                <w:sz w:val="16"/>
                <w:szCs w:val="16"/>
              </w:rPr>
            </w:pPr>
            <w:r w:rsidRPr="001F2867">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1C2344" w14:textId="04B165EE" w:rsidR="001F2867" w:rsidRPr="001F2867" w:rsidRDefault="001F2867" w:rsidP="001F2867">
            <w:pPr>
              <w:pStyle w:val="TAL"/>
              <w:rPr>
                <w:sz w:val="16"/>
                <w:szCs w:val="16"/>
              </w:rPr>
            </w:pPr>
            <w:r w:rsidRPr="001F2867">
              <w:rPr>
                <w:sz w:val="16"/>
                <w:szCs w:val="16"/>
              </w:rPr>
              <w:t>Deh-Min Richard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81C4FC" w14:textId="24A00546" w:rsidR="001F2867" w:rsidRPr="001F2867" w:rsidRDefault="001F2867" w:rsidP="001F2867">
            <w:pPr>
              <w:pStyle w:val="TAL"/>
              <w:rPr>
                <w:sz w:val="16"/>
                <w:szCs w:val="16"/>
              </w:rPr>
            </w:pPr>
            <w:r w:rsidRPr="001F2867">
              <w:rPr>
                <w:sz w:val="16"/>
                <w:szCs w:val="16"/>
              </w:rPr>
              <w:t>Charter Communications,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6EFD38" w14:textId="29F70F8B" w:rsidR="001F2867" w:rsidRPr="001F2867"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F528FB" w14:textId="061C1B6B" w:rsidR="001F2867" w:rsidRPr="001F2867" w:rsidRDefault="001F2867" w:rsidP="001F2867">
            <w:pPr>
              <w:pStyle w:val="TAL"/>
              <w:rPr>
                <w:sz w:val="16"/>
                <w:szCs w:val="16"/>
              </w:rPr>
            </w:pPr>
            <w:r w:rsidRPr="001F2867">
              <w:rPr>
                <w:sz w:val="16"/>
                <w:szCs w:val="16"/>
              </w:rPr>
              <w:t>3GPPMEMBER</w:t>
            </w:r>
          </w:p>
        </w:tc>
      </w:tr>
      <w:tr w:rsidR="001F2867" w14:paraId="4040385B"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E867F5E" w14:textId="7ABECA7B" w:rsidR="001F2867" w:rsidRPr="001F2867" w:rsidRDefault="001F2867" w:rsidP="001F2867">
            <w:pPr>
              <w:pStyle w:val="TAL"/>
              <w:rPr>
                <w:sz w:val="16"/>
                <w:szCs w:val="16"/>
              </w:rPr>
            </w:pPr>
            <w:r w:rsidRPr="001F2867">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D10EF2" w14:textId="046ABF35" w:rsidR="001F2867" w:rsidRPr="001F2867" w:rsidRDefault="001F2867" w:rsidP="001F2867">
            <w:pPr>
              <w:pStyle w:val="TAL"/>
              <w:rPr>
                <w:sz w:val="16"/>
                <w:szCs w:val="16"/>
              </w:rPr>
            </w:pPr>
            <w:r w:rsidRPr="001F2867">
              <w:rPr>
                <w:sz w:val="16"/>
                <w:szCs w:val="16"/>
              </w:rPr>
              <w:t>Xue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370C91" w14:textId="0E3604BC" w:rsidR="001F2867" w:rsidRPr="001F2867" w:rsidRDefault="001F2867" w:rsidP="001F2867">
            <w:pPr>
              <w:pStyle w:val="TAL"/>
              <w:rPr>
                <w:sz w:val="16"/>
                <w:szCs w:val="16"/>
              </w:rPr>
            </w:pPr>
            <w:r w:rsidRPr="001F2867">
              <w:rPr>
                <w:sz w:val="16"/>
                <w:szCs w:val="16"/>
              </w:rPr>
              <w:t>Kaixin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E9E86D" w14:textId="496067C7" w:rsidR="001F2867" w:rsidRPr="001F2867" w:rsidRDefault="001F2867" w:rsidP="001F2867">
            <w:pPr>
              <w:pStyle w:val="TAL"/>
              <w:rPr>
                <w:sz w:val="16"/>
                <w:szCs w:val="16"/>
              </w:rPr>
            </w:pPr>
            <w:r w:rsidRPr="001F2867">
              <w:rPr>
                <w:sz w:val="16"/>
                <w:szCs w:val="16"/>
              </w:rPr>
              <w:t>CBN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865797" w14:textId="127A2213" w:rsidR="001F2867" w:rsidRPr="001F2867" w:rsidRDefault="001F2867" w:rsidP="001F2867">
            <w:pPr>
              <w:pStyle w:val="TAL"/>
              <w:rPr>
                <w:sz w:val="16"/>
                <w:szCs w:val="16"/>
              </w:rPr>
            </w:pPr>
            <w:r w:rsidRPr="001F2867">
              <w:rPr>
                <w:sz w:val="16"/>
                <w:szCs w:val="16"/>
              </w:rPr>
              <w:t>CCSA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DB2C53" w14:textId="7279F224" w:rsidR="001F2867" w:rsidRPr="001F2867" w:rsidRDefault="001F2867" w:rsidP="001F2867">
            <w:pPr>
              <w:pStyle w:val="TAL"/>
              <w:rPr>
                <w:sz w:val="16"/>
                <w:szCs w:val="16"/>
              </w:rPr>
            </w:pPr>
            <w:r w:rsidRPr="001F2867">
              <w:rPr>
                <w:sz w:val="16"/>
                <w:szCs w:val="16"/>
              </w:rPr>
              <w:t>3GPPMEMBER</w:t>
            </w:r>
          </w:p>
        </w:tc>
      </w:tr>
      <w:tr w:rsidR="001F2867" w14:paraId="6BED3773"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68B5245" w14:textId="06752F6A"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E00DB7" w14:textId="58A8BA11" w:rsidR="001F2867" w:rsidRPr="001F2867" w:rsidRDefault="001F2867" w:rsidP="001F2867">
            <w:pPr>
              <w:pStyle w:val="TAL"/>
              <w:rPr>
                <w:sz w:val="16"/>
                <w:szCs w:val="16"/>
              </w:rPr>
            </w:pPr>
            <w:proofErr w:type="spellStart"/>
            <w:r w:rsidRPr="001F2867">
              <w:rPr>
                <w:sz w:val="16"/>
                <w:szCs w:val="16"/>
              </w:rPr>
              <w:t>Yagihashi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7AE77D" w14:textId="5BF6FFBB" w:rsidR="001F2867" w:rsidRPr="001F2867" w:rsidRDefault="001F2867" w:rsidP="001F2867">
            <w:pPr>
              <w:pStyle w:val="TAL"/>
              <w:rPr>
                <w:sz w:val="16"/>
                <w:szCs w:val="16"/>
              </w:rPr>
            </w:pPr>
            <w:r w:rsidRPr="001F2867">
              <w:rPr>
                <w:sz w:val="16"/>
                <w:szCs w:val="16"/>
              </w:rPr>
              <w:t>Hiroyuki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FA796" w14:textId="2DBD95CE" w:rsidR="001F2867" w:rsidRPr="001F2867" w:rsidRDefault="001F2867" w:rsidP="001F2867">
            <w:pPr>
              <w:pStyle w:val="TAL"/>
              <w:rPr>
                <w:sz w:val="16"/>
                <w:szCs w:val="16"/>
              </w:rPr>
            </w:pPr>
            <w:r w:rsidRPr="001F2867">
              <w:rPr>
                <w:sz w:val="16"/>
                <w:szCs w:val="16"/>
              </w:rPr>
              <w:t>SKY Perfect JSAT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9D0506" w14:textId="5D28D6C0" w:rsidR="001F2867" w:rsidRPr="001F2867"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6A7B8" w14:textId="02C37891" w:rsidR="001F2867" w:rsidRPr="001F2867" w:rsidRDefault="001F2867" w:rsidP="001F2867">
            <w:pPr>
              <w:pStyle w:val="TAL"/>
              <w:rPr>
                <w:sz w:val="16"/>
                <w:szCs w:val="16"/>
              </w:rPr>
            </w:pPr>
            <w:r w:rsidRPr="001F2867">
              <w:rPr>
                <w:sz w:val="16"/>
                <w:szCs w:val="16"/>
              </w:rPr>
              <w:t>3GPPMEMBER</w:t>
            </w:r>
          </w:p>
        </w:tc>
      </w:tr>
      <w:tr w:rsidR="001F2867" w14:paraId="508ADD19"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948C643" w14:textId="7A50F626"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EAD5C6" w14:textId="0F00097E" w:rsidR="001F2867" w:rsidRPr="001F2867" w:rsidRDefault="001F2867" w:rsidP="001F2867">
            <w:pPr>
              <w:pStyle w:val="TAL"/>
              <w:rPr>
                <w:sz w:val="16"/>
                <w:szCs w:val="16"/>
              </w:rPr>
            </w:pPr>
            <w:r w:rsidRPr="001F2867">
              <w:rPr>
                <w:sz w:val="16"/>
                <w:szCs w:val="16"/>
              </w:rPr>
              <w:t>Yamauchi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17FA2C" w14:textId="0F78D9A7" w:rsidR="001F2867" w:rsidRPr="001F2867" w:rsidRDefault="001F2867" w:rsidP="001F2867">
            <w:pPr>
              <w:pStyle w:val="TAL"/>
              <w:rPr>
                <w:sz w:val="16"/>
                <w:szCs w:val="16"/>
              </w:rPr>
            </w:pPr>
            <w:r w:rsidRPr="001F2867">
              <w:rPr>
                <w:sz w:val="16"/>
                <w:szCs w:val="16"/>
              </w:rPr>
              <w:t>Kenta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563BF" w14:textId="2A429BF5" w:rsidR="001F2867" w:rsidRPr="001F2867" w:rsidRDefault="001F2867" w:rsidP="001F2867">
            <w:pPr>
              <w:pStyle w:val="TAL"/>
              <w:rPr>
                <w:sz w:val="16"/>
                <w:szCs w:val="16"/>
              </w:rPr>
            </w:pPr>
            <w:r w:rsidRPr="001F2867">
              <w:rPr>
                <w:sz w:val="16"/>
                <w:szCs w:val="16"/>
              </w:rPr>
              <w:t>NTT DOCOMO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0503C" w14:textId="5865D9FF" w:rsidR="001F2867" w:rsidRPr="001F2867" w:rsidRDefault="001F2867" w:rsidP="001F2867">
            <w:pPr>
              <w:pStyle w:val="TAL"/>
              <w:rPr>
                <w:sz w:val="16"/>
                <w:szCs w:val="16"/>
              </w:rPr>
            </w:pPr>
            <w:r w:rsidRPr="001F2867">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2C9F7" w14:textId="5668FD3A" w:rsidR="001F2867" w:rsidRPr="001F2867" w:rsidRDefault="001F2867" w:rsidP="001F2867">
            <w:pPr>
              <w:pStyle w:val="TAL"/>
              <w:rPr>
                <w:sz w:val="16"/>
                <w:szCs w:val="16"/>
              </w:rPr>
            </w:pPr>
            <w:r w:rsidRPr="001F2867">
              <w:rPr>
                <w:sz w:val="16"/>
                <w:szCs w:val="16"/>
              </w:rPr>
              <w:t>3GPPMEMBER</w:t>
            </w:r>
          </w:p>
        </w:tc>
      </w:tr>
      <w:tr w:rsidR="001F2867" w14:paraId="767495CA"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8C7A6FD" w14:textId="71A37053" w:rsidR="001F2867" w:rsidRPr="001F2867"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5DDDD2" w14:textId="2619096E" w:rsidR="001F2867" w:rsidRPr="001F2867" w:rsidRDefault="001F2867" w:rsidP="001F2867">
            <w:pPr>
              <w:pStyle w:val="TAL"/>
              <w:rPr>
                <w:sz w:val="16"/>
                <w:szCs w:val="16"/>
              </w:rPr>
            </w:pPr>
            <w:r w:rsidRPr="001F2867">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13BE0C" w14:textId="298B7C61" w:rsidR="001F2867" w:rsidRPr="001F2867" w:rsidRDefault="001F2867" w:rsidP="001F2867">
            <w:pPr>
              <w:pStyle w:val="TAL"/>
              <w:rPr>
                <w:sz w:val="16"/>
                <w:szCs w:val="16"/>
              </w:rPr>
            </w:pPr>
            <w:r w:rsidRPr="001F2867">
              <w:rPr>
                <w:sz w:val="16"/>
                <w:szCs w:val="16"/>
              </w:rPr>
              <w:t>Chien-Sheng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6E9678" w14:textId="672F70A6" w:rsidR="001F2867" w:rsidRPr="001F2867" w:rsidRDefault="001F2867" w:rsidP="001F2867">
            <w:pPr>
              <w:pStyle w:val="TAL"/>
              <w:rPr>
                <w:sz w:val="16"/>
                <w:szCs w:val="16"/>
              </w:rPr>
            </w:pPr>
            <w:proofErr w:type="spellStart"/>
            <w:r w:rsidRPr="001F2867">
              <w:rPr>
                <w:sz w:val="16"/>
                <w:szCs w:val="16"/>
              </w:rPr>
              <w:t>Mediatek</w:t>
            </w:r>
            <w:proofErr w:type="spellEnd"/>
            <w:r w:rsidRPr="001F2867">
              <w:rPr>
                <w:sz w:val="16"/>
                <w:szCs w:val="16"/>
              </w:rPr>
              <w:t xml:space="preserve"> India Technology </w:t>
            </w:r>
            <w:proofErr w:type="spellStart"/>
            <w:r w:rsidRPr="001F2867">
              <w:rPr>
                <w:sz w:val="16"/>
                <w:szCs w:val="16"/>
              </w:rPr>
              <w:t>Pvt.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8F57B4" w14:textId="22018139" w:rsidR="001F2867" w:rsidRPr="001F2867" w:rsidRDefault="001F2867" w:rsidP="001F2867">
            <w:pPr>
              <w:pStyle w:val="TAL"/>
              <w:rPr>
                <w:sz w:val="16"/>
                <w:szCs w:val="16"/>
              </w:rPr>
            </w:pPr>
            <w:r w:rsidRPr="001F2867">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2473A0" w14:textId="2EC73748" w:rsidR="001F2867" w:rsidRPr="001F2867" w:rsidRDefault="001F2867" w:rsidP="001F2867">
            <w:pPr>
              <w:pStyle w:val="TAL"/>
              <w:rPr>
                <w:sz w:val="16"/>
                <w:szCs w:val="16"/>
              </w:rPr>
            </w:pPr>
            <w:r w:rsidRPr="001F2867">
              <w:rPr>
                <w:sz w:val="16"/>
                <w:szCs w:val="16"/>
              </w:rPr>
              <w:t>3GPPMEMBER</w:t>
            </w:r>
          </w:p>
        </w:tc>
      </w:tr>
      <w:tr w:rsidR="001F2867" w14:paraId="2C5424C5"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41F376D" w14:textId="33135E34" w:rsidR="001F2867" w:rsidRPr="001F2867"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9E232C" w14:textId="0911B30E" w:rsidR="001F2867" w:rsidRPr="001F2867" w:rsidRDefault="001F2867" w:rsidP="001F2867">
            <w:pPr>
              <w:pStyle w:val="TAL"/>
              <w:rPr>
                <w:sz w:val="16"/>
                <w:szCs w:val="16"/>
              </w:rPr>
            </w:pPr>
            <w:r w:rsidRPr="001F2867">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B808E7" w14:textId="070EE27A" w:rsidR="001F2867" w:rsidRPr="001F2867" w:rsidRDefault="001F2867" w:rsidP="001F2867">
            <w:pPr>
              <w:pStyle w:val="TAL"/>
              <w:rPr>
                <w:sz w:val="16"/>
                <w:szCs w:val="16"/>
              </w:rPr>
            </w:pPr>
            <w:r w:rsidRPr="001F2867">
              <w:rPr>
                <w:sz w:val="16"/>
                <w:szCs w:val="16"/>
              </w:rPr>
              <w:t>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3A6F6B" w14:textId="6113133F" w:rsidR="001F2867" w:rsidRPr="001F2867" w:rsidRDefault="001F2867" w:rsidP="001F2867">
            <w:pPr>
              <w:pStyle w:val="TAL"/>
              <w:rPr>
                <w:sz w:val="16"/>
                <w:szCs w:val="16"/>
              </w:rPr>
            </w:pPr>
            <w:r w:rsidRPr="001F2867">
              <w:rPr>
                <w:sz w:val="16"/>
                <w:szCs w:val="16"/>
              </w:rPr>
              <w:t>Verizon Spain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D12C1F" w14:textId="33D6492E"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966958" w14:textId="3EC235C3" w:rsidR="001F2867" w:rsidRPr="001F2867" w:rsidRDefault="001F2867" w:rsidP="001F2867">
            <w:pPr>
              <w:pStyle w:val="TAL"/>
              <w:rPr>
                <w:sz w:val="16"/>
                <w:szCs w:val="16"/>
              </w:rPr>
            </w:pPr>
            <w:r w:rsidRPr="001F2867">
              <w:rPr>
                <w:sz w:val="16"/>
                <w:szCs w:val="16"/>
              </w:rPr>
              <w:t>3GPPMEMBER</w:t>
            </w:r>
          </w:p>
        </w:tc>
      </w:tr>
      <w:tr w:rsidR="001F2867" w14:paraId="14986F95"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AF3F11F" w14:textId="36FD5942" w:rsidR="001F2867" w:rsidRPr="001F2867"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760D4C" w14:textId="3056004F" w:rsidR="001F2867" w:rsidRPr="001F2867" w:rsidRDefault="001F2867" w:rsidP="001F2867">
            <w:pPr>
              <w:pStyle w:val="TAL"/>
              <w:rPr>
                <w:sz w:val="16"/>
                <w:szCs w:val="16"/>
              </w:rPr>
            </w:pPr>
            <w:r w:rsidRPr="001F2867">
              <w:rPr>
                <w:sz w:val="16"/>
                <w:szCs w:val="16"/>
              </w:rPr>
              <w:t>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E9110C" w14:textId="6E56AD8A" w:rsidR="001F2867" w:rsidRPr="001F2867" w:rsidRDefault="001F2867" w:rsidP="001F2867">
            <w:pPr>
              <w:pStyle w:val="TAL"/>
              <w:rPr>
                <w:sz w:val="16"/>
                <w:szCs w:val="16"/>
              </w:rPr>
            </w:pPr>
            <w:r w:rsidRPr="001F2867">
              <w:rPr>
                <w:sz w:val="16"/>
                <w:szCs w:val="16"/>
              </w:rPr>
              <w:t>Yunjung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3FDD8A" w14:textId="0E4C74FB" w:rsidR="001F2867" w:rsidRPr="001F2867" w:rsidRDefault="001F2867" w:rsidP="001F2867">
            <w:pPr>
              <w:pStyle w:val="TAL"/>
              <w:rPr>
                <w:sz w:val="16"/>
                <w:szCs w:val="16"/>
              </w:rPr>
            </w:pPr>
            <w:proofErr w:type="spellStart"/>
            <w:r w:rsidRPr="001F2867">
              <w:rPr>
                <w:sz w:val="16"/>
                <w:szCs w:val="16"/>
              </w:rPr>
              <w:t>CableLabs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22CB5A" w14:textId="26307FC0"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E01BD4" w14:textId="2DA1B5ED" w:rsidR="001F2867" w:rsidRPr="001F2867" w:rsidRDefault="001F2867" w:rsidP="001F2867">
            <w:pPr>
              <w:pStyle w:val="TAL"/>
              <w:rPr>
                <w:sz w:val="16"/>
                <w:szCs w:val="16"/>
              </w:rPr>
            </w:pPr>
            <w:r w:rsidRPr="001F2867">
              <w:rPr>
                <w:sz w:val="16"/>
                <w:szCs w:val="16"/>
              </w:rPr>
              <w:t>3GPPMEMBER</w:t>
            </w:r>
          </w:p>
        </w:tc>
      </w:tr>
      <w:tr w:rsidR="001F2867" w14:paraId="69AB69E3"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3B4E4FD" w14:textId="700A282A"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C1B0EC" w14:textId="50B3D961" w:rsidR="001F2867" w:rsidRPr="001F2867" w:rsidRDefault="001F2867" w:rsidP="001F2867">
            <w:pPr>
              <w:pStyle w:val="TAL"/>
              <w:rPr>
                <w:sz w:val="16"/>
                <w:szCs w:val="16"/>
              </w:rPr>
            </w:pPr>
            <w:r w:rsidRPr="001F2867">
              <w:rPr>
                <w:sz w:val="16"/>
                <w:szCs w:val="16"/>
              </w:rPr>
              <w:t>Younge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AD470C" w14:textId="1EA73D79" w:rsidR="001F2867" w:rsidRPr="001F2867" w:rsidRDefault="001F2867" w:rsidP="001F2867">
            <w:pPr>
              <w:pStyle w:val="TAL"/>
              <w:rPr>
                <w:sz w:val="16"/>
                <w:szCs w:val="16"/>
              </w:rPr>
            </w:pPr>
            <w:r w:rsidRPr="001F2867">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8B4DD5" w14:textId="10EE1FA1" w:rsidR="001F2867" w:rsidRPr="001F2867" w:rsidRDefault="001F2867" w:rsidP="001F2867">
            <w:pPr>
              <w:pStyle w:val="TAL"/>
              <w:rPr>
                <w:sz w:val="16"/>
                <w:szCs w:val="16"/>
              </w:rPr>
            </w:pPr>
            <w:r w:rsidRPr="001F2867">
              <w:rPr>
                <w:sz w:val="16"/>
                <w:szCs w:val="16"/>
              </w:rPr>
              <w:t>T-Mobile USA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35C03D" w14:textId="1A4020B5" w:rsidR="001F2867" w:rsidRPr="001F2867"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1CD886" w14:textId="29338297" w:rsidR="001F2867" w:rsidRPr="001F2867" w:rsidRDefault="001F2867" w:rsidP="001F2867">
            <w:pPr>
              <w:pStyle w:val="TAL"/>
              <w:rPr>
                <w:sz w:val="16"/>
                <w:szCs w:val="16"/>
              </w:rPr>
            </w:pPr>
            <w:r w:rsidRPr="001F2867">
              <w:rPr>
                <w:sz w:val="16"/>
                <w:szCs w:val="16"/>
              </w:rPr>
              <w:t>3GPPMEMBER</w:t>
            </w:r>
          </w:p>
        </w:tc>
      </w:tr>
      <w:tr w:rsidR="001F2867" w14:paraId="19D0C909"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7C54F7B" w14:textId="79BD1471"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70928" w14:textId="65C61967" w:rsidR="001F2867" w:rsidRPr="001F2867" w:rsidRDefault="001F2867" w:rsidP="001F2867">
            <w:pPr>
              <w:pStyle w:val="TAL"/>
              <w:rPr>
                <w:sz w:val="16"/>
                <w:szCs w:val="16"/>
              </w:rPr>
            </w:pPr>
            <w:proofErr w:type="spellStart"/>
            <w:r w:rsidRPr="001F2867">
              <w:rPr>
                <w:sz w:val="16"/>
                <w:szCs w:val="16"/>
              </w:rPr>
              <w:t>Yuda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773DD1" w14:textId="7BC9630D" w:rsidR="001F2867" w:rsidRPr="001F2867" w:rsidRDefault="001F2867" w:rsidP="001F2867">
            <w:pPr>
              <w:pStyle w:val="TAL"/>
              <w:rPr>
                <w:sz w:val="16"/>
                <w:szCs w:val="16"/>
              </w:rPr>
            </w:pPr>
            <w:r w:rsidRPr="001F2867">
              <w:rPr>
                <w:sz w:val="16"/>
                <w:szCs w:val="16"/>
              </w:rPr>
              <w:t>Tetsuya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B3F31" w14:textId="77E9D35E" w:rsidR="001F2867" w:rsidRPr="001F2867" w:rsidRDefault="001F2867" w:rsidP="001F2867">
            <w:pPr>
              <w:pStyle w:val="TAL"/>
              <w:rPr>
                <w:sz w:val="16"/>
                <w:szCs w:val="16"/>
              </w:rPr>
            </w:pPr>
            <w:r w:rsidRPr="001F2867">
              <w:rPr>
                <w:sz w:val="16"/>
                <w:szCs w:val="16"/>
              </w:rPr>
              <w:t>Kyocera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03DA20" w14:textId="605EC1D8" w:rsidR="001F2867" w:rsidRPr="001F2867" w:rsidRDefault="001F2867" w:rsidP="001F2867">
            <w:pPr>
              <w:pStyle w:val="TAL"/>
              <w:rPr>
                <w:sz w:val="16"/>
                <w:szCs w:val="16"/>
              </w:rPr>
            </w:pPr>
            <w:r w:rsidRPr="001F2867">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D3AE40" w14:textId="2E3F6FAF" w:rsidR="001F2867" w:rsidRPr="001F2867" w:rsidRDefault="001F2867" w:rsidP="001F2867">
            <w:pPr>
              <w:pStyle w:val="TAL"/>
              <w:rPr>
                <w:sz w:val="16"/>
                <w:szCs w:val="16"/>
              </w:rPr>
            </w:pPr>
            <w:r w:rsidRPr="001F2867">
              <w:rPr>
                <w:sz w:val="16"/>
                <w:szCs w:val="16"/>
              </w:rPr>
              <w:t>3GPPMEMBER</w:t>
            </w:r>
          </w:p>
        </w:tc>
      </w:tr>
      <w:tr w:rsidR="001F2867" w14:paraId="1C4CC7C4"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48352D2" w14:textId="4898761B"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0D0BF2" w14:textId="1BF7C3BA" w:rsidR="001F2867" w:rsidRPr="001F2867" w:rsidRDefault="001F2867" w:rsidP="001F2867">
            <w:pPr>
              <w:pStyle w:val="TAL"/>
              <w:rPr>
                <w:sz w:val="16"/>
                <w:szCs w:val="16"/>
              </w:rPr>
            </w:pPr>
            <w:r w:rsidRPr="001F2867">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900B98" w14:textId="0B1C68DA" w:rsidR="001F2867" w:rsidRPr="001F2867" w:rsidRDefault="001F2867" w:rsidP="001F2867">
            <w:pPr>
              <w:pStyle w:val="TAL"/>
              <w:rPr>
                <w:sz w:val="16"/>
                <w:szCs w:val="16"/>
              </w:rPr>
            </w:pPr>
            <w:r w:rsidRPr="001F2867">
              <w:rPr>
                <w:sz w:val="16"/>
                <w:szCs w:val="16"/>
              </w:rPr>
              <w:t>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19A766" w14:textId="5BEF2219" w:rsidR="001F2867" w:rsidRPr="001F2867" w:rsidRDefault="001F2867" w:rsidP="001F2867">
            <w:pPr>
              <w:pStyle w:val="TAL"/>
              <w:rPr>
                <w:sz w:val="16"/>
                <w:szCs w:val="16"/>
              </w:rPr>
            </w:pPr>
            <w:r w:rsidRPr="001F2867">
              <w:rPr>
                <w:sz w:val="16"/>
                <w:szCs w:val="16"/>
              </w:rPr>
              <w:t>Verizon Denmark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37E472" w14:textId="7FFC0E0B"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43D4F0" w14:textId="03B3AA98" w:rsidR="001F2867" w:rsidRPr="001F2867" w:rsidRDefault="001F2867" w:rsidP="001F2867">
            <w:pPr>
              <w:pStyle w:val="TAL"/>
              <w:rPr>
                <w:sz w:val="16"/>
                <w:szCs w:val="16"/>
              </w:rPr>
            </w:pPr>
            <w:r w:rsidRPr="001F2867">
              <w:rPr>
                <w:sz w:val="16"/>
                <w:szCs w:val="16"/>
              </w:rPr>
              <w:t>3GPPMEMBER</w:t>
            </w:r>
          </w:p>
        </w:tc>
      </w:tr>
      <w:tr w:rsidR="001F2867" w14:paraId="02D58C1D"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BDE9DA8" w14:textId="556CEDB4" w:rsidR="001F2867" w:rsidRPr="001F2867" w:rsidRDefault="001F2867" w:rsidP="001F2867">
            <w:pPr>
              <w:pStyle w:val="TAL"/>
              <w:rPr>
                <w:sz w:val="16"/>
                <w:szCs w:val="16"/>
              </w:rPr>
            </w:pPr>
            <w:proofErr w:type="spellStart"/>
            <w:r w:rsidRPr="001F2867">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533616" w14:textId="4EE802EF" w:rsidR="001F2867" w:rsidRPr="001F2867" w:rsidRDefault="001F2867" w:rsidP="001F2867">
            <w:pPr>
              <w:pStyle w:val="TAL"/>
              <w:rPr>
                <w:sz w:val="16"/>
                <w:szCs w:val="16"/>
              </w:rPr>
            </w:pPr>
            <w:r w:rsidRPr="001F2867">
              <w:rPr>
                <w:sz w:val="16"/>
                <w:szCs w:val="16"/>
              </w:rPr>
              <w:t>Zhong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4EADCD" w14:textId="35C574EC" w:rsidR="001F2867" w:rsidRPr="001F2867" w:rsidRDefault="001F2867" w:rsidP="001F2867">
            <w:pPr>
              <w:pStyle w:val="TAL"/>
              <w:rPr>
                <w:sz w:val="16"/>
                <w:szCs w:val="16"/>
              </w:rPr>
            </w:pPr>
            <w:r w:rsidRPr="001F2867">
              <w:rPr>
                <w:sz w:val="16"/>
                <w:szCs w:val="16"/>
              </w:rPr>
              <w:t>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E7A13" w14:textId="7323635D" w:rsidR="001F2867" w:rsidRPr="001F2867" w:rsidRDefault="001F2867" w:rsidP="001F2867">
            <w:pPr>
              <w:pStyle w:val="TAL"/>
              <w:rPr>
                <w:sz w:val="16"/>
                <w:szCs w:val="16"/>
              </w:rPr>
            </w:pPr>
            <w:r w:rsidRPr="001F2867">
              <w:rPr>
                <w:sz w:val="16"/>
                <w:szCs w:val="16"/>
              </w:rPr>
              <w:t>TOYOTA MOTOR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4DF443" w14:textId="2FA7DAA0" w:rsidR="001F2867" w:rsidRPr="001F2867" w:rsidRDefault="001F2867" w:rsidP="001F2867">
            <w:pPr>
              <w:pStyle w:val="TAL"/>
              <w:rPr>
                <w:sz w:val="16"/>
                <w:szCs w:val="16"/>
              </w:rPr>
            </w:pPr>
            <w:r w:rsidRPr="001F2867">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A05B25" w14:textId="557AFF12" w:rsidR="001F2867" w:rsidRPr="001F2867" w:rsidRDefault="001F2867" w:rsidP="001F2867">
            <w:pPr>
              <w:pStyle w:val="TAL"/>
              <w:rPr>
                <w:sz w:val="16"/>
                <w:szCs w:val="16"/>
              </w:rPr>
            </w:pPr>
            <w:r w:rsidRPr="001F2867">
              <w:rPr>
                <w:sz w:val="16"/>
                <w:szCs w:val="16"/>
              </w:rPr>
              <w:t>3GPPMEMBER</w:t>
            </w:r>
          </w:p>
        </w:tc>
      </w:tr>
      <w:tr w:rsidR="001F2867" w14:paraId="21DC3FA9"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30328A2" w14:textId="1982F663"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3AA791" w14:textId="5032EC16" w:rsidR="001F2867" w:rsidRPr="001F2867" w:rsidRDefault="001F2867" w:rsidP="001F2867">
            <w:pPr>
              <w:pStyle w:val="TAL"/>
              <w:rPr>
                <w:sz w:val="16"/>
                <w:szCs w:val="16"/>
              </w:rPr>
            </w:pPr>
            <w:r w:rsidRPr="001F2867">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3B41E9" w14:textId="4C97E3B4" w:rsidR="001F2867" w:rsidRPr="001F2867" w:rsidRDefault="001F2867" w:rsidP="001F2867">
            <w:pPr>
              <w:pStyle w:val="TAL"/>
              <w:rPr>
                <w:sz w:val="16"/>
                <w:szCs w:val="16"/>
              </w:rPr>
            </w:pPr>
            <w:r w:rsidRPr="001F2867">
              <w:rPr>
                <w:sz w:val="16"/>
                <w:szCs w:val="16"/>
              </w:rPr>
              <w:t>Jingyi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5C787E" w14:textId="7A0756D0" w:rsidR="001F2867" w:rsidRPr="001F2867" w:rsidRDefault="001F2867" w:rsidP="001F2867">
            <w:pPr>
              <w:pStyle w:val="TAL"/>
              <w:rPr>
                <w:sz w:val="16"/>
                <w:szCs w:val="16"/>
              </w:rPr>
            </w:pPr>
            <w:r w:rsidRPr="001F2867">
              <w:rPr>
                <w:sz w:val="16"/>
                <w:szCs w:val="16"/>
              </w:rPr>
              <w:t>Dish Network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871C03" w14:textId="069A7562" w:rsidR="001F2867" w:rsidRPr="001F2867" w:rsidRDefault="001F2867" w:rsidP="001F2867">
            <w:pPr>
              <w:pStyle w:val="TAL"/>
              <w:rPr>
                <w:sz w:val="16"/>
                <w:szCs w:val="16"/>
              </w:rPr>
            </w:pPr>
            <w:r w:rsidRPr="001F2867">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4A9FAB" w14:textId="6E95E1FA" w:rsidR="001F2867" w:rsidRPr="001F2867" w:rsidRDefault="001F2867" w:rsidP="001F2867">
            <w:pPr>
              <w:pStyle w:val="TAL"/>
              <w:rPr>
                <w:sz w:val="16"/>
                <w:szCs w:val="16"/>
              </w:rPr>
            </w:pPr>
            <w:r w:rsidRPr="001F2867">
              <w:rPr>
                <w:sz w:val="16"/>
                <w:szCs w:val="16"/>
              </w:rPr>
              <w:t>3GPPMEMBER</w:t>
            </w:r>
          </w:p>
        </w:tc>
      </w:tr>
      <w:tr w:rsidR="001F2867" w14:paraId="33F7398C" w14:textId="77777777" w:rsidTr="001F2867">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6B3AB03" w14:textId="2E678102" w:rsidR="001F2867" w:rsidRPr="001F2867" w:rsidRDefault="001F2867" w:rsidP="001F2867">
            <w:pPr>
              <w:pStyle w:val="TAL"/>
              <w:rPr>
                <w:sz w:val="16"/>
                <w:szCs w:val="16"/>
              </w:rPr>
            </w:pPr>
            <w:r w:rsidRPr="001F2867">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472F8" w14:textId="53CCF8B3" w:rsidR="001F2867" w:rsidRPr="001F2867" w:rsidRDefault="001F2867" w:rsidP="001F2867">
            <w:pPr>
              <w:pStyle w:val="TAL"/>
              <w:rPr>
                <w:sz w:val="16"/>
                <w:szCs w:val="16"/>
              </w:rPr>
            </w:pPr>
            <w:r w:rsidRPr="001F2867">
              <w:rPr>
                <w:sz w:val="16"/>
                <w:szCs w:val="16"/>
              </w:rPr>
              <w:t>Zisimopoulos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AB8EFA" w14:textId="796DD619" w:rsidR="001F2867" w:rsidRPr="001F2867" w:rsidRDefault="001F2867" w:rsidP="001F2867">
            <w:pPr>
              <w:pStyle w:val="TAL"/>
              <w:rPr>
                <w:sz w:val="16"/>
                <w:szCs w:val="16"/>
              </w:rPr>
            </w:pPr>
            <w:r w:rsidRPr="001F2867">
              <w:rPr>
                <w:sz w:val="16"/>
                <w:szCs w:val="16"/>
              </w:rPr>
              <w:t>Haris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98E277" w14:textId="05BB6C94" w:rsidR="001F2867" w:rsidRPr="001F2867" w:rsidRDefault="001F2867" w:rsidP="001F2867">
            <w:pPr>
              <w:pStyle w:val="TAL"/>
              <w:rPr>
                <w:sz w:val="16"/>
                <w:szCs w:val="16"/>
              </w:rPr>
            </w:pPr>
            <w:r w:rsidRPr="001F2867">
              <w:rPr>
                <w:sz w:val="16"/>
                <w:szCs w:val="16"/>
              </w:rPr>
              <w:t>Qualcomm Technologies Ireland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34BA4E" w14:textId="02412809" w:rsidR="001F2867" w:rsidRPr="001F2867" w:rsidRDefault="001F2867" w:rsidP="001F2867">
            <w:pPr>
              <w:pStyle w:val="TAL"/>
              <w:rPr>
                <w:sz w:val="16"/>
                <w:szCs w:val="16"/>
              </w:rPr>
            </w:pPr>
            <w:r w:rsidRPr="001F2867">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DC42B1" w14:textId="18A99293" w:rsidR="001F2867" w:rsidRPr="001F2867" w:rsidRDefault="001F2867" w:rsidP="001F2867">
            <w:pPr>
              <w:pStyle w:val="TAL"/>
              <w:rPr>
                <w:sz w:val="16"/>
                <w:szCs w:val="16"/>
              </w:rPr>
            </w:pPr>
            <w:r w:rsidRPr="001F2867">
              <w:rPr>
                <w:sz w:val="16"/>
                <w:szCs w:val="16"/>
              </w:rPr>
              <w:t>3GPPMEMBER</w:t>
            </w:r>
          </w:p>
        </w:tc>
      </w:tr>
    </w:tbl>
    <w:p w14:paraId="5581D6A4" w14:textId="5B382E5D" w:rsidR="00F7428A" w:rsidRDefault="001F2867" w:rsidP="00F7428A">
      <w:r>
        <w:t>220</w:t>
      </w:r>
      <w:r w:rsidR="00F7428A">
        <w:t xml:space="preserve"> Entries</w:t>
      </w:r>
    </w:p>
    <w:p w14:paraId="71142FAF" w14:textId="77777777" w:rsidR="00F7428A" w:rsidRDefault="00F7428A" w:rsidP="00F7428A"/>
    <w:p w14:paraId="2E76522C" w14:textId="77777777" w:rsidR="00F7428A" w:rsidRDefault="00F7428A" w:rsidP="00F7428A">
      <w:pPr>
        <w:pStyle w:val="Heading1"/>
      </w:pPr>
      <w:bookmarkStart w:id="22" w:name="_Toc137788166"/>
      <w:r>
        <w:lastRenderedPageBreak/>
        <w:t>A.2</w:t>
      </w:r>
      <w:r>
        <w:tab/>
        <w:t>Attendees list (On-line registered)</w:t>
      </w:r>
      <w:bookmarkEnd w:id="22"/>
    </w:p>
    <w:p w14:paraId="0C3B36BB" w14:textId="77777777" w:rsidR="00F7428A" w:rsidRDefault="00F7428A" w:rsidP="00F7428A">
      <w:pPr>
        <w:pStyle w:val="TH"/>
      </w:pPr>
      <w:r>
        <w:t>Table A.2: Attendees list (On-line registered)</w:t>
      </w:r>
    </w:p>
    <w:tbl>
      <w:tblPr>
        <w:tblW w:w="0" w:type="auto"/>
        <w:jc w:val="center"/>
        <w:tblLayout w:type="fixed"/>
        <w:tblLook w:val="04A0" w:firstRow="1" w:lastRow="0" w:firstColumn="1" w:lastColumn="0" w:noHBand="0" w:noVBand="1"/>
      </w:tblPr>
      <w:tblGrid>
        <w:gridCol w:w="600"/>
        <w:gridCol w:w="3000"/>
        <w:gridCol w:w="3000"/>
        <w:gridCol w:w="4000"/>
        <w:gridCol w:w="2000"/>
        <w:gridCol w:w="2000"/>
      </w:tblGrid>
      <w:tr w:rsidR="00F7428A" w14:paraId="669843F1" w14:textId="77777777" w:rsidTr="00715966">
        <w:trPr>
          <w:cantSplit/>
          <w:tblHeader/>
          <w:jc w:val="center"/>
        </w:trPr>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6AF681E" w14:textId="77777777" w:rsidR="00F7428A" w:rsidRDefault="00F7428A" w:rsidP="00715966">
            <w:pPr>
              <w:pStyle w:val="TAH"/>
            </w:pPr>
            <w:r w:rsidRPr="00BB3F37">
              <w:lastRenderedPageBreak/>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3A2BFB" w14:textId="77777777" w:rsidR="00F7428A" w:rsidRDefault="00F7428A" w:rsidP="00715966">
            <w:pPr>
              <w:pStyle w:val="TAH"/>
            </w:pPr>
            <w:proofErr w:type="spellStart"/>
            <w:r w:rsidRPr="00BB3F37">
              <w:t>Famiy</w:t>
            </w:r>
            <w:proofErr w:type="spellEnd"/>
            <w:r w:rsidRPr="00BB3F37">
              <w:t xml:space="preserve"> Name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B5F0EF" w14:textId="77777777" w:rsidR="00F7428A" w:rsidRDefault="00F7428A" w:rsidP="00715966">
            <w:pPr>
              <w:pStyle w:val="TAH"/>
            </w:pPr>
            <w:r w:rsidRPr="00BB3F37">
              <w:t>First 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E8D5DE" w14:textId="77777777" w:rsidR="00F7428A" w:rsidRDefault="00F7428A" w:rsidP="00715966">
            <w:pPr>
              <w:pStyle w:val="TAH"/>
            </w:pPr>
            <w:r w:rsidRPr="00BB3F37">
              <w:t>Representing</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6185B5" w14:textId="77777777" w:rsidR="00F7428A" w:rsidRDefault="00F7428A" w:rsidP="00715966">
            <w:pPr>
              <w:pStyle w:val="TAH"/>
            </w:pPr>
            <w:r w:rsidRPr="00BB3F37">
              <w:t>Partner</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53455A" w14:textId="77777777" w:rsidR="00F7428A" w:rsidRDefault="00F7428A" w:rsidP="00715966">
            <w:pPr>
              <w:pStyle w:val="TAH"/>
            </w:pPr>
            <w:r w:rsidRPr="00BB3F37">
              <w:t>Member Status</w:t>
            </w:r>
          </w:p>
        </w:tc>
      </w:tr>
      <w:tr w:rsidR="00F7428A" w14:paraId="4912A6D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A7361DE"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7E8260" w14:textId="77777777" w:rsidR="00F7428A" w:rsidRPr="001B1679" w:rsidRDefault="00F7428A" w:rsidP="00715966">
            <w:pPr>
              <w:pStyle w:val="TAL"/>
              <w:rPr>
                <w:sz w:val="16"/>
                <w:szCs w:val="16"/>
              </w:rPr>
            </w:pPr>
            <w:r w:rsidRPr="001B1679">
              <w:rPr>
                <w:sz w:val="16"/>
                <w:szCs w:val="16"/>
              </w:rPr>
              <w:t>Abhishek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5C791E" w14:textId="77777777" w:rsidR="00F7428A" w:rsidRPr="001B1679" w:rsidRDefault="00F7428A" w:rsidP="00715966">
            <w:pPr>
              <w:pStyle w:val="TAL"/>
              <w:rPr>
                <w:sz w:val="16"/>
                <w:szCs w:val="16"/>
              </w:rPr>
            </w:pPr>
            <w:r w:rsidRPr="001B1679">
              <w:rPr>
                <w:sz w:val="16"/>
                <w:szCs w:val="16"/>
              </w:rPr>
              <w:t>Rohit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F1803" w14:textId="77777777" w:rsidR="00F7428A" w:rsidRPr="001B1679" w:rsidRDefault="00F7428A" w:rsidP="00715966">
            <w:pPr>
              <w:pStyle w:val="TAL"/>
              <w:rPr>
                <w:sz w:val="16"/>
                <w:szCs w:val="16"/>
              </w:rPr>
            </w:pPr>
            <w:r w:rsidRPr="001B1679">
              <w:rPr>
                <w:sz w:val="16"/>
                <w:szCs w:val="16"/>
              </w:rPr>
              <w:t>AT&amp;T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691A0E"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198BBD" w14:textId="77777777" w:rsidR="00F7428A" w:rsidRPr="001B1679" w:rsidRDefault="00F7428A" w:rsidP="00715966">
            <w:pPr>
              <w:pStyle w:val="TAL"/>
              <w:rPr>
                <w:sz w:val="16"/>
                <w:szCs w:val="16"/>
              </w:rPr>
            </w:pPr>
            <w:r w:rsidRPr="001B1679">
              <w:rPr>
                <w:sz w:val="16"/>
                <w:szCs w:val="16"/>
              </w:rPr>
              <w:t>3GPPMEMBER</w:t>
            </w:r>
          </w:p>
        </w:tc>
      </w:tr>
      <w:tr w:rsidR="00F7428A" w14:paraId="3439B50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B97E730"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8D0F27" w14:textId="77777777" w:rsidR="00F7428A" w:rsidRPr="001B1679" w:rsidRDefault="00F7428A" w:rsidP="00715966">
            <w:pPr>
              <w:pStyle w:val="TAL"/>
              <w:rPr>
                <w:sz w:val="16"/>
                <w:szCs w:val="16"/>
              </w:rPr>
            </w:pPr>
            <w:r w:rsidRPr="001B1679">
              <w:rPr>
                <w:sz w:val="16"/>
                <w:szCs w:val="16"/>
              </w:rPr>
              <w:t>Agrone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8B289A" w14:textId="77777777" w:rsidR="00F7428A" w:rsidRPr="001B1679" w:rsidRDefault="00F7428A" w:rsidP="00715966">
            <w:pPr>
              <w:pStyle w:val="TAL"/>
              <w:rPr>
                <w:sz w:val="16"/>
                <w:szCs w:val="16"/>
              </w:rPr>
            </w:pPr>
            <w:r w:rsidRPr="001B1679">
              <w:rPr>
                <w:sz w:val="16"/>
                <w:szCs w:val="16"/>
              </w:rPr>
              <w:t>Roberto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18930" w14:textId="77777777" w:rsidR="00F7428A" w:rsidRPr="001B1679" w:rsidRDefault="00F7428A" w:rsidP="00715966">
            <w:pPr>
              <w:pStyle w:val="TAL"/>
              <w:rPr>
                <w:sz w:val="16"/>
                <w:szCs w:val="16"/>
              </w:rPr>
            </w:pPr>
            <w:r w:rsidRPr="001B1679">
              <w:rPr>
                <w:sz w:val="16"/>
                <w:szCs w:val="16"/>
              </w:rPr>
              <w:t xml:space="preserve">Leonardo </w:t>
            </w:r>
            <w:proofErr w:type="spellStart"/>
            <w:r w:rsidRPr="001B1679">
              <w:rPr>
                <w:sz w:val="16"/>
                <w:szCs w:val="16"/>
              </w:rPr>
              <w:t>SpA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18F033"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C38E5F" w14:textId="77777777" w:rsidR="00F7428A" w:rsidRPr="001B1679" w:rsidRDefault="00F7428A" w:rsidP="00715966">
            <w:pPr>
              <w:pStyle w:val="TAL"/>
              <w:rPr>
                <w:sz w:val="16"/>
                <w:szCs w:val="16"/>
              </w:rPr>
            </w:pPr>
            <w:r w:rsidRPr="001B1679">
              <w:rPr>
                <w:sz w:val="16"/>
                <w:szCs w:val="16"/>
              </w:rPr>
              <w:t>3GPPMEMBER</w:t>
            </w:r>
          </w:p>
        </w:tc>
      </w:tr>
      <w:tr w:rsidR="00F7428A" w14:paraId="08F571D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4E33B5E"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694CDB" w14:textId="77777777" w:rsidR="00F7428A" w:rsidRPr="001B1679" w:rsidRDefault="00F7428A" w:rsidP="00715966">
            <w:pPr>
              <w:pStyle w:val="TAL"/>
              <w:rPr>
                <w:sz w:val="16"/>
                <w:szCs w:val="16"/>
              </w:rPr>
            </w:pPr>
            <w:r w:rsidRPr="001B1679">
              <w:rPr>
                <w:sz w:val="16"/>
                <w:szCs w:val="16"/>
              </w:rPr>
              <w:t>Allen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B640E1" w14:textId="77777777" w:rsidR="00F7428A" w:rsidRPr="001B1679" w:rsidRDefault="00F7428A" w:rsidP="00715966">
            <w:pPr>
              <w:pStyle w:val="TAL"/>
              <w:rPr>
                <w:sz w:val="16"/>
                <w:szCs w:val="16"/>
              </w:rPr>
            </w:pPr>
            <w:r w:rsidRPr="001B1679">
              <w:rPr>
                <w:sz w:val="16"/>
                <w:szCs w:val="16"/>
              </w:rPr>
              <w:t>Ben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3D0FB" w14:textId="77777777" w:rsidR="00F7428A" w:rsidRPr="001B1679" w:rsidRDefault="00F7428A" w:rsidP="00715966">
            <w:pPr>
              <w:pStyle w:val="TAL"/>
              <w:rPr>
                <w:sz w:val="16"/>
                <w:szCs w:val="16"/>
              </w:rPr>
            </w:pPr>
            <w:proofErr w:type="spellStart"/>
            <w:r w:rsidRPr="001B1679">
              <w:rPr>
                <w:sz w:val="16"/>
                <w:szCs w:val="16"/>
              </w:rPr>
              <w:t>OneWeb</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4ED78"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A70EF4" w14:textId="77777777" w:rsidR="00F7428A" w:rsidRPr="001B1679" w:rsidRDefault="00F7428A" w:rsidP="00715966">
            <w:pPr>
              <w:pStyle w:val="TAL"/>
              <w:rPr>
                <w:sz w:val="16"/>
                <w:szCs w:val="16"/>
              </w:rPr>
            </w:pPr>
            <w:r w:rsidRPr="001B1679">
              <w:rPr>
                <w:sz w:val="16"/>
                <w:szCs w:val="16"/>
              </w:rPr>
              <w:t>3GPPMEMBER</w:t>
            </w:r>
          </w:p>
        </w:tc>
      </w:tr>
      <w:tr w:rsidR="00F7428A" w14:paraId="1C4BD45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B1E3993"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9393C4" w14:textId="77777777" w:rsidR="00F7428A" w:rsidRPr="001B1679" w:rsidRDefault="00F7428A" w:rsidP="00715966">
            <w:pPr>
              <w:pStyle w:val="TAL"/>
              <w:rPr>
                <w:sz w:val="16"/>
                <w:szCs w:val="16"/>
              </w:rPr>
            </w:pPr>
            <w:r w:rsidRPr="001B1679">
              <w:rPr>
                <w:sz w:val="16"/>
                <w:szCs w:val="16"/>
              </w:rPr>
              <w:t>Arzelier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98BE76" w14:textId="77777777" w:rsidR="00F7428A" w:rsidRPr="001B1679" w:rsidRDefault="00F7428A" w:rsidP="00715966">
            <w:pPr>
              <w:pStyle w:val="TAL"/>
              <w:rPr>
                <w:sz w:val="16"/>
                <w:szCs w:val="16"/>
              </w:rPr>
            </w:pPr>
            <w:r w:rsidRPr="001B1679">
              <w:rPr>
                <w:sz w:val="16"/>
                <w:szCs w:val="16"/>
              </w:rPr>
              <w:t>Claude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CFA328" w14:textId="77777777" w:rsidR="00F7428A" w:rsidRPr="001B1679" w:rsidRDefault="00F7428A" w:rsidP="00715966">
            <w:pPr>
              <w:pStyle w:val="TAL"/>
              <w:rPr>
                <w:sz w:val="16"/>
                <w:szCs w:val="16"/>
              </w:rPr>
            </w:pPr>
            <w:r w:rsidRPr="001B1679">
              <w:rPr>
                <w:sz w:val="16"/>
                <w:szCs w:val="16"/>
              </w:rPr>
              <w:t xml:space="preserve">TOYOTA Info Technology </w:t>
            </w:r>
            <w:proofErr w:type="spellStart"/>
            <w:r w:rsidRPr="001B1679">
              <w:rPr>
                <w:sz w:val="16"/>
                <w:szCs w:val="16"/>
              </w:rPr>
              <w:t>Center</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B3441E"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492638" w14:textId="77777777" w:rsidR="00F7428A" w:rsidRPr="001B1679" w:rsidRDefault="00F7428A" w:rsidP="00715966">
            <w:pPr>
              <w:pStyle w:val="TAL"/>
              <w:rPr>
                <w:sz w:val="16"/>
                <w:szCs w:val="16"/>
              </w:rPr>
            </w:pPr>
            <w:r w:rsidRPr="001B1679">
              <w:rPr>
                <w:sz w:val="16"/>
                <w:szCs w:val="16"/>
              </w:rPr>
              <w:t>3GPPMEMBER</w:t>
            </w:r>
          </w:p>
        </w:tc>
      </w:tr>
      <w:tr w:rsidR="00F7428A" w14:paraId="2E5E467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41EB91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AFA83B" w14:textId="77777777" w:rsidR="00F7428A" w:rsidRPr="001B1679" w:rsidRDefault="00F7428A" w:rsidP="00715966">
            <w:pPr>
              <w:pStyle w:val="TAL"/>
              <w:rPr>
                <w:sz w:val="16"/>
                <w:szCs w:val="16"/>
              </w:rPr>
            </w:pPr>
            <w:r w:rsidRPr="001B1679">
              <w:rPr>
                <w:sz w:val="16"/>
                <w:szCs w:val="16"/>
              </w:rPr>
              <w:t>Astro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D5C974" w14:textId="77777777" w:rsidR="00F7428A" w:rsidRPr="001B1679" w:rsidRDefault="00F7428A" w:rsidP="00715966">
            <w:pPr>
              <w:pStyle w:val="TAL"/>
              <w:rPr>
                <w:sz w:val="16"/>
                <w:szCs w:val="16"/>
              </w:rPr>
            </w:pPr>
            <w:r w:rsidRPr="001B1679">
              <w:rPr>
                <w:sz w:val="16"/>
                <w:szCs w:val="16"/>
              </w:rPr>
              <w:t>Abdelrahman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E682C" w14:textId="77777777" w:rsidR="00F7428A" w:rsidRPr="001B1679" w:rsidRDefault="00F7428A" w:rsidP="00715966">
            <w:pPr>
              <w:pStyle w:val="TAL"/>
              <w:rPr>
                <w:sz w:val="16"/>
                <w:szCs w:val="16"/>
              </w:rPr>
            </w:pPr>
            <w:r w:rsidRPr="001B1679">
              <w:rPr>
                <w:sz w:val="16"/>
                <w:szCs w:val="16"/>
              </w:rPr>
              <w:t>OQTEC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0F0B5E"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33F581" w14:textId="77777777" w:rsidR="00F7428A" w:rsidRPr="001B1679" w:rsidRDefault="00F7428A" w:rsidP="00715966">
            <w:pPr>
              <w:pStyle w:val="TAL"/>
              <w:rPr>
                <w:sz w:val="16"/>
                <w:szCs w:val="16"/>
              </w:rPr>
            </w:pPr>
            <w:r w:rsidRPr="001B1679">
              <w:rPr>
                <w:sz w:val="16"/>
                <w:szCs w:val="16"/>
              </w:rPr>
              <w:t>3GPPMEMBER</w:t>
            </w:r>
          </w:p>
        </w:tc>
      </w:tr>
      <w:tr w:rsidR="00F7428A" w14:paraId="0FA3B31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1C2B6BF"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E9A3F6" w14:textId="77777777" w:rsidR="00F7428A" w:rsidRPr="001B1679" w:rsidRDefault="00F7428A" w:rsidP="00715966">
            <w:pPr>
              <w:pStyle w:val="TAL"/>
              <w:rPr>
                <w:sz w:val="16"/>
                <w:szCs w:val="16"/>
              </w:rPr>
            </w:pPr>
            <w:r w:rsidRPr="001B1679">
              <w:rPr>
                <w:sz w:val="16"/>
                <w:szCs w:val="16"/>
              </w:rPr>
              <w:t>Baba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4407D4" w14:textId="77777777" w:rsidR="00F7428A" w:rsidRPr="001B1679" w:rsidRDefault="00F7428A" w:rsidP="00715966">
            <w:pPr>
              <w:pStyle w:val="TAL"/>
              <w:rPr>
                <w:sz w:val="16"/>
                <w:szCs w:val="16"/>
              </w:rPr>
            </w:pPr>
            <w:r w:rsidRPr="001B1679">
              <w:rPr>
                <w:sz w:val="16"/>
                <w:szCs w:val="16"/>
              </w:rPr>
              <w:t>Hiroki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D4CB2" w14:textId="77777777" w:rsidR="00F7428A" w:rsidRPr="001B1679" w:rsidRDefault="00F7428A" w:rsidP="00715966">
            <w:pPr>
              <w:pStyle w:val="TAL"/>
              <w:rPr>
                <w:sz w:val="16"/>
                <w:szCs w:val="16"/>
              </w:rPr>
            </w:pPr>
            <w:r w:rsidRPr="001B1679">
              <w:rPr>
                <w:sz w:val="16"/>
                <w:szCs w:val="16"/>
              </w:rPr>
              <w:t>NTT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A42C17"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3C700F" w14:textId="77777777" w:rsidR="00F7428A" w:rsidRPr="001B1679" w:rsidRDefault="00F7428A" w:rsidP="00715966">
            <w:pPr>
              <w:pStyle w:val="TAL"/>
              <w:rPr>
                <w:sz w:val="16"/>
                <w:szCs w:val="16"/>
              </w:rPr>
            </w:pPr>
            <w:r w:rsidRPr="001B1679">
              <w:rPr>
                <w:sz w:val="16"/>
                <w:szCs w:val="16"/>
              </w:rPr>
              <w:t>3GPPMEMBER</w:t>
            </w:r>
          </w:p>
        </w:tc>
      </w:tr>
      <w:tr w:rsidR="00F7428A" w14:paraId="625D953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61B13D7"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D4CA57" w14:textId="77777777" w:rsidR="00F7428A" w:rsidRPr="001B1679" w:rsidRDefault="00F7428A" w:rsidP="00715966">
            <w:pPr>
              <w:pStyle w:val="TAL"/>
              <w:rPr>
                <w:sz w:val="16"/>
                <w:szCs w:val="16"/>
              </w:rPr>
            </w:pPr>
            <w:r w:rsidRPr="001B1679">
              <w:rPr>
                <w:sz w:val="16"/>
                <w:szCs w:val="16"/>
              </w:rPr>
              <w:t>Baboescu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633E07" w14:textId="77777777" w:rsidR="00F7428A" w:rsidRPr="001B1679" w:rsidRDefault="00F7428A" w:rsidP="00715966">
            <w:pPr>
              <w:pStyle w:val="TAL"/>
              <w:rPr>
                <w:sz w:val="16"/>
                <w:szCs w:val="16"/>
              </w:rPr>
            </w:pPr>
            <w:r w:rsidRPr="001B1679">
              <w:rPr>
                <w:sz w:val="16"/>
                <w:szCs w:val="16"/>
              </w:rPr>
              <w:t>Florin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F64E3" w14:textId="77777777" w:rsidR="00F7428A" w:rsidRPr="001B1679" w:rsidRDefault="00F7428A" w:rsidP="00715966">
            <w:pPr>
              <w:pStyle w:val="TAL"/>
              <w:rPr>
                <w:sz w:val="16"/>
                <w:szCs w:val="16"/>
              </w:rPr>
            </w:pPr>
            <w:r w:rsidRPr="001B1679">
              <w:rPr>
                <w:sz w:val="16"/>
                <w:szCs w:val="16"/>
              </w:rPr>
              <w:t>BROADCOM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DE4A36"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D1A2C2" w14:textId="77777777" w:rsidR="00F7428A" w:rsidRPr="001B1679" w:rsidRDefault="00F7428A" w:rsidP="00715966">
            <w:pPr>
              <w:pStyle w:val="TAL"/>
              <w:rPr>
                <w:sz w:val="16"/>
                <w:szCs w:val="16"/>
              </w:rPr>
            </w:pPr>
            <w:r w:rsidRPr="001B1679">
              <w:rPr>
                <w:sz w:val="16"/>
                <w:szCs w:val="16"/>
              </w:rPr>
              <w:t>3GPPMEMBER</w:t>
            </w:r>
          </w:p>
        </w:tc>
      </w:tr>
      <w:tr w:rsidR="00F7428A" w14:paraId="42E0FC7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B3317CF"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253817" w14:textId="77777777" w:rsidR="00F7428A" w:rsidRPr="001B1679" w:rsidRDefault="00F7428A" w:rsidP="00715966">
            <w:pPr>
              <w:pStyle w:val="TAL"/>
              <w:rPr>
                <w:sz w:val="16"/>
                <w:szCs w:val="16"/>
              </w:rPr>
            </w:pPr>
            <w:r w:rsidRPr="001B1679">
              <w:rPr>
                <w:sz w:val="16"/>
                <w:szCs w:val="16"/>
              </w:rPr>
              <w:t>Bae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E5A6AA" w14:textId="77777777" w:rsidR="00F7428A" w:rsidRPr="001B1679" w:rsidRDefault="00F7428A" w:rsidP="00715966">
            <w:pPr>
              <w:pStyle w:val="TAL"/>
              <w:rPr>
                <w:sz w:val="16"/>
                <w:szCs w:val="16"/>
              </w:rPr>
            </w:pPr>
            <w:r w:rsidRPr="001B1679">
              <w:rPr>
                <w:sz w:val="16"/>
                <w:szCs w:val="16"/>
              </w:rPr>
              <w:t>Jaehyeon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7BF91" w14:textId="77777777" w:rsidR="00F7428A" w:rsidRPr="001B1679" w:rsidRDefault="00F7428A" w:rsidP="00715966">
            <w:pPr>
              <w:pStyle w:val="TAL"/>
              <w:rPr>
                <w:sz w:val="16"/>
                <w:szCs w:val="16"/>
              </w:rPr>
            </w:pPr>
            <w:r w:rsidRPr="001B1679">
              <w:rPr>
                <w:sz w:val="16"/>
                <w:szCs w:val="16"/>
              </w:rPr>
              <w:t>Samsung Electronics Czech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BD0886"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FCD76C" w14:textId="77777777" w:rsidR="00F7428A" w:rsidRPr="001B1679" w:rsidRDefault="00F7428A" w:rsidP="00715966">
            <w:pPr>
              <w:pStyle w:val="TAL"/>
              <w:rPr>
                <w:sz w:val="16"/>
                <w:szCs w:val="16"/>
              </w:rPr>
            </w:pPr>
            <w:r w:rsidRPr="001B1679">
              <w:rPr>
                <w:sz w:val="16"/>
                <w:szCs w:val="16"/>
              </w:rPr>
              <w:t>3GPPMEMBER</w:t>
            </w:r>
          </w:p>
        </w:tc>
      </w:tr>
      <w:tr w:rsidR="00F7428A" w14:paraId="4CF7BB96"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4122FD"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816A1" w14:textId="77777777" w:rsidR="00F7428A" w:rsidRPr="001B1679" w:rsidRDefault="00F7428A" w:rsidP="00715966">
            <w:pPr>
              <w:pStyle w:val="TAL"/>
              <w:rPr>
                <w:sz w:val="16"/>
                <w:szCs w:val="16"/>
              </w:rPr>
            </w:pPr>
            <w:r w:rsidRPr="001B1679">
              <w:rPr>
                <w:sz w:val="16"/>
                <w:szCs w:val="16"/>
              </w:rPr>
              <w:t>Baek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B90CB5" w14:textId="77777777" w:rsidR="00F7428A" w:rsidRPr="001B1679" w:rsidRDefault="00F7428A" w:rsidP="00715966">
            <w:pPr>
              <w:pStyle w:val="TAL"/>
              <w:rPr>
                <w:sz w:val="16"/>
                <w:szCs w:val="16"/>
              </w:rPr>
            </w:pPr>
            <w:r w:rsidRPr="001B1679">
              <w:rPr>
                <w:sz w:val="16"/>
                <w:szCs w:val="16"/>
              </w:rPr>
              <w:t>Youngkyo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295D15" w14:textId="77777777" w:rsidR="00F7428A" w:rsidRPr="001B1679" w:rsidRDefault="00F7428A" w:rsidP="00715966">
            <w:pPr>
              <w:pStyle w:val="TAL"/>
              <w:rPr>
                <w:sz w:val="16"/>
                <w:szCs w:val="16"/>
              </w:rPr>
            </w:pPr>
            <w:r w:rsidRPr="001B1679">
              <w:rPr>
                <w:sz w:val="16"/>
                <w:szCs w:val="16"/>
              </w:rPr>
              <w:t>BEIJING SAMSUNG TELECOM R&amp;D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E4ECF5" w14:textId="77777777" w:rsidR="00F7428A" w:rsidRPr="001B1679" w:rsidRDefault="00F7428A" w:rsidP="00715966">
            <w:pPr>
              <w:pStyle w:val="TAL"/>
              <w:rPr>
                <w:sz w:val="16"/>
                <w:szCs w:val="16"/>
              </w:rPr>
            </w:pPr>
            <w:r w:rsidRPr="001B1679">
              <w:rPr>
                <w:sz w:val="16"/>
                <w:szCs w:val="16"/>
              </w:rPr>
              <w:t>CCSA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635670" w14:textId="77777777" w:rsidR="00F7428A" w:rsidRPr="001B1679" w:rsidRDefault="00F7428A" w:rsidP="00715966">
            <w:pPr>
              <w:pStyle w:val="TAL"/>
              <w:rPr>
                <w:sz w:val="16"/>
                <w:szCs w:val="16"/>
              </w:rPr>
            </w:pPr>
            <w:r w:rsidRPr="001B1679">
              <w:rPr>
                <w:sz w:val="16"/>
                <w:szCs w:val="16"/>
              </w:rPr>
              <w:t>3GPPMEMBER</w:t>
            </w:r>
          </w:p>
        </w:tc>
      </w:tr>
      <w:tr w:rsidR="00F7428A" w14:paraId="7DDF3E63"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6E44C79" w14:textId="77777777" w:rsidR="00F7428A" w:rsidRPr="001B1679" w:rsidRDefault="00F7428A" w:rsidP="00715966">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5695C7" w14:textId="77777777" w:rsidR="00F7428A" w:rsidRPr="001B1679" w:rsidRDefault="00F7428A" w:rsidP="00715966">
            <w:pPr>
              <w:pStyle w:val="TAL"/>
              <w:rPr>
                <w:sz w:val="16"/>
                <w:szCs w:val="16"/>
              </w:rPr>
            </w:pPr>
            <w:proofErr w:type="spellStart"/>
            <w:r w:rsidRPr="001B1679">
              <w:rPr>
                <w:sz w:val="16"/>
                <w:szCs w:val="16"/>
              </w:rPr>
              <w:t>Barada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BCA247" w14:textId="77777777" w:rsidR="00F7428A" w:rsidRPr="001B1679" w:rsidRDefault="00F7428A" w:rsidP="00715966">
            <w:pPr>
              <w:pStyle w:val="TAL"/>
              <w:rPr>
                <w:sz w:val="16"/>
                <w:szCs w:val="16"/>
              </w:rPr>
            </w:pPr>
            <w:r w:rsidRPr="001B1679">
              <w:rPr>
                <w:sz w:val="16"/>
                <w:szCs w:val="16"/>
              </w:rPr>
              <w:t>Namiko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A2CFF"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8D1D1D"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A29948" w14:textId="77777777" w:rsidR="00F7428A" w:rsidRPr="001B1679" w:rsidRDefault="00F7428A" w:rsidP="00715966">
            <w:pPr>
              <w:pStyle w:val="TAL"/>
              <w:rPr>
                <w:sz w:val="16"/>
                <w:szCs w:val="16"/>
              </w:rPr>
            </w:pPr>
            <w:r w:rsidRPr="001B1679">
              <w:rPr>
                <w:sz w:val="16"/>
                <w:szCs w:val="16"/>
              </w:rPr>
              <w:t>3GPPMEMBER</w:t>
            </w:r>
          </w:p>
        </w:tc>
      </w:tr>
      <w:tr w:rsidR="00F7428A" w14:paraId="1D7E9AE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86956FE" w14:textId="77777777" w:rsidR="00F7428A" w:rsidRPr="001B1679" w:rsidRDefault="00F7428A" w:rsidP="00715966">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3B585D" w14:textId="77777777" w:rsidR="00F7428A" w:rsidRPr="001B1679" w:rsidRDefault="00F7428A" w:rsidP="00715966">
            <w:pPr>
              <w:pStyle w:val="TAL"/>
              <w:rPr>
                <w:sz w:val="16"/>
                <w:szCs w:val="16"/>
              </w:rPr>
            </w:pPr>
            <w:proofErr w:type="spellStart"/>
            <w:r w:rsidRPr="001B1679">
              <w:rPr>
                <w:sz w:val="16"/>
                <w:szCs w:val="16"/>
              </w:rPr>
              <w:t>Beicht</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B9DF00" w14:textId="77777777" w:rsidR="00F7428A" w:rsidRPr="001B1679" w:rsidRDefault="00F7428A" w:rsidP="00715966">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CB62C" w14:textId="77777777" w:rsidR="00F7428A" w:rsidRPr="001B1679" w:rsidRDefault="00F7428A" w:rsidP="00715966">
            <w:pPr>
              <w:pStyle w:val="TAL"/>
              <w:rPr>
                <w:sz w:val="16"/>
                <w:szCs w:val="16"/>
              </w:rPr>
            </w:pPr>
            <w:r w:rsidRPr="001B1679">
              <w:rPr>
                <w:sz w:val="16"/>
                <w:szCs w:val="16"/>
              </w:rPr>
              <w:t>Kontron Transportation France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D5B883"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143D40" w14:textId="77777777" w:rsidR="00F7428A" w:rsidRPr="001B1679" w:rsidRDefault="00F7428A" w:rsidP="00715966">
            <w:pPr>
              <w:pStyle w:val="TAL"/>
              <w:rPr>
                <w:sz w:val="16"/>
                <w:szCs w:val="16"/>
              </w:rPr>
            </w:pPr>
            <w:r w:rsidRPr="001B1679">
              <w:rPr>
                <w:sz w:val="16"/>
                <w:szCs w:val="16"/>
              </w:rPr>
              <w:t>3GPPMEMBER</w:t>
            </w:r>
          </w:p>
        </w:tc>
      </w:tr>
      <w:tr w:rsidR="00F7428A" w14:paraId="4B0C587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D09D49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2E10BB" w14:textId="77777777" w:rsidR="00F7428A" w:rsidRPr="001B1679" w:rsidRDefault="00F7428A" w:rsidP="00715966">
            <w:pPr>
              <w:pStyle w:val="TAL"/>
              <w:rPr>
                <w:sz w:val="16"/>
                <w:szCs w:val="16"/>
              </w:rPr>
            </w:pPr>
            <w:proofErr w:type="spellStart"/>
            <w:r w:rsidRPr="001B1679">
              <w:rPr>
                <w:sz w:val="16"/>
                <w:szCs w:val="16"/>
              </w:rPr>
              <w:t>Blust</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44A849" w14:textId="77777777" w:rsidR="00F7428A" w:rsidRPr="001B1679" w:rsidRDefault="00F7428A" w:rsidP="00715966">
            <w:pPr>
              <w:pStyle w:val="TAL"/>
              <w:rPr>
                <w:sz w:val="16"/>
                <w:szCs w:val="16"/>
              </w:rPr>
            </w:pPr>
            <w:r w:rsidRPr="001B1679">
              <w:rPr>
                <w:sz w:val="16"/>
                <w:szCs w:val="16"/>
              </w:rPr>
              <w:t>Stephen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89D88" w14:textId="77777777" w:rsidR="00F7428A" w:rsidRPr="001B1679" w:rsidRDefault="00F7428A" w:rsidP="00715966">
            <w:pPr>
              <w:pStyle w:val="TAL"/>
              <w:rPr>
                <w:sz w:val="16"/>
                <w:szCs w:val="16"/>
              </w:rPr>
            </w:pPr>
            <w:r w:rsidRPr="001B1679">
              <w:rPr>
                <w:sz w:val="16"/>
                <w:szCs w:val="16"/>
              </w:rPr>
              <w:t>AT&amp;T GNS Belgium SPRL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C0604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3A0632" w14:textId="77777777" w:rsidR="00F7428A" w:rsidRPr="001B1679" w:rsidRDefault="00F7428A" w:rsidP="00715966">
            <w:pPr>
              <w:pStyle w:val="TAL"/>
              <w:rPr>
                <w:sz w:val="16"/>
                <w:szCs w:val="16"/>
              </w:rPr>
            </w:pPr>
            <w:r w:rsidRPr="001B1679">
              <w:rPr>
                <w:sz w:val="16"/>
                <w:szCs w:val="16"/>
              </w:rPr>
              <w:t>3GPPMEMBER</w:t>
            </w:r>
          </w:p>
        </w:tc>
      </w:tr>
      <w:tr w:rsidR="00F7428A" w14:paraId="4396C95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3A9F4AB" w14:textId="77777777" w:rsidR="00F7428A" w:rsidRPr="001B1679" w:rsidRDefault="00F7428A" w:rsidP="00715966">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1C0323" w14:textId="77777777" w:rsidR="00F7428A" w:rsidRPr="001B1679" w:rsidRDefault="00F7428A" w:rsidP="00715966">
            <w:pPr>
              <w:pStyle w:val="TAL"/>
              <w:rPr>
                <w:sz w:val="16"/>
                <w:szCs w:val="16"/>
              </w:rPr>
            </w:pPr>
            <w:r w:rsidRPr="001B1679">
              <w:rPr>
                <w:sz w:val="16"/>
                <w:szCs w:val="16"/>
              </w:rPr>
              <w:t>Bouchmal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B12657" w14:textId="77777777" w:rsidR="00F7428A" w:rsidRPr="001B1679" w:rsidRDefault="00F7428A" w:rsidP="00715966">
            <w:pPr>
              <w:pStyle w:val="TAL"/>
              <w:rPr>
                <w:sz w:val="16"/>
                <w:szCs w:val="16"/>
              </w:rPr>
            </w:pPr>
            <w:r w:rsidRPr="001B1679">
              <w:rPr>
                <w:sz w:val="16"/>
                <w:szCs w:val="16"/>
              </w:rPr>
              <w:t>Faiza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89C2B" w14:textId="77777777" w:rsidR="00F7428A" w:rsidRPr="001B1679" w:rsidRDefault="00F7428A" w:rsidP="00715966">
            <w:pPr>
              <w:pStyle w:val="TAL"/>
              <w:rPr>
                <w:sz w:val="16"/>
                <w:szCs w:val="16"/>
              </w:rPr>
            </w:pPr>
            <w:r w:rsidRPr="001B1679">
              <w:rPr>
                <w:sz w:val="16"/>
                <w:szCs w:val="16"/>
              </w:rPr>
              <w:t>Casa Systems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2BD8D0"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29906F" w14:textId="77777777" w:rsidR="00F7428A" w:rsidRPr="001B1679" w:rsidRDefault="00F7428A" w:rsidP="00715966">
            <w:pPr>
              <w:pStyle w:val="TAL"/>
              <w:rPr>
                <w:sz w:val="16"/>
                <w:szCs w:val="16"/>
              </w:rPr>
            </w:pPr>
            <w:r w:rsidRPr="001B1679">
              <w:rPr>
                <w:sz w:val="16"/>
                <w:szCs w:val="16"/>
              </w:rPr>
              <w:t>3GPPMEMBER</w:t>
            </w:r>
          </w:p>
        </w:tc>
      </w:tr>
      <w:tr w:rsidR="00F7428A" w14:paraId="576D343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AB5FDD9"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D82402" w14:textId="77777777" w:rsidR="00F7428A" w:rsidRPr="001B1679" w:rsidRDefault="00F7428A" w:rsidP="00715966">
            <w:pPr>
              <w:pStyle w:val="TAL"/>
              <w:rPr>
                <w:sz w:val="16"/>
                <w:szCs w:val="16"/>
              </w:rPr>
            </w:pPr>
            <w:r w:rsidRPr="001B1679">
              <w:rPr>
                <w:sz w:val="16"/>
                <w:szCs w:val="16"/>
              </w:rPr>
              <w:t>Bruhn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EA20B7" w14:textId="77777777" w:rsidR="00F7428A" w:rsidRPr="001B1679" w:rsidRDefault="00F7428A" w:rsidP="00715966">
            <w:pPr>
              <w:pStyle w:val="TAL"/>
              <w:rPr>
                <w:sz w:val="16"/>
                <w:szCs w:val="16"/>
              </w:rPr>
            </w:pPr>
            <w:r w:rsidRPr="001B1679">
              <w:rPr>
                <w:sz w:val="16"/>
                <w:szCs w:val="16"/>
              </w:rPr>
              <w:t>Stefan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F5EAF9" w14:textId="77777777" w:rsidR="00F7428A" w:rsidRPr="001B1679" w:rsidRDefault="00F7428A" w:rsidP="00715966">
            <w:pPr>
              <w:pStyle w:val="TAL"/>
              <w:rPr>
                <w:sz w:val="16"/>
                <w:szCs w:val="16"/>
              </w:rPr>
            </w:pPr>
            <w:r w:rsidRPr="001B1679">
              <w:rPr>
                <w:sz w:val="16"/>
                <w:szCs w:val="16"/>
              </w:rPr>
              <w:t>Dolby Sweden AB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43F872"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9F0AC7" w14:textId="77777777" w:rsidR="00F7428A" w:rsidRPr="001B1679" w:rsidRDefault="00F7428A" w:rsidP="00715966">
            <w:pPr>
              <w:pStyle w:val="TAL"/>
              <w:rPr>
                <w:sz w:val="16"/>
                <w:szCs w:val="16"/>
              </w:rPr>
            </w:pPr>
            <w:r w:rsidRPr="001B1679">
              <w:rPr>
                <w:sz w:val="16"/>
                <w:szCs w:val="16"/>
              </w:rPr>
              <w:t>3GPPMEMBER</w:t>
            </w:r>
          </w:p>
        </w:tc>
      </w:tr>
      <w:tr w:rsidR="00F7428A" w14:paraId="3F1AC6B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378ACC6"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88E167" w14:textId="77777777" w:rsidR="00F7428A" w:rsidRPr="001B1679" w:rsidRDefault="00F7428A" w:rsidP="00715966">
            <w:pPr>
              <w:pStyle w:val="TAL"/>
              <w:rPr>
                <w:sz w:val="16"/>
                <w:szCs w:val="16"/>
              </w:rPr>
            </w:pPr>
            <w:r w:rsidRPr="001B1679">
              <w:rPr>
                <w:sz w:val="16"/>
                <w:szCs w:val="16"/>
              </w:rPr>
              <w:t>Buch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3BEC1B" w14:textId="77777777" w:rsidR="00F7428A" w:rsidRPr="001B1679" w:rsidRDefault="00F7428A" w:rsidP="00715966">
            <w:pPr>
              <w:pStyle w:val="TAL"/>
              <w:rPr>
                <w:sz w:val="16"/>
                <w:szCs w:val="16"/>
              </w:rPr>
            </w:pPr>
            <w:proofErr w:type="spellStart"/>
            <w:r w:rsidRPr="001B1679">
              <w:rPr>
                <w:sz w:val="16"/>
                <w:szCs w:val="16"/>
              </w:rPr>
              <w:t>Yashesh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DB0C9" w14:textId="77777777" w:rsidR="00F7428A" w:rsidRPr="001B1679" w:rsidRDefault="00F7428A" w:rsidP="00715966">
            <w:pPr>
              <w:pStyle w:val="TAL"/>
              <w:rPr>
                <w:sz w:val="16"/>
                <w:szCs w:val="16"/>
              </w:rPr>
            </w:pPr>
            <w:r w:rsidRPr="001B1679">
              <w:rPr>
                <w:sz w:val="16"/>
                <w:szCs w:val="16"/>
              </w:rPr>
              <w:t>Reliance Jio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D3D4ED"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9C73FE" w14:textId="77777777" w:rsidR="00F7428A" w:rsidRPr="001B1679" w:rsidRDefault="00F7428A" w:rsidP="00715966">
            <w:pPr>
              <w:pStyle w:val="TAL"/>
              <w:rPr>
                <w:sz w:val="16"/>
                <w:szCs w:val="16"/>
              </w:rPr>
            </w:pPr>
            <w:r w:rsidRPr="001B1679">
              <w:rPr>
                <w:sz w:val="16"/>
                <w:szCs w:val="16"/>
              </w:rPr>
              <w:t>3GPPMEMBER</w:t>
            </w:r>
          </w:p>
        </w:tc>
      </w:tr>
      <w:tr w:rsidR="00F7428A" w14:paraId="618720A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14551F7"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662627" w14:textId="77777777" w:rsidR="00F7428A" w:rsidRPr="001B1679" w:rsidRDefault="00F7428A" w:rsidP="00715966">
            <w:pPr>
              <w:pStyle w:val="TAL"/>
              <w:rPr>
                <w:sz w:val="16"/>
                <w:szCs w:val="16"/>
              </w:rPr>
            </w:pPr>
            <w:r w:rsidRPr="001B1679">
              <w:rPr>
                <w:sz w:val="16"/>
                <w:szCs w:val="16"/>
              </w:rPr>
              <w:t>Buckley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D29390" w14:textId="77777777" w:rsidR="00F7428A" w:rsidRPr="001B1679" w:rsidRDefault="00F7428A" w:rsidP="00715966">
            <w:pPr>
              <w:pStyle w:val="TAL"/>
              <w:rPr>
                <w:sz w:val="16"/>
                <w:szCs w:val="16"/>
              </w:rPr>
            </w:pPr>
            <w:r w:rsidRPr="001B1679">
              <w:rPr>
                <w:sz w:val="16"/>
                <w:szCs w:val="16"/>
              </w:rPr>
              <w:t>Adrian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3E81C" w14:textId="77777777" w:rsidR="00F7428A" w:rsidRPr="001B1679" w:rsidRDefault="00F7428A" w:rsidP="00715966">
            <w:pPr>
              <w:pStyle w:val="TAL"/>
              <w:rPr>
                <w:sz w:val="16"/>
                <w:szCs w:val="16"/>
              </w:rPr>
            </w:pPr>
            <w:r w:rsidRPr="001B1679">
              <w:rPr>
                <w:sz w:val="16"/>
                <w:szCs w:val="16"/>
              </w:rPr>
              <w:t>OGC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9C4A20" w14:textId="77777777" w:rsidR="00F7428A" w:rsidRPr="001B1679" w:rsidRDefault="00F7428A" w:rsidP="00715966">
            <w:pPr>
              <w:pStyle w:val="TAL"/>
              <w:rPr>
                <w:sz w:val="16"/>
                <w:szCs w:val="16"/>
              </w:rPr>
            </w:pPr>
            <w:r w:rsidRPr="001B1679">
              <w:rPr>
                <w:sz w:val="16"/>
                <w:szCs w:val="16"/>
              </w:rPr>
              <w:t>OTHER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D459D6" w14:textId="77777777" w:rsidR="00F7428A" w:rsidRPr="001B1679" w:rsidRDefault="00F7428A" w:rsidP="00715966">
            <w:pPr>
              <w:pStyle w:val="TAL"/>
              <w:rPr>
                <w:sz w:val="16"/>
                <w:szCs w:val="16"/>
              </w:rPr>
            </w:pPr>
            <w:r w:rsidRPr="001B1679">
              <w:rPr>
                <w:sz w:val="16"/>
                <w:szCs w:val="16"/>
              </w:rPr>
              <w:t>3GPPMARK_REP</w:t>
            </w:r>
          </w:p>
        </w:tc>
      </w:tr>
      <w:tr w:rsidR="00F7428A" w14:paraId="5660B363"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7FCDCE5"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B30D70" w14:textId="77777777" w:rsidR="00F7428A" w:rsidRPr="001B1679" w:rsidRDefault="00F7428A" w:rsidP="00715966">
            <w:pPr>
              <w:pStyle w:val="TAL"/>
              <w:rPr>
                <w:sz w:val="16"/>
                <w:szCs w:val="16"/>
              </w:rPr>
            </w:pPr>
            <w:r w:rsidRPr="001B1679">
              <w:rPr>
                <w:sz w:val="16"/>
                <w:szCs w:val="16"/>
              </w:rPr>
              <w:t>Cetinkaya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177022" w14:textId="77777777" w:rsidR="00F7428A" w:rsidRPr="001B1679" w:rsidRDefault="00F7428A" w:rsidP="00715966">
            <w:pPr>
              <w:pStyle w:val="TAL"/>
              <w:rPr>
                <w:sz w:val="16"/>
                <w:szCs w:val="16"/>
              </w:rPr>
            </w:pPr>
            <w:r w:rsidRPr="001B1679">
              <w:rPr>
                <w:sz w:val="16"/>
                <w:szCs w:val="16"/>
              </w:rPr>
              <w:t>Egemen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359826" w14:textId="77777777" w:rsidR="00F7428A" w:rsidRPr="001B1679" w:rsidRDefault="00F7428A" w:rsidP="00715966">
            <w:pPr>
              <w:pStyle w:val="TAL"/>
              <w:rPr>
                <w:sz w:val="16"/>
                <w:szCs w:val="16"/>
              </w:rPr>
            </w:pPr>
            <w:r w:rsidRPr="001B1679">
              <w:rPr>
                <w:sz w:val="16"/>
                <w:szCs w:val="16"/>
              </w:rPr>
              <w:t>Verizon Denmark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1AD4CE"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62A500" w14:textId="77777777" w:rsidR="00F7428A" w:rsidRPr="001B1679" w:rsidRDefault="00F7428A" w:rsidP="00715966">
            <w:pPr>
              <w:pStyle w:val="TAL"/>
              <w:rPr>
                <w:sz w:val="16"/>
                <w:szCs w:val="16"/>
              </w:rPr>
            </w:pPr>
            <w:r w:rsidRPr="001B1679">
              <w:rPr>
                <w:sz w:val="16"/>
                <w:szCs w:val="16"/>
              </w:rPr>
              <w:t>3GPPMEMBER</w:t>
            </w:r>
          </w:p>
        </w:tc>
      </w:tr>
      <w:tr w:rsidR="00F7428A" w14:paraId="62CEBD1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6CEB441"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612E7" w14:textId="77777777" w:rsidR="00F7428A" w:rsidRPr="001B1679" w:rsidRDefault="00F7428A" w:rsidP="00715966">
            <w:pPr>
              <w:pStyle w:val="TAL"/>
              <w:rPr>
                <w:sz w:val="16"/>
                <w:szCs w:val="16"/>
              </w:rPr>
            </w:pPr>
            <w:r w:rsidRPr="001B1679">
              <w:rPr>
                <w:sz w:val="16"/>
                <w:szCs w:val="16"/>
              </w:rPr>
              <w:t>Chan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701A55" w14:textId="77777777" w:rsidR="00F7428A" w:rsidRPr="001B1679" w:rsidRDefault="00F7428A" w:rsidP="00715966">
            <w:pPr>
              <w:pStyle w:val="TAL"/>
              <w:rPr>
                <w:sz w:val="16"/>
                <w:szCs w:val="16"/>
              </w:rPr>
            </w:pPr>
            <w:r w:rsidRPr="001B1679">
              <w:rPr>
                <w:sz w:val="16"/>
                <w:szCs w:val="16"/>
              </w:rPr>
              <w:t>Jen-</w:t>
            </w:r>
            <w:proofErr w:type="spellStart"/>
            <w:r w:rsidRPr="001B1679">
              <w:rPr>
                <w:sz w:val="16"/>
                <w:szCs w:val="16"/>
              </w:rPr>
              <w:t>Hau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F16BA" w14:textId="77777777" w:rsidR="00F7428A" w:rsidRPr="001B1679" w:rsidRDefault="00F7428A" w:rsidP="00715966">
            <w:pPr>
              <w:pStyle w:val="TAL"/>
              <w:rPr>
                <w:sz w:val="16"/>
                <w:szCs w:val="16"/>
              </w:rPr>
            </w:pPr>
            <w:r w:rsidRPr="001B1679">
              <w:rPr>
                <w:sz w:val="16"/>
                <w:szCs w:val="16"/>
              </w:rPr>
              <w:t>CHTTL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07D455"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6996E5" w14:textId="77777777" w:rsidR="00F7428A" w:rsidRPr="001B1679" w:rsidRDefault="00F7428A" w:rsidP="00715966">
            <w:pPr>
              <w:pStyle w:val="TAL"/>
              <w:rPr>
                <w:sz w:val="16"/>
                <w:szCs w:val="16"/>
              </w:rPr>
            </w:pPr>
            <w:r w:rsidRPr="001B1679">
              <w:rPr>
                <w:sz w:val="16"/>
                <w:szCs w:val="16"/>
              </w:rPr>
              <w:t>3GPPMEMBER</w:t>
            </w:r>
          </w:p>
        </w:tc>
      </w:tr>
      <w:tr w:rsidR="00F7428A" w14:paraId="168B4A9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039C6FF"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93E6B9" w14:textId="77777777" w:rsidR="00F7428A" w:rsidRPr="001B1679" w:rsidRDefault="00F7428A" w:rsidP="00715966">
            <w:pPr>
              <w:pStyle w:val="TAL"/>
              <w:rPr>
                <w:sz w:val="16"/>
                <w:szCs w:val="16"/>
              </w:rPr>
            </w:pPr>
            <w:r w:rsidRPr="001B1679">
              <w:rPr>
                <w:sz w:val="16"/>
                <w:szCs w:val="16"/>
              </w:rPr>
              <w:t>Chandratre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0728FD" w14:textId="77777777" w:rsidR="00F7428A" w:rsidRPr="001B1679" w:rsidRDefault="00F7428A" w:rsidP="00715966">
            <w:pPr>
              <w:pStyle w:val="TAL"/>
              <w:rPr>
                <w:sz w:val="16"/>
                <w:szCs w:val="16"/>
              </w:rPr>
            </w:pPr>
            <w:r w:rsidRPr="001B1679">
              <w:rPr>
                <w:sz w:val="16"/>
                <w:szCs w:val="16"/>
              </w:rPr>
              <w:t>Prasad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C4D53" w14:textId="77777777" w:rsidR="00F7428A" w:rsidRPr="001B1679" w:rsidRDefault="00F7428A" w:rsidP="00715966">
            <w:pPr>
              <w:pStyle w:val="TAL"/>
              <w:rPr>
                <w:sz w:val="16"/>
                <w:szCs w:val="16"/>
              </w:rPr>
            </w:pPr>
            <w:r w:rsidRPr="001B1679">
              <w:rPr>
                <w:sz w:val="16"/>
                <w:szCs w:val="16"/>
              </w:rPr>
              <w:t>Lockheed Martin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EF33B4"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9F7655" w14:textId="77777777" w:rsidR="00F7428A" w:rsidRPr="001B1679" w:rsidRDefault="00F7428A" w:rsidP="00715966">
            <w:pPr>
              <w:pStyle w:val="TAL"/>
              <w:rPr>
                <w:sz w:val="16"/>
                <w:szCs w:val="16"/>
              </w:rPr>
            </w:pPr>
            <w:r w:rsidRPr="001B1679">
              <w:rPr>
                <w:sz w:val="16"/>
                <w:szCs w:val="16"/>
              </w:rPr>
              <w:t>3GPPMEMBER</w:t>
            </w:r>
          </w:p>
        </w:tc>
      </w:tr>
      <w:tr w:rsidR="00F7428A" w14:paraId="4E9CC11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8BA1132"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3292CB" w14:textId="77777777" w:rsidR="00F7428A" w:rsidRPr="001B1679" w:rsidRDefault="00F7428A" w:rsidP="00715966">
            <w:pPr>
              <w:pStyle w:val="TAL"/>
              <w:rPr>
                <w:sz w:val="16"/>
                <w:szCs w:val="16"/>
              </w:rPr>
            </w:pPr>
            <w:r w:rsidRPr="001B1679">
              <w:rPr>
                <w:sz w:val="16"/>
                <w:szCs w:val="16"/>
              </w:rPr>
              <w:t>Chang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363150" w14:textId="77777777" w:rsidR="00F7428A" w:rsidRPr="001B1679" w:rsidRDefault="00F7428A" w:rsidP="00715966">
            <w:pPr>
              <w:pStyle w:val="TAL"/>
              <w:rPr>
                <w:sz w:val="16"/>
                <w:szCs w:val="16"/>
              </w:rPr>
            </w:pPr>
            <w:r w:rsidRPr="001B1679">
              <w:rPr>
                <w:sz w:val="16"/>
                <w:szCs w:val="16"/>
              </w:rPr>
              <w:t>Wen-Yao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EB369" w14:textId="77777777" w:rsidR="00F7428A" w:rsidRPr="001B1679" w:rsidRDefault="00F7428A" w:rsidP="00715966">
            <w:pPr>
              <w:pStyle w:val="TAL"/>
              <w:rPr>
                <w:sz w:val="16"/>
                <w:szCs w:val="16"/>
              </w:rPr>
            </w:pPr>
            <w:r w:rsidRPr="001B1679">
              <w:rPr>
                <w:sz w:val="16"/>
                <w:szCs w:val="16"/>
              </w:rPr>
              <w:t>III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05ABD2"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D679D" w14:textId="77777777" w:rsidR="00F7428A" w:rsidRPr="001B1679" w:rsidRDefault="00F7428A" w:rsidP="00715966">
            <w:pPr>
              <w:pStyle w:val="TAL"/>
              <w:rPr>
                <w:sz w:val="16"/>
                <w:szCs w:val="16"/>
              </w:rPr>
            </w:pPr>
            <w:r w:rsidRPr="001B1679">
              <w:rPr>
                <w:sz w:val="16"/>
                <w:szCs w:val="16"/>
              </w:rPr>
              <w:t>3GPPMEMBER</w:t>
            </w:r>
          </w:p>
        </w:tc>
      </w:tr>
      <w:tr w:rsidR="00F7428A" w14:paraId="4D86995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EA834A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F96F7E" w14:textId="77777777" w:rsidR="00F7428A" w:rsidRPr="001B1679" w:rsidRDefault="00F7428A" w:rsidP="00715966">
            <w:pPr>
              <w:pStyle w:val="TAL"/>
              <w:rPr>
                <w:sz w:val="16"/>
                <w:szCs w:val="16"/>
              </w:rPr>
            </w:pPr>
            <w:r w:rsidRPr="001B1679">
              <w:rPr>
                <w:sz w:val="16"/>
                <w:szCs w:val="16"/>
              </w:rPr>
              <w:t>Cheng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3719DB" w14:textId="77777777" w:rsidR="00F7428A" w:rsidRPr="001B1679" w:rsidRDefault="00F7428A" w:rsidP="00715966">
            <w:pPr>
              <w:pStyle w:val="TAL"/>
              <w:rPr>
                <w:sz w:val="16"/>
                <w:szCs w:val="16"/>
              </w:rPr>
            </w:pPr>
            <w:r w:rsidRPr="001B1679">
              <w:rPr>
                <w:sz w:val="16"/>
                <w:szCs w:val="16"/>
              </w:rPr>
              <w:t>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E79B50" w14:textId="77777777" w:rsidR="00F7428A" w:rsidRPr="001B1679" w:rsidRDefault="00F7428A" w:rsidP="00715966">
            <w:pPr>
              <w:pStyle w:val="TAL"/>
              <w:rPr>
                <w:sz w:val="16"/>
                <w:szCs w:val="16"/>
              </w:rPr>
            </w:pPr>
            <w:r w:rsidRPr="001B1679">
              <w:rPr>
                <w:sz w:val="16"/>
                <w:szCs w:val="16"/>
              </w:rPr>
              <w:t>Qualcomm Incorporated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DFABD"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C92B14" w14:textId="77777777" w:rsidR="00F7428A" w:rsidRPr="001B1679" w:rsidRDefault="00F7428A" w:rsidP="00715966">
            <w:pPr>
              <w:pStyle w:val="TAL"/>
              <w:rPr>
                <w:sz w:val="16"/>
                <w:szCs w:val="16"/>
              </w:rPr>
            </w:pPr>
            <w:r w:rsidRPr="001B1679">
              <w:rPr>
                <w:sz w:val="16"/>
                <w:szCs w:val="16"/>
              </w:rPr>
              <w:t>3GPPMEMBER</w:t>
            </w:r>
          </w:p>
        </w:tc>
      </w:tr>
      <w:tr w:rsidR="00F7428A" w14:paraId="3FCD06C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FB6BC23"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5C5066" w14:textId="77777777" w:rsidR="00F7428A" w:rsidRPr="001B1679" w:rsidRDefault="00F7428A" w:rsidP="00715966">
            <w:pPr>
              <w:pStyle w:val="TAL"/>
              <w:rPr>
                <w:sz w:val="16"/>
                <w:szCs w:val="16"/>
              </w:rPr>
            </w:pPr>
            <w:r w:rsidRPr="001B1679">
              <w:rPr>
                <w:sz w:val="16"/>
                <w:szCs w:val="16"/>
              </w:rPr>
              <w:t>Cho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85300C" w14:textId="77777777" w:rsidR="00F7428A" w:rsidRPr="001B1679" w:rsidRDefault="00F7428A" w:rsidP="00715966">
            <w:pPr>
              <w:pStyle w:val="TAL"/>
              <w:rPr>
                <w:sz w:val="16"/>
                <w:szCs w:val="16"/>
              </w:rPr>
            </w:pPr>
            <w:r w:rsidRPr="001B1679">
              <w:rPr>
                <w:sz w:val="16"/>
                <w:szCs w:val="16"/>
              </w:rPr>
              <w:t>Min Kyoung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111C8"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63DBD4"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F53A5F" w14:textId="77777777" w:rsidR="00F7428A" w:rsidRPr="001B1679" w:rsidRDefault="00F7428A" w:rsidP="00715966">
            <w:pPr>
              <w:pStyle w:val="TAL"/>
              <w:rPr>
                <w:sz w:val="16"/>
                <w:szCs w:val="16"/>
              </w:rPr>
            </w:pPr>
            <w:r w:rsidRPr="001B1679">
              <w:rPr>
                <w:sz w:val="16"/>
                <w:szCs w:val="16"/>
              </w:rPr>
              <w:t>3GPPMEMBER</w:t>
            </w:r>
          </w:p>
        </w:tc>
      </w:tr>
      <w:tr w:rsidR="00F7428A" w14:paraId="20C9A53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78A104E" w14:textId="77777777" w:rsidR="00F7428A" w:rsidRPr="001B1679" w:rsidRDefault="00F7428A" w:rsidP="00715966">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A05E85" w14:textId="77777777" w:rsidR="00F7428A" w:rsidRPr="001B1679" w:rsidRDefault="00F7428A" w:rsidP="00715966">
            <w:pPr>
              <w:pStyle w:val="TAL"/>
              <w:rPr>
                <w:sz w:val="16"/>
                <w:szCs w:val="16"/>
              </w:rPr>
            </w:pPr>
            <w:proofErr w:type="spellStart"/>
            <w:r w:rsidRPr="001B1679">
              <w:rPr>
                <w:sz w:val="16"/>
                <w:szCs w:val="16"/>
              </w:rPr>
              <w:t>Corbi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6FA86" w14:textId="77777777" w:rsidR="00F7428A" w:rsidRPr="001B1679" w:rsidRDefault="00F7428A" w:rsidP="00715966">
            <w:pPr>
              <w:pStyle w:val="TAL"/>
              <w:rPr>
                <w:sz w:val="16"/>
                <w:szCs w:val="16"/>
              </w:rPr>
            </w:pPr>
            <w:r w:rsidRPr="001B1679">
              <w:rPr>
                <w:sz w:val="16"/>
                <w:szCs w:val="16"/>
              </w:rPr>
              <w:t>CM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590DD" w14:textId="77777777" w:rsidR="00F7428A" w:rsidRPr="001B1679" w:rsidRDefault="00F7428A" w:rsidP="00715966">
            <w:pPr>
              <w:pStyle w:val="TAL"/>
              <w:rPr>
                <w:sz w:val="16"/>
                <w:szCs w:val="16"/>
              </w:rPr>
            </w:pPr>
            <w:r w:rsidRPr="001B1679">
              <w:rPr>
                <w:sz w:val="16"/>
                <w:szCs w:val="16"/>
              </w:rPr>
              <w:t>JMA Wireless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23523E"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16D3D6" w14:textId="77777777" w:rsidR="00F7428A" w:rsidRPr="001B1679" w:rsidRDefault="00F7428A" w:rsidP="00715966">
            <w:pPr>
              <w:pStyle w:val="TAL"/>
              <w:rPr>
                <w:sz w:val="16"/>
                <w:szCs w:val="16"/>
              </w:rPr>
            </w:pPr>
            <w:r w:rsidRPr="001B1679">
              <w:rPr>
                <w:sz w:val="16"/>
                <w:szCs w:val="16"/>
              </w:rPr>
              <w:t>3GPPMEMBER</w:t>
            </w:r>
          </w:p>
        </w:tc>
      </w:tr>
      <w:tr w:rsidR="00F7428A" w14:paraId="6748C976"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2D4EF9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F8A3A3" w14:textId="77777777" w:rsidR="00F7428A" w:rsidRPr="001B1679" w:rsidRDefault="00F7428A" w:rsidP="00715966">
            <w:pPr>
              <w:pStyle w:val="TAL"/>
              <w:rPr>
                <w:sz w:val="16"/>
                <w:szCs w:val="16"/>
              </w:rPr>
            </w:pPr>
            <w:proofErr w:type="spellStart"/>
            <w:r w:rsidRPr="001B1679">
              <w:rPr>
                <w:sz w:val="16"/>
                <w:szCs w:val="16"/>
              </w:rPr>
              <w:t>Cullerot</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AA8325" w14:textId="77777777" w:rsidR="00F7428A" w:rsidRPr="001B1679" w:rsidRDefault="00F7428A" w:rsidP="00715966">
            <w:pPr>
              <w:pStyle w:val="TAL"/>
              <w:rPr>
                <w:sz w:val="16"/>
                <w:szCs w:val="16"/>
              </w:rPr>
            </w:pPr>
            <w:r w:rsidRPr="001B1679">
              <w:rPr>
                <w:sz w:val="16"/>
                <w:szCs w:val="16"/>
              </w:rPr>
              <w:t>David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6280B" w14:textId="77777777" w:rsidR="00F7428A" w:rsidRPr="001B1679" w:rsidRDefault="00F7428A" w:rsidP="00715966">
            <w:pPr>
              <w:pStyle w:val="TAL"/>
              <w:rPr>
                <w:sz w:val="16"/>
                <w:szCs w:val="16"/>
              </w:rPr>
            </w:pPr>
            <w:r w:rsidRPr="001B1679">
              <w:rPr>
                <w:sz w:val="16"/>
                <w:szCs w:val="16"/>
              </w:rPr>
              <w:t>STE IDIRECT IRELAND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EADC60"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15396D" w14:textId="77777777" w:rsidR="00F7428A" w:rsidRPr="001B1679" w:rsidRDefault="00F7428A" w:rsidP="00715966">
            <w:pPr>
              <w:pStyle w:val="TAL"/>
              <w:rPr>
                <w:sz w:val="16"/>
                <w:szCs w:val="16"/>
              </w:rPr>
            </w:pPr>
            <w:r w:rsidRPr="001B1679">
              <w:rPr>
                <w:sz w:val="16"/>
                <w:szCs w:val="16"/>
              </w:rPr>
              <w:t>3GPPMEMBER</w:t>
            </w:r>
          </w:p>
        </w:tc>
      </w:tr>
      <w:tr w:rsidR="00F7428A" w14:paraId="71FF25A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E659CEA"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41B02C" w14:textId="77777777" w:rsidR="00F7428A" w:rsidRPr="001B1679" w:rsidRDefault="00F7428A" w:rsidP="00715966">
            <w:pPr>
              <w:pStyle w:val="TAL"/>
              <w:rPr>
                <w:sz w:val="16"/>
                <w:szCs w:val="16"/>
              </w:rPr>
            </w:pPr>
            <w:proofErr w:type="spellStart"/>
            <w:r w:rsidRPr="001B1679">
              <w:rPr>
                <w:sz w:val="16"/>
                <w:szCs w:val="16"/>
              </w:rPr>
              <w:t>DeMattei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1068DE" w14:textId="77777777" w:rsidR="00F7428A" w:rsidRPr="001B1679" w:rsidRDefault="00F7428A" w:rsidP="00715966">
            <w:pPr>
              <w:pStyle w:val="TAL"/>
              <w:rPr>
                <w:sz w:val="16"/>
                <w:szCs w:val="16"/>
              </w:rPr>
            </w:pPr>
            <w:r w:rsidRPr="001B1679">
              <w:rPr>
                <w:sz w:val="16"/>
                <w:szCs w:val="16"/>
              </w:rPr>
              <w:t>Lou Anne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3E12B" w14:textId="77777777" w:rsidR="00F7428A" w:rsidRPr="001B1679" w:rsidRDefault="00F7428A" w:rsidP="00715966">
            <w:pPr>
              <w:pStyle w:val="TAL"/>
              <w:rPr>
                <w:sz w:val="16"/>
                <w:szCs w:val="16"/>
              </w:rPr>
            </w:pPr>
            <w:r w:rsidRPr="001B1679">
              <w:rPr>
                <w:sz w:val="16"/>
                <w:szCs w:val="16"/>
              </w:rPr>
              <w:t>DISA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320443"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DA6FC8" w14:textId="77777777" w:rsidR="00F7428A" w:rsidRPr="001B1679" w:rsidRDefault="00F7428A" w:rsidP="00715966">
            <w:pPr>
              <w:pStyle w:val="TAL"/>
              <w:rPr>
                <w:sz w:val="16"/>
                <w:szCs w:val="16"/>
              </w:rPr>
            </w:pPr>
            <w:r w:rsidRPr="001B1679">
              <w:rPr>
                <w:sz w:val="16"/>
                <w:szCs w:val="16"/>
              </w:rPr>
              <w:t>3GPPGUEST</w:t>
            </w:r>
          </w:p>
        </w:tc>
      </w:tr>
      <w:tr w:rsidR="00F7428A" w14:paraId="1D0FCBA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4540A8C"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259460" w14:textId="77777777" w:rsidR="00F7428A" w:rsidRPr="001B1679" w:rsidRDefault="00F7428A" w:rsidP="00715966">
            <w:pPr>
              <w:pStyle w:val="TAL"/>
              <w:rPr>
                <w:sz w:val="16"/>
                <w:szCs w:val="16"/>
              </w:rPr>
            </w:pPr>
            <w:r w:rsidRPr="001B1679">
              <w:rPr>
                <w:sz w:val="16"/>
                <w:szCs w:val="16"/>
              </w:rPr>
              <w:t>Dewaele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B9CF7C" w14:textId="77777777" w:rsidR="00F7428A" w:rsidRPr="001B1679" w:rsidRDefault="00F7428A" w:rsidP="00715966">
            <w:pPr>
              <w:pStyle w:val="TAL"/>
              <w:rPr>
                <w:sz w:val="16"/>
                <w:szCs w:val="16"/>
              </w:rPr>
            </w:pPr>
            <w:r w:rsidRPr="001B1679">
              <w:rPr>
                <w:sz w:val="16"/>
                <w:szCs w:val="16"/>
              </w:rPr>
              <w:t>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9B31F" w14:textId="77777777" w:rsidR="00F7428A" w:rsidRPr="001B1679" w:rsidRDefault="00F7428A" w:rsidP="00715966">
            <w:pPr>
              <w:pStyle w:val="TAL"/>
              <w:rPr>
                <w:sz w:val="16"/>
                <w:szCs w:val="16"/>
              </w:rPr>
            </w:pPr>
            <w:r w:rsidRPr="001B1679">
              <w:rPr>
                <w:sz w:val="16"/>
                <w:szCs w:val="16"/>
              </w:rPr>
              <w:t>A.S.T.R.I.D. SA/NV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397565"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5961F5" w14:textId="77777777" w:rsidR="00F7428A" w:rsidRPr="001B1679" w:rsidRDefault="00F7428A" w:rsidP="00715966">
            <w:pPr>
              <w:pStyle w:val="TAL"/>
              <w:rPr>
                <w:sz w:val="16"/>
                <w:szCs w:val="16"/>
              </w:rPr>
            </w:pPr>
            <w:r w:rsidRPr="001B1679">
              <w:rPr>
                <w:sz w:val="16"/>
                <w:szCs w:val="16"/>
              </w:rPr>
              <w:t>3GPPMEMBER</w:t>
            </w:r>
          </w:p>
        </w:tc>
      </w:tr>
      <w:tr w:rsidR="00F7428A" w14:paraId="147F4FA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2054CE5"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63A4A4" w14:textId="77777777" w:rsidR="00F7428A" w:rsidRPr="001B1679" w:rsidRDefault="00F7428A" w:rsidP="00715966">
            <w:pPr>
              <w:pStyle w:val="TAL"/>
              <w:rPr>
                <w:sz w:val="16"/>
                <w:szCs w:val="16"/>
              </w:rPr>
            </w:pPr>
            <w:r w:rsidRPr="001B1679">
              <w:rPr>
                <w:sz w:val="16"/>
                <w:szCs w:val="16"/>
              </w:rPr>
              <w:t>Djapic</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AFEAF1" w14:textId="77777777" w:rsidR="00F7428A" w:rsidRPr="001B1679" w:rsidRDefault="00F7428A" w:rsidP="00715966">
            <w:pPr>
              <w:pStyle w:val="TAL"/>
              <w:rPr>
                <w:sz w:val="16"/>
                <w:szCs w:val="16"/>
              </w:rPr>
            </w:pPr>
            <w:r w:rsidRPr="001B1679">
              <w:rPr>
                <w:sz w:val="16"/>
                <w:szCs w:val="16"/>
              </w:rPr>
              <w:t>Relja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4F558" w14:textId="77777777" w:rsidR="00F7428A" w:rsidRPr="001B1679" w:rsidRDefault="00F7428A" w:rsidP="00715966">
            <w:pPr>
              <w:pStyle w:val="TAL"/>
              <w:rPr>
                <w:sz w:val="16"/>
                <w:szCs w:val="16"/>
              </w:rPr>
            </w:pPr>
            <w:r w:rsidRPr="001B1679">
              <w:rPr>
                <w:sz w:val="16"/>
                <w:szCs w:val="16"/>
              </w:rPr>
              <w:t>TNO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D509FB"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ECDA4B" w14:textId="77777777" w:rsidR="00F7428A" w:rsidRPr="001B1679" w:rsidRDefault="00F7428A" w:rsidP="00715966">
            <w:pPr>
              <w:pStyle w:val="TAL"/>
              <w:rPr>
                <w:sz w:val="16"/>
                <w:szCs w:val="16"/>
              </w:rPr>
            </w:pPr>
            <w:r w:rsidRPr="001B1679">
              <w:rPr>
                <w:sz w:val="16"/>
                <w:szCs w:val="16"/>
              </w:rPr>
              <w:t>3GPPMEMBER</w:t>
            </w:r>
          </w:p>
        </w:tc>
      </w:tr>
      <w:tr w:rsidR="00F7428A" w14:paraId="34F33ED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3209748"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589387" w14:textId="77777777" w:rsidR="00F7428A" w:rsidRPr="001B1679" w:rsidRDefault="00F7428A" w:rsidP="00715966">
            <w:pPr>
              <w:pStyle w:val="TAL"/>
              <w:rPr>
                <w:sz w:val="16"/>
                <w:szCs w:val="16"/>
              </w:rPr>
            </w:pPr>
            <w:proofErr w:type="spellStart"/>
            <w:r w:rsidRPr="001B1679">
              <w:rPr>
                <w:sz w:val="16"/>
                <w:szCs w:val="16"/>
              </w:rPr>
              <w:t>Doehla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206AF3" w14:textId="77777777" w:rsidR="00F7428A" w:rsidRPr="001B1679" w:rsidRDefault="00F7428A" w:rsidP="00715966">
            <w:pPr>
              <w:pStyle w:val="TAL"/>
              <w:rPr>
                <w:sz w:val="16"/>
                <w:szCs w:val="16"/>
              </w:rPr>
            </w:pPr>
            <w:r w:rsidRPr="001B1679">
              <w:rPr>
                <w:sz w:val="16"/>
                <w:szCs w:val="16"/>
              </w:rPr>
              <w:t>Stefan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3BC01" w14:textId="77777777" w:rsidR="00F7428A" w:rsidRPr="001B1679" w:rsidRDefault="00F7428A" w:rsidP="00715966">
            <w:pPr>
              <w:pStyle w:val="TAL"/>
              <w:rPr>
                <w:sz w:val="16"/>
                <w:szCs w:val="16"/>
              </w:rPr>
            </w:pPr>
            <w:r w:rsidRPr="001B1679">
              <w:rPr>
                <w:sz w:val="16"/>
                <w:szCs w:val="16"/>
              </w:rPr>
              <w:t>Fraunhofer IIS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403007"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7F6930" w14:textId="77777777" w:rsidR="00F7428A" w:rsidRPr="001B1679" w:rsidRDefault="00F7428A" w:rsidP="00715966">
            <w:pPr>
              <w:pStyle w:val="TAL"/>
              <w:rPr>
                <w:sz w:val="16"/>
                <w:szCs w:val="16"/>
              </w:rPr>
            </w:pPr>
            <w:r w:rsidRPr="001B1679">
              <w:rPr>
                <w:sz w:val="16"/>
                <w:szCs w:val="16"/>
              </w:rPr>
              <w:t>3GPPMEMBER</w:t>
            </w:r>
          </w:p>
        </w:tc>
      </w:tr>
      <w:tr w:rsidR="00F7428A" w14:paraId="1A5DA8C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2BD8C5F"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BF1E68" w14:textId="77777777" w:rsidR="00F7428A" w:rsidRPr="001B1679" w:rsidRDefault="00F7428A" w:rsidP="00715966">
            <w:pPr>
              <w:pStyle w:val="TAL"/>
              <w:rPr>
                <w:sz w:val="16"/>
                <w:szCs w:val="16"/>
              </w:rPr>
            </w:pPr>
            <w:proofErr w:type="spellStart"/>
            <w:r w:rsidRPr="001B1679">
              <w:rPr>
                <w:sz w:val="16"/>
                <w:szCs w:val="16"/>
              </w:rPr>
              <w:t>Eisemann</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FE6C65" w14:textId="77777777" w:rsidR="00F7428A" w:rsidRPr="001B1679" w:rsidRDefault="00F7428A" w:rsidP="00715966">
            <w:pPr>
              <w:pStyle w:val="TAL"/>
              <w:rPr>
                <w:sz w:val="16"/>
                <w:szCs w:val="16"/>
              </w:rPr>
            </w:pPr>
            <w:r w:rsidRPr="001B1679">
              <w:rPr>
                <w:sz w:val="16"/>
                <w:szCs w:val="16"/>
              </w:rPr>
              <w:t>Gregory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915F32" w14:textId="77777777" w:rsidR="00F7428A" w:rsidRPr="001B1679" w:rsidRDefault="00F7428A" w:rsidP="00715966">
            <w:pPr>
              <w:pStyle w:val="TAL"/>
              <w:rPr>
                <w:sz w:val="16"/>
                <w:szCs w:val="16"/>
              </w:rPr>
            </w:pPr>
            <w:r w:rsidRPr="001B1679">
              <w:rPr>
                <w:sz w:val="16"/>
                <w:szCs w:val="16"/>
              </w:rPr>
              <w:t xml:space="preserve">U.S. Department of </w:t>
            </w:r>
            <w:proofErr w:type="spellStart"/>
            <w:r w:rsidRPr="001B1679">
              <w:rPr>
                <w:sz w:val="16"/>
                <w:szCs w:val="16"/>
              </w:rPr>
              <w:t>Defense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FDC86C"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FEA71B" w14:textId="77777777" w:rsidR="00F7428A" w:rsidRPr="001B1679" w:rsidRDefault="00F7428A" w:rsidP="00715966">
            <w:pPr>
              <w:pStyle w:val="TAL"/>
              <w:rPr>
                <w:sz w:val="16"/>
                <w:szCs w:val="16"/>
              </w:rPr>
            </w:pPr>
            <w:r w:rsidRPr="001B1679">
              <w:rPr>
                <w:sz w:val="16"/>
                <w:szCs w:val="16"/>
              </w:rPr>
              <w:t>3GPPMEMBER</w:t>
            </w:r>
          </w:p>
        </w:tc>
      </w:tr>
      <w:tr w:rsidR="00F7428A" w14:paraId="3C9066A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6209856"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80DE00" w14:textId="77777777" w:rsidR="00F7428A" w:rsidRPr="001B1679" w:rsidRDefault="00F7428A" w:rsidP="00715966">
            <w:pPr>
              <w:pStyle w:val="TAL"/>
              <w:rPr>
                <w:sz w:val="16"/>
                <w:szCs w:val="16"/>
              </w:rPr>
            </w:pPr>
            <w:r w:rsidRPr="001B1679">
              <w:rPr>
                <w:sz w:val="16"/>
                <w:szCs w:val="16"/>
              </w:rPr>
              <w:t>EL KOLLI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D1A023" w14:textId="77777777" w:rsidR="00F7428A" w:rsidRPr="001B1679" w:rsidRDefault="00F7428A" w:rsidP="00715966">
            <w:pPr>
              <w:pStyle w:val="TAL"/>
              <w:rPr>
                <w:sz w:val="16"/>
                <w:szCs w:val="16"/>
              </w:rPr>
            </w:pPr>
            <w:r w:rsidRPr="001B1679">
              <w:rPr>
                <w:sz w:val="16"/>
                <w:szCs w:val="16"/>
              </w:rPr>
              <w:t>Yacine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91531" w14:textId="77777777" w:rsidR="00F7428A" w:rsidRPr="001B1679" w:rsidRDefault="00F7428A" w:rsidP="00715966">
            <w:pPr>
              <w:pStyle w:val="TAL"/>
              <w:rPr>
                <w:sz w:val="16"/>
                <w:szCs w:val="16"/>
              </w:rPr>
            </w:pPr>
            <w:r w:rsidRPr="001B1679">
              <w:rPr>
                <w:sz w:val="16"/>
                <w:szCs w:val="16"/>
              </w:rPr>
              <w:t>CANON Research Centre France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AEAE4E"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618DF9" w14:textId="77777777" w:rsidR="00F7428A" w:rsidRPr="001B1679" w:rsidRDefault="00F7428A" w:rsidP="00715966">
            <w:pPr>
              <w:pStyle w:val="TAL"/>
              <w:rPr>
                <w:sz w:val="16"/>
                <w:szCs w:val="16"/>
              </w:rPr>
            </w:pPr>
            <w:r w:rsidRPr="001B1679">
              <w:rPr>
                <w:sz w:val="16"/>
                <w:szCs w:val="16"/>
              </w:rPr>
              <w:t>3GPPMEMBER</w:t>
            </w:r>
          </w:p>
        </w:tc>
      </w:tr>
      <w:tr w:rsidR="00F7428A" w14:paraId="677A7C7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ABF8677"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963C9F" w14:textId="77777777" w:rsidR="00F7428A" w:rsidRPr="001B1679" w:rsidRDefault="00F7428A" w:rsidP="00715966">
            <w:pPr>
              <w:pStyle w:val="TAL"/>
              <w:rPr>
                <w:sz w:val="16"/>
                <w:szCs w:val="16"/>
              </w:rPr>
            </w:pPr>
            <w:r w:rsidRPr="001B1679">
              <w:rPr>
                <w:sz w:val="16"/>
                <w:szCs w:val="16"/>
              </w:rPr>
              <w:t>EREN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A0A535" w14:textId="77777777" w:rsidR="00F7428A" w:rsidRPr="001B1679" w:rsidRDefault="00F7428A" w:rsidP="00715966">
            <w:pPr>
              <w:pStyle w:val="TAL"/>
              <w:rPr>
                <w:sz w:val="16"/>
                <w:szCs w:val="16"/>
              </w:rPr>
            </w:pPr>
            <w:proofErr w:type="spellStart"/>
            <w:r w:rsidRPr="001B1679">
              <w:rPr>
                <w:sz w:val="16"/>
                <w:szCs w:val="16"/>
              </w:rPr>
              <w:t>Tuncay</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EECF6E" w14:textId="77777777" w:rsidR="00F7428A" w:rsidRPr="001B1679" w:rsidRDefault="00F7428A" w:rsidP="00715966">
            <w:pPr>
              <w:pStyle w:val="TAL"/>
              <w:rPr>
                <w:sz w:val="16"/>
                <w:szCs w:val="16"/>
              </w:rPr>
            </w:pPr>
            <w:proofErr w:type="spellStart"/>
            <w:r w:rsidRPr="001B1679">
              <w:rPr>
                <w:sz w:val="16"/>
                <w:szCs w:val="16"/>
              </w:rPr>
              <w:t>Vestel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985505"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02AB83" w14:textId="77777777" w:rsidR="00F7428A" w:rsidRPr="001B1679" w:rsidRDefault="00F7428A" w:rsidP="00715966">
            <w:pPr>
              <w:pStyle w:val="TAL"/>
              <w:rPr>
                <w:sz w:val="16"/>
                <w:szCs w:val="16"/>
              </w:rPr>
            </w:pPr>
            <w:r w:rsidRPr="001B1679">
              <w:rPr>
                <w:sz w:val="16"/>
                <w:szCs w:val="16"/>
              </w:rPr>
              <w:t>3GPPMEMBER</w:t>
            </w:r>
          </w:p>
        </w:tc>
      </w:tr>
      <w:tr w:rsidR="00F7428A" w14:paraId="276F033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105735D"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278EFA" w14:textId="77777777" w:rsidR="00F7428A" w:rsidRPr="001B1679" w:rsidRDefault="00F7428A" w:rsidP="00715966">
            <w:pPr>
              <w:pStyle w:val="TAL"/>
              <w:rPr>
                <w:sz w:val="16"/>
                <w:szCs w:val="16"/>
              </w:rPr>
            </w:pPr>
            <w:r w:rsidRPr="001B1679">
              <w:rPr>
                <w:sz w:val="16"/>
                <w:szCs w:val="16"/>
              </w:rPr>
              <w:t>Faurie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A4DEA4" w14:textId="77777777" w:rsidR="00F7428A" w:rsidRPr="001B1679" w:rsidRDefault="00F7428A" w:rsidP="00715966">
            <w:pPr>
              <w:pStyle w:val="TAL"/>
              <w:rPr>
                <w:sz w:val="16"/>
                <w:szCs w:val="16"/>
              </w:rPr>
            </w:pPr>
            <w:r w:rsidRPr="001B1679">
              <w:rPr>
                <w:sz w:val="16"/>
                <w:szCs w:val="16"/>
              </w:rPr>
              <w:t>Rene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FE20E7" w14:textId="77777777" w:rsidR="00F7428A" w:rsidRPr="001B1679" w:rsidRDefault="00F7428A" w:rsidP="00715966">
            <w:pPr>
              <w:pStyle w:val="TAL"/>
              <w:rPr>
                <w:sz w:val="16"/>
                <w:szCs w:val="16"/>
              </w:rPr>
            </w:pPr>
            <w:r w:rsidRPr="001B1679">
              <w:rPr>
                <w:sz w:val="16"/>
                <w:szCs w:val="16"/>
              </w:rPr>
              <w:t>Eutelsat 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412A56"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021F13" w14:textId="77777777" w:rsidR="00F7428A" w:rsidRPr="001B1679" w:rsidRDefault="00F7428A" w:rsidP="00715966">
            <w:pPr>
              <w:pStyle w:val="TAL"/>
              <w:rPr>
                <w:sz w:val="16"/>
                <w:szCs w:val="16"/>
              </w:rPr>
            </w:pPr>
            <w:r w:rsidRPr="001B1679">
              <w:rPr>
                <w:sz w:val="16"/>
                <w:szCs w:val="16"/>
              </w:rPr>
              <w:t>3GPPMEMBER</w:t>
            </w:r>
          </w:p>
        </w:tc>
      </w:tr>
      <w:tr w:rsidR="00F7428A" w14:paraId="62FA4E4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8DBB47D"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A8193E" w14:textId="77777777" w:rsidR="00F7428A" w:rsidRPr="001B1679" w:rsidRDefault="00F7428A" w:rsidP="00715966">
            <w:pPr>
              <w:pStyle w:val="TAL"/>
              <w:rPr>
                <w:sz w:val="16"/>
                <w:szCs w:val="16"/>
              </w:rPr>
            </w:pPr>
            <w:proofErr w:type="spellStart"/>
            <w:r w:rsidRPr="001B1679">
              <w:rPr>
                <w:sz w:val="16"/>
                <w:szCs w:val="16"/>
              </w:rPr>
              <w:t>Flament</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DD46B2" w14:textId="77777777" w:rsidR="00F7428A" w:rsidRPr="001B1679" w:rsidRDefault="00F7428A" w:rsidP="00715966">
            <w:pPr>
              <w:pStyle w:val="TAL"/>
              <w:rPr>
                <w:sz w:val="16"/>
                <w:szCs w:val="16"/>
              </w:rPr>
            </w:pPr>
            <w:r w:rsidRPr="001B1679">
              <w:rPr>
                <w:sz w:val="16"/>
                <w:szCs w:val="16"/>
              </w:rPr>
              <w:t>Maxime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E1F71" w14:textId="77777777" w:rsidR="00F7428A" w:rsidRPr="001B1679" w:rsidRDefault="00F7428A" w:rsidP="00715966">
            <w:pPr>
              <w:pStyle w:val="TAL"/>
              <w:rPr>
                <w:sz w:val="16"/>
                <w:szCs w:val="16"/>
              </w:rPr>
            </w:pPr>
            <w:r w:rsidRPr="001B1679">
              <w:rPr>
                <w:sz w:val="16"/>
                <w:szCs w:val="16"/>
              </w:rPr>
              <w:t>5GAA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8E06F" w14:textId="77777777" w:rsidR="00F7428A" w:rsidRPr="001B1679" w:rsidRDefault="00F7428A" w:rsidP="00715966">
            <w:pPr>
              <w:pStyle w:val="TAL"/>
              <w:rPr>
                <w:sz w:val="16"/>
                <w:szCs w:val="16"/>
              </w:rPr>
            </w:pPr>
            <w:r w:rsidRPr="001B1679">
              <w:rPr>
                <w:sz w:val="16"/>
                <w:szCs w:val="16"/>
              </w:rPr>
              <w:t>OTHER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6C683" w14:textId="77777777" w:rsidR="00F7428A" w:rsidRPr="001B1679" w:rsidRDefault="00F7428A" w:rsidP="00715966">
            <w:pPr>
              <w:pStyle w:val="TAL"/>
              <w:rPr>
                <w:sz w:val="16"/>
                <w:szCs w:val="16"/>
              </w:rPr>
            </w:pPr>
            <w:r w:rsidRPr="001B1679">
              <w:rPr>
                <w:sz w:val="16"/>
                <w:szCs w:val="16"/>
              </w:rPr>
              <w:t>3GPPMARK_REP</w:t>
            </w:r>
          </w:p>
        </w:tc>
      </w:tr>
      <w:tr w:rsidR="00F7428A" w14:paraId="6FD93F43"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79AE173"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7CDD2" w14:textId="77777777" w:rsidR="00F7428A" w:rsidRPr="001B1679" w:rsidRDefault="00F7428A" w:rsidP="00715966">
            <w:pPr>
              <w:pStyle w:val="TAL"/>
              <w:rPr>
                <w:sz w:val="16"/>
                <w:szCs w:val="16"/>
              </w:rPr>
            </w:pPr>
            <w:r w:rsidRPr="001B1679">
              <w:rPr>
                <w:sz w:val="16"/>
                <w:szCs w:val="16"/>
              </w:rPr>
              <w:t>Flynn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2FD159" w14:textId="77777777" w:rsidR="00F7428A" w:rsidRPr="001B1679" w:rsidRDefault="00F7428A" w:rsidP="00715966">
            <w:pPr>
              <w:pStyle w:val="TAL"/>
              <w:rPr>
                <w:sz w:val="16"/>
                <w:szCs w:val="16"/>
              </w:rPr>
            </w:pPr>
            <w:r w:rsidRPr="001B1679">
              <w:rPr>
                <w:sz w:val="16"/>
                <w:szCs w:val="16"/>
              </w:rPr>
              <w:t>Kevin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F17EE"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C5BBB6"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BEFC13" w14:textId="77777777" w:rsidR="00F7428A" w:rsidRPr="001B1679" w:rsidRDefault="00F7428A" w:rsidP="00715966">
            <w:pPr>
              <w:pStyle w:val="TAL"/>
              <w:rPr>
                <w:sz w:val="16"/>
                <w:szCs w:val="16"/>
              </w:rPr>
            </w:pPr>
            <w:r w:rsidRPr="001B1679">
              <w:rPr>
                <w:sz w:val="16"/>
                <w:szCs w:val="16"/>
              </w:rPr>
              <w:t>3GPPORG_REP</w:t>
            </w:r>
          </w:p>
        </w:tc>
      </w:tr>
      <w:tr w:rsidR="00F7428A" w14:paraId="3A96A99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C5CEFC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67FB5E" w14:textId="77777777" w:rsidR="00F7428A" w:rsidRPr="001B1679" w:rsidRDefault="00F7428A" w:rsidP="00715966">
            <w:pPr>
              <w:pStyle w:val="TAL"/>
              <w:rPr>
                <w:sz w:val="16"/>
                <w:szCs w:val="16"/>
              </w:rPr>
            </w:pPr>
            <w:proofErr w:type="spellStart"/>
            <w:r w:rsidRPr="001B1679">
              <w:rPr>
                <w:sz w:val="16"/>
                <w:szCs w:val="16"/>
              </w:rPr>
              <w:t>Gach</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22F6AC" w14:textId="77777777" w:rsidR="00F7428A" w:rsidRPr="001B1679" w:rsidRDefault="00F7428A" w:rsidP="00715966">
            <w:pPr>
              <w:pStyle w:val="TAL"/>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E2728" w14:textId="77777777" w:rsidR="00F7428A" w:rsidRPr="001B1679" w:rsidRDefault="00F7428A" w:rsidP="00715966">
            <w:pPr>
              <w:pStyle w:val="TAL"/>
              <w:rPr>
                <w:sz w:val="16"/>
                <w:szCs w:val="16"/>
              </w:rPr>
            </w:pPr>
            <w:r w:rsidRPr="001B1679">
              <w:rPr>
                <w:sz w:val="16"/>
                <w:szCs w:val="16"/>
              </w:rPr>
              <w:t>Union Inter. Chemins de Fer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112157"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38F188" w14:textId="77777777" w:rsidR="00F7428A" w:rsidRPr="001B1679" w:rsidRDefault="00F7428A" w:rsidP="00715966">
            <w:pPr>
              <w:pStyle w:val="TAL"/>
              <w:rPr>
                <w:sz w:val="16"/>
                <w:szCs w:val="16"/>
              </w:rPr>
            </w:pPr>
            <w:r w:rsidRPr="001B1679">
              <w:rPr>
                <w:sz w:val="16"/>
                <w:szCs w:val="16"/>
              </w:rPr>
              <w:t>3GPPMEMBER</w:t>
            </w:r>
          </w:p>
        </w:tc>
      </w:tr>
      <w:tr w:rsidR="00F7428A" w14:paraId="4D31024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0F53F7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903310" w14:textId="77777777" w:rsidR="00F7428A" w:rsidRPr="001B1679" w:rsidRDefault="00F7428A" w:rsidP="00715966">
            <w:pPr>
              <w:pStyle w:val="TAL"/>
              <w:rPr>
                <w:sz w:val="16"/>
                <w:szCs w:val="16"/>
              </w:rPr>
            </w:pPr>
            <w:proofErr w:type="spellStart"/>
            <w:r w:rsidRPr="001B1679">
              <w:rPr>
                <w:sz w:val="16"/>
                <w:szCs w:val="16"/>
              </w:rPr>
              <w:t>Gajan</w:t>
            </w:r>
            <w:proofErr w:type="spellEnd"/>
            <w:r w:rsidRPr="001B1679">
              <w:rPr>
                <w:sz w:val="16"/>
                <w:szCs w:val="16"/>
              </w:rPr>
              <w:t xml:space="preserve"> </w:t>
            </w:r>
            <w:proofErr w:type="spellStart"/>
            <w:r w:rsidRPr="001B1679">
              <w:rPr>
                <w:sz w:val="16"/>
                <w:szCs w:val="16"/>
              </w:rPr>
              <w:t>Shivanandan</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03B233" w14:textId="77777777" w:rsidR="00F7428A" w:rsidRPr="001B1679" w:rsidRDefault="00F7428A" w:rsidP="00715966">
            <w:pPr>
              <w:pStyle w:val="TAL"/>
              <w:rPr>
                <w:sz w:val="16"/>
                <w:szCs w:val="16"/>
              </w:rPr>
            </w:pPr>
            <w:proofErr w:type="spellStart"/>
            <w:r w:rsidRPr="001B1679">
              <w:rPr>
                <w:sz w:val="16"/>
                <w:szCs w:val="16"/>
              </w:rPr>
              <w:t>Gajan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D809A5" w14:textId="77777777" w:rsidR="00F7428A" w:rsidRPr="001B1679" w:rsidRDefault="00F7428A" w:rsidP="00715966">
            <w:pPr>
              <w:pStyle w:val="TAL"/>
              <w:rPr>
                <w:sz w:val="16"/>
                <w:szCs w:val="16"/>
              </w:rPr>
            </w:pPr>
            <w:r w:rsidRPr="001B1679">
              <w:rPr>
                <w:sz w:val="16"/>
                <w:szCs w:val="16"/>
              </w:rPr>
              <w:t>Spark NZ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F6E4D8"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B60D81" w14:textId="77777777" w:rsidR="00F7428A" w:rsidRPr="001B1679" w:rsidRDefault="00F7428A" w:rsidP="00715966">
            <w:pPr>
              <w:pStyle w:val="TAL"/>
              <w:rPr>
                <w:sz w:val="16"/>
                <w:szCs w:val="16"/>
              </w:rPr>
            </w:pPr>
            <w:r w:rsidRPr="001B1679">
              <w:rPr>
                <w:sz w:val="16"/>
                <w:szCs w:val="16"/>
              </w:rPr>
              <w:t>3GPPMEMBER</w:t>
            </w:r>
          </w:p>
        </w:tc>
      </w:tr>
      <w:tr w:rsidR="00F7428A" w14:paraId="0E9BB5E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C32284D"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40F421" w14:textId="77777777" w:rsidR="00F7428A" w:rsidRPr="001B1679" w:rsidRDefault="00F7428A" w:rsidP="00715966">
            <w:pPr>
              <w:pStyle w:val="TAL"/>
              <w:rPr>
                <w:sz w:val="16"/>
                <w:szCs w:val="16"/>
              </w:rPr>
            </w:pPr>
            <w:r w:rsidRPr="001B1679">
              <w:rPr>
                <w:sz w:val="16"/>
                <w:szCs w:val="16"/>
              </w:rPr>
              <w:t>Galante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E26E07" w14:textId="77777777" w:rsidR="00F7428A" w:rsidRPr="001B1679" w:rsidRDefault="00F7428A" w:rsidP="00715966">
            <w:pPr>
              <w:pStyle w:val="TAL"/>
              <w:rPr>
                <w:sz w:val="16"/>
                <w:szCs w:val="16"/>
              </w:rPr>
            </w:pPr>
            <w:r w:rsidRPr="001B1679">
              <w:rPr>
                <w:sz w:val="16"/>
                <w:szCs w:val="16"/>
              </w:rPr>
              <w:t>Maria Pia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A3ECCB" w14:textId="77777777" w:rsidR="00F7428A" w:rsidRPr="001B1679" w:rsidRDefault="00F7428A" w:rsidP="00715966">
            <w:pPr>
              <w:pStyle w:val="TAL"/>
              <w:rPr>
                <w:sz w:val="16"/>
                <w:szCs w:val="16"/>
              </w:rPr>
            </w:pPr>
            <w:r w:rsidRPr="001B1679">
              <w:rPr>
                <w:sz w:val="16"/>
                <w:szCs w:val="16"/>
              </w:rPr>
              <w:t>TELECOM ITALIA S.p.A.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FF0F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8B85E1" w14:textId="77777777" w:rsidR="00F7428A" w:rsidRPr="001B1679" w:rsidRDefault="00F7428A" w:rsidP="00715966">
            <w:pPr>
              <w:pStyle w:val="TAL"/>
              <w:rPr>
                <w:sz w:val="16"/>
                <w:szCs w:val="16"/>
              </w:rPr>
            </w:pPr>
            <w:r w:rsidRPr="001B1679">
              <w:rPr>
                <w:sz w:val="16"/>
                <w:szCs w:val="16"/>
              </w:rPr>
              <w:t>3GPPMEMBER</w:t>
            </w:r>
          </w:p>
        </w:tc>
      </w:tr>
      <w:tr w:rsidR="00F7428A" w14:paraId="6526D96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69EE685"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FE303F" w14:textId="77777777" w:rsidR="00F7428A" w:rsidRPr="001B1679" w:rsidRDefault="00F7428A" w:rsidP="00715966">
            <w:pPr>
              <w:pStyle w:val="TAL"/>
              <w:rPr>
                <w:sz w:val="16"/>
                <w:szCs w:val="16"/>
              </w:rPr>
            </w:pPr>
            <w:r w:rsidRPr="001B1679">
              <w:rPr>
                <w:sz w:val="16"/>
                <w:szCs w:val="16"/>
              </w:rPr>
              <w:t>Garg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8D8FA4" w14:textId="77777777" w:rsidR="00F7428A" w:rsidRPr="001B1679" w:rsidRDefault="00F7428A" w:rsidP="00715966">
            <w:pPr>
              <w:pStyle w:val="TAL"/>
              <w:rPr>
                <w:sz w:val="16"/>
                <w:szCs w:val="16"/>
              </w:rPr>
            </w:pPr>
            <w:r w:rsidRPr="001B1679">
              <w:rPr>
                <w:sz w:val="16"/>
                <w:szCs w:val="16"/>
              </w:rPr>
              <w:t>Sonali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CC6D9B" w14:textId="77777777" w:rsidR="00F7428A" w:rsidRPr="001B1679" w:rsidRDefault="00F7428A" w:rsidP="00715966">
            <w:pPr>
              <w:pStyle w:val="TAL"/>
              <w:rPr>
                <w:sz w:val="16"/>
                <w:szCs w:val="16"/>
              </w:rPr>
            </w:pPr>
            <w:r w:rsidRPr="001B1679">
              <w:rPr>
                <w:sz w:val="16"/>
                <w:szCs w:val="16"/>
              </w:rPr>
              <w:t>HFCL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95A3C8"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B90CA4" w14:textId="77777777" w:rsidR="00F7428A" w:rsidRPr="001B1679" w:rsidRDefault="00F7428A" w:rsidP="00715966">
            <w:pPr>
              <w:pStyle w:val="TAL"/>
              <w:rPr>
                <w:sz w:val="16"/>
                <w:szCs w:val="16"/>
              </w:rPr>
            </w:pPr>
            <w:r w:rsidRPr="001B1679">
              <w:rPr>
                <w:sz w:val="16"/>
                <w:szCs w:val="16"/>
              </w:rPr>
              <w:t>3GPPMEMBER</w:t>
            </w:r>
          </w:p>
        </w:tc>
      </w:tr>
      <w:tr w:rsidR="00F7428A" w14:paraId="2942953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E6E2400"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67CB9A" w14:textId="77777777" w:rsidR="00F7428A" w:rsidRPr="001B1679" w:rsidRDefault="00F7428A" w:rsidP="00715966">
            <w:pPr>
              <w:pStyle w:val="TAL"/>
              <w:rPr>
                <w:sz w:val="16"/>
                <w:szCs w:val="16"/>
              </w:rPr>
            </w:pPr>
            <w:r w:rsidRPr="001B1679">
              <w:rPr>
                <w:sz w:val="16"/>
                <w:szCs w:val="16"/>
              </w:rPr>
              <w:t>Genoud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FA7DE1" w14:textId="77777777" w:rsidR="00F7428A" w:rsidRPr="001B1679" w:rsidRDefault="00F7428A" w:rsidP="00715966">
            <w:pPr>
              <w:pStyle w:val="TAL"/>
              <w:rPr>
                <w:sz w:val="16"/>
                <w:szCs w:val="16"/>
              </w:rPr>
            </w:pPr>
            <w:r w:rsidRPr="001B1679">
              <w:rPr>
                <w:sz w:val="16"/>
                <w:szCs w:val="16"/>
              </w:rPr>
              <w:t>Olivier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BFDA7"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EC323"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90FCE4" w14:textId="77777777" w:rsidR="00F7428A" w:rsidRPr="001B1679" w:rsidRDefault="00F7428A" w:rsidP="00715966">
            <w:pPr>
              <w:pStyle w:val="TAL"/>
              <w:rPr>
                <w:sz w:val="16"/>
                <w:szCs w:val="16"/>
              </w:rPr>
            </w:pPr>
            <w:r w:rsidRPr="001B1679">
              <w:rPr>
                <w:sz w:val="16"/>
                <w:szCs w:val="16"/>
              </w:rPr>
              <w:t>3GPPORG_REP</w:t>
            </w:r>
          </w:p>
        </w:tc>
      </w:tr>
      <w:tr w:rsidR="00F7428A" w14:paraId="72D503A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A6419E7"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429D77" w14:textId="77777777" w:rsidR="00F7428A" w:rsidRPr="001B1679" w:rsidRDefault="00F7428A" w:rsidP="00715966">
            <w:pPr>
              <w:pStyle w:val="TAL"/>
              <w:rPr>
                <w:sz w:val="16"/>
                <w:szCs w:val="16"/>
              </w:rPr>
            </w:pPr>
            <w:proofErr w:type="spellStart"/>
            <w:r w:rsidRPr="001B1679">
              <w:rPr>
                <w:sz w:val="16"/>
                <w:szCs w:val="16"/>
              </w:rPr>
              <w:t>Giménez</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FC376" w14:textId="77777777" w:rsidR="00F7428A" w:rsidRPr="001B1679" w:rsidRDefault="00F7428A" w:rsidP="00715966">
            <w:pPr>
              <w:pStyle w:val="TAL"/>
              <w:rPr>
                <w:sz w:val="16"/>
                <w:szCs w:val="16"/>
              </w:rPr>
            </w:pPr>
            <w:r w:rsidRPr="001B1679">
              <w:rPr>
                <w:sz w:val="16"/>
                <w:szCs w:val="16"/>
              </w:rPr>
              <w:t>Jordi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1A48A1" w14:textId="77777777" w:rsidR="00F7428A" w:rsidRPr="001B1679" w:rsidRDefault="00F7428A" w:rsidP="00715966">
            <w:pPr>
              <w:pStyle w:val="TAL"/>
              <w:rPr>
                <w:sz w:val="16"/>
                <w:szCs w:val="16"/>
              </w:rPr>
            </w:pPr>
            <w:r w:rsidRPr="001B1679">
              <w:rPr>
                <w:sz w:val="16"/>
                <w:szCs w:val="16"/>
              </w:rPr>
              <w:t>5G MAG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11C42" w14:textId="77777777" w:rsidR="00F7428A" w:rsidRPr="001B1679" w:rsidRDefault="00F7428A" w:rsidP="00715966">
            <w:pPr>
              <w:pStyle w:val="TAL"/>
              <w:rPr>
                <w:sz w:val="16"/>
                <w:szCs w:val="16"/>
              </w:rPr>
            </w:pPr>
            <w:r w:rsidRPr="001B1679">
              <w:rPr>
                <w:sz w:val="16"/>
                <w:szCs w:val="16"/>
              </w:rPr>
              <w:t>OTHER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85ECA9" w14:textId="77777777" w:rsidR="00F7428A" w:rsidRPr="001B1679" w:rsidRDefault="00F7428A" w:rsidP="00715966">
            <w:pPr>
              <w:pStyle w:val="TAL"/>
              <w:rPr>
                <w:sz w:val="16"/>
                <w:szCs w:val="16"/>
              </w:rPr>
            </w:pPr>
            <w:r w:rsidRPr="001B1679">
              <w:rPr>
                <w:sz w:val="16"/>
                <w:szCs w:val="16"/>
              </w:rPr>
              <w:t>3GPPMARK_REP</w:t>
            </w:r>
          </w:p>
        </w:tc>
      </w:tr>
      <w:tr w:rsidR="00F7428A" w14:paraId="09C3EE7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0FB26D0"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0CFC76" w14:textId="77777777" w:rsidR="00F7428A" w:rsidRPr="001B1679" w:rsidRDefault="00F7428A" w:rsidP="00715966">
            <w:pPr>
              <w:pStyle w:val="TAL"/>
              <w:rPr>
                <w:sz w:val="16"/>
                <w:szCs w:val="16"/>
              </w:rPr>
            </w:pPr>
            <w:r w:rsidRPr="001B1679">
              <w:rPr>
                <w:sz w:val="16"/>
                <w:szCs w:val="16"/>
              </w:rPr>
              <w:t>Gludovacz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E214C" w14:textId="77777777" w:rsidR="00F7428A" w:rsidRPr="001B1679" w:rsidRDefault="00F7428A" w:rsidP="00715966">
            <w:pPr>
              <w:pStyle w:val="TAL"/>
              <w:rPr>
                <w:sz w:val="16"/>
                <w:szCs w:val="16"/>
              </w:rPr>
            </w:pPr>
            <w:r w:rsidRPr="001B1679">
              <w:rPr>
                <w:sz w:val="16"/>
                <w:szCs w:val="16"/>
              </w:rPr>
              <w:t>Dieter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01FC7" w14:textId="77777777" w:rsidR="00F7428A" w:rsidRPr="001B1679" w:rsidRDefault="00F7428A" w:rsidP="00715966">
            <w:pPr>
              <w:pStyle w:val="TAL"/>
              <w:rPr>
                <w:sz w:val="16"/>
                <w:szCs w:val="16"/>
              </w:rPr>
            </w:pPr>
            <w:r w:rsidRPr="001B1679">
              <w:rPr>
                <w:sz w:val="16"/>
                <w:szCs w:val="16"/>
              </w:rPr>
              <w:t>Deutsche Telekom 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1FCD7F"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1B2E17" w14:textId="77777777" w:rsidR="00F7428A" w:rsidRPr="001B1679" w:rsidRDefault="00F7428A" w:rsidP="00715966">
            <w:pPr>
              <w:pStyle w:val="TAL"/>
              <w:rPr>
                <w:sz w:val="16"/>
                <w:szCs w:val="16"/>
              </w:rPr>
            </w:pPr>
            <w:r w:rsidRPr="001B1679">
              <w:rPr>
                <w:sz w:val="16"/>
                <w:szCs w:val="16"/>
              </w:rPr>
              <w:t>3GPPMEMBER</w:t>
            </w:r>
          </w:p>
        </w:tc>
      </w:tr>
      <w:tr w:rsidR="00F7428A" w14:paraId="70812D28"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CA053E2" w14:textId="77777777" w:rsidR="00F7428A" w:rsidRPr="001B1679" w:rsidRDefault="00F7428A" w:rsidP="00715966">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ECC69" w14:textId="77777777" w:rsidR="00F7428A" w:rsidRPr="001B1679" w:rsidRDefault="00F7428A" w:rsidP="00715966">
            <w:pPr>
              <w:pStyle w:val="TAL"/>
              <w:rPr>
                <w:sz w:val="16"/>
                <w:szCs w:val="16"/>
              </w:rPr>
            </w:pPr>
            <w:r w:rsidRPr="001B1679">
              <w:rPr>
                <w:sz w:val="16"/>
                <w:szCs w:val="16"/>
              </w:rPr>
              <w:t>Godoy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B4DD37" w14:textId="77777777" w:rsidR="00F7428A" w:rsidRPr="001B1679" w:rsidRDefault="00F7428A" w:rsidP="00715966">
            <w:pPr>
              <w:pStyle w:val="TAL"/>
              <w:rPr>
                <w:sz w:val="16"/>
                <w:szCs w:val="16"/>
              </w:rPr>
            </w:pPr>
            <w:r w:rsidRPr="001B1679">
              <w:rPr>
                <w:sz w:val="16"/>
                <w:szCs w:val="16"/>
              </w:rPr>
              <w:t>Gabriela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77798" w14:textId="77777777" w:rsidR="00F7428A" w:rsidRPr="001B1679" w:rsidRDefault="00F7428A" w:rsidP="00715966">
            <w:pPr>
              <w:pStyle w:val="TAL"/>
              <w:rPr>
                <w:sz w:val="16"/>
                <w:szCs w:val="16"/>
              </w:rPr>
            </w:pPr>
            <w:r w:rsidRPr="001B1679">
              <w:rPr>
                <w:sz w:val="16"/>
                <w:szCs w:val="16"/>
              </w:rPr>
              <w:t>SDI Squared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D402A5"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765AAA" w14:textId="77777777" w:rsidR="00F7428A" w:rsidRPr="001B1679" w:rsidRDefault="00F7428A" w:rsidP="00715966">
            <w:pPr>
              <w:pStyle w:val="TAL"/>
              <w:rPr>
                <w:sz w:val="16"/>
                <w:szCs w:val="16"/>
              </w:rPr>
            </w:pPr>
            <w:r w:rsidRPr="001B1679">
              <w:rPr>
                <w:sz w:val="16"/>
                <w:szCs w:val="16"/>
              </w:rPr>
              <w:t>3GPPMEMBER</w:t>
            </w:r>
          </w:p>
        </w:tc>
      </w:tr>
      <w:tr w:rsidR="00F7428A" w14:paraId="468F846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6AE4C0C"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A82D39" w14:textId="77777777" w:rsidR="00F7428A" w:rsidRPr="001B1679" w:rsidRDefault="00F7428A" w:rsidP="00715966">
            <w:pPr>
              <w:pStyle w:val="TAL"/>
              <w:rPr>
                <w:sz w:val="16"/>
                <w:szCs w:val="16"/>
              </w:rPr>
            </w:pPr>
            <w:r w:rsidRPr="001B1679">
              <w:rPr>
                <w:sz w:val="16"/>
                <w:szCs w:val="16"/>
              </w:rPr>
              <w:t>Gupta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DB9469" w14:textId="77777777" w:rsidR="00F7428A" w:rsidRPr="001B1679" w:rsidRDefault="00F7428A" w:rsidP="00715966">
            <w:pPr>
              <w:pStyle w:val="TAL"/>
              <w:rPr>
                <w:sz w:val="16"/>
                <w:szCs w:val="16"/>
              </w:rPr>
            </w:pPr>
            <w:r w:rsidRPr="001B1679">
              <w:rPr>
                <w:sz w:val="16"/>
                <w:szCs w:val="16"/>
              </w:rPr>
              <w:t>Rajeev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D95C88" w14:textId="77777777" w:rsidR="00F7428A" w:rsidRPr="001B1679" w:rsidRDefault="00F7428A" w:rsidP="00715966">
            <w:pPr>
              <w:pStyle w:val="TAL"/>
              <w:rPr>
                <w:sz w:val="16"/>
                <w:szCs w:val="16"/>
              </w:rPr>
            </w:pPr>
            <w:r w:rsidRPr="001B1679">
              <w:rPr>
                <w:sz w:val="16"/>
                <w:szCs w:val="16"/>
              </w:rPr>
              <w:t>Reliance Jio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BFA5D2"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495003" w14:textId="77777777" w:rsidR="00F7428A" w:rsidRPr="001B1679" w:rsidRDefault="00F7428A" w:rsidP="00715966">
            <w:pPr>
              <w:pStyle w:val="TAL"/>
              <w:rPr>
                <w:sz w:val="16"/>
                <w:szCs w:val="16"/>
              </w:rPr>
            </w:pPr>
            <w:r w:rsidRPr="001B1679">
              <w:rPr>
                <w:sz w:val="16"/>
                <w:szCs w:val="16"/>
              </w:rPr>
              <w:t>3GPPMEMBER</w:t>
            </w:r>
          </w:p>
        </w:tc>
      </w:tr>
      <w:tr w:rsidR="00F7428A" w14:paraId="71D1999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AD7C422"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8BF5DD" w14:textId="77777777" w:rsidR="00F7428A" w:rsidRPr="001B1679" w:rsidRDefault="00F7428A" w:rsidP="00715966">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63EAE4" w14:textId="77777777" w:rsidR="00F7428A" w:rsidRPr="001B1679" w:rsidRDefault="00F7428A" w:rsidP="00715966">
            <w:pPr>
              <w:pStyle w:val="TAL"/>
              <w:rPr>
                <w:sz w:val="16"/>
                <w:szCs w:val="16"/>
              </w:rPr>
            </w:pPr>
            <w:r w:rsidRPr="001B1679">
              <w:rPr>
                <w:sz w:val="16"/>
                <w:szCs w:val="16"/>
              </w:rPr>
              <w:t>Chong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6EADE" w14:textId="77777777" w:rsidR="00F7428A" w:rsidRPr="001B1679" w:rsidRDefault="00F7428A" w:rsidP="00715966">
            <w:pPr>
              <w:pStyle w:val="TAL"/>
              <w:rPr>
                <w:sz w:val="16"/>
                <w:szCs w:val="16"/>
              </w:rPr>
            </w:pPr>
            <w:r w:rsidRPr="001B1679">
              <w:rPr>
                <w:sz w:val="16"/>
                <w:szCs w:val="16"/>
              </w:rPr>
              <w:t>Shanghai Jiao Tong University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DD2FC6" w14:textId="77777777" w:rsidR="00F7428A" w:rsidRPr="001B1679" w:rsidRDefault="00F7428A" w:rsidP="00715966">
            <w:pPr>
              <w:pStyle w:val="TAL"/>
              <w:rPr>
                <w:sz w:val="16"/>
                <w:szCs w:val="16"/>
              </w:rPr>
            </w:pPr>
            <w:r w:rsidRPr="001B1679">
              <w:rPr>
                <w:sz w:val="16"/>
                <w:szCs w:val="16"/>
              </w:rPr>
              <w:t>CCSA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7E92C6" w14:textId="77777777" w:rsidR="00F7428A" w:rsidRPr="001B1679" w:rsidRDefault="00F7428A" w:rsidP="00715966">
            <w:pPr>
              <w:pStyle w:val="TAL"/>
              <w:rPr>
                <w:sz w:val="16"/>
                <w:szCs w:val="16"/>
              </w:rPr>
            </w:pPr>
            <w:r w:rsidRPr="001B1679">
              <w:rPr>
                <w:sz w:val="16"/>
                <w:szCs w:val="16"/>
              </w:rPr>
              <w:t>3GPPMEMBER</w:t>
            </w:r>
          </w:p>
        </w:tc>
      </w:tr>
      <w:tr w:rsidR="00F7428A" w14:paraId="792CA42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0FDD973"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8BCF0A" w14:textId="77777777" w:rsidR="00F7428A" w:rsidRPr="001B1679" w:rsidRDefault="00F7428A" w:rsidP="00715966">
            <w:pPr>
              <w:pStyle w:val="TAL"/>
              <w:rPr>
                <w:sz w:val="16"/>
                <w:szCs w:val="16"/>
              </w:rPr>
            </w:pPr>
            <w:proofErr w:type="spellStart"/>
            <w:r w:rsidRPr="001B1679">
              <w:rPr>
                <w:sz w:val="16"/>
                <w:szCs w:val="16"/>
              </w:rPr>
              <w:t>Hapsari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92B0AA" w14:textId="77777777" w:rsidR="00F7428A" w:rsidRPr="001B1679" w:rsidRDefault="00F7428A" w:rsidP="00715966">
            <w:pPr>
              <w:pStyle w:val="TAL"/>
              <w:rPr>
                <w:sz w:val="16"/>
                <w:szCs w:val="16"/>
              </w:rPr>
            </w:pPr>
            <w:proofErr w:type="spellStart"/>
            <w:r w:rsidRPr="001B1679">
              <w:rPr>
                <w:sz w:val="16"/>
                <w:szCs w:val="16"/>
              </w:rPr>
              <w:t>Wuri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03151" w14:textId="77777777" w:rsidR="00F7428A" w:rsidRPr="001B1679" w:rsidRDefault="00F7428A" w:rsidP="00715966">
            <w:pPr>
              <w:pStyle w:val="TAL"/>
              <w:rPr>
                <w:sz w:val="16"/>
                <w:szCs w:val="16"/>
              </w:rPr>
            </w:pPr>
            <w:r w:rsidRPr="001B1679">
              <w:rPr>
                <w:sz w:val="16"/>
                <w:szCs w:val="16"/>
              </w:rPr>
              <w:t>Dish Network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C0B5CE"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0BA7AF" w14:textId="77777777" w:rsidR="00F7428A" w:rsidRPr="001B1679" w:rsidRDefault="00F7428A" w:rsidP="00715966">
            <w:pPr>
              <w:pStyle w:val="TAL"/>
              <w:rPr>
                <w:sz w:val="16"/>
                <w:szCs w:val="16"/>
              </w:rPr>
            </w:pPr>
            <w:r w:rsidRPr="001B1679">
              <w:rPr>
                <w:sz w:val="16"/>
                <w:szCs w:val="16"/>
              </w:rPr>
              <w:t>3GPPMEMBER</w:t>
            </w:r>
          </w:p>
        </w:tc>
      </w:tr>
      <w:tr w:rsidR="00F7428A" w14:paraId="28F0170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0A3A772"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5B8A5E" w14:textId="77777777" w:rsidR="00F7428A" w:rsidRPr="001B1679" w:rsidRDefault="00F7428A" w:rsidP="00715966">
            <w:pPr>
              <w:pStyle w:val="TAL"/>
              <w:rPr>
                <w:sz w:val="16"/>
                <w:szCs w:val="16"/>
              </w:rPr>
            </w:pPr>
            <w:r w:rsidRPr="001B1679">
              <w:rPr>
                <w:sz w:val="16"/>
                <w:szCs w:val="16"/>
              </w:rPr>
              <w:t>Harper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D81CB5" w14:textId="77777777" w:rsidR="00F7428A" w:rsidRPr="001B1679" w:rsidRDefault="00F7428A" w:rsidP="00715966">
            <w:pPr>
              <w:pStyle w:val="TAL"/>
              <w:rPr>
                <w:sz w:val="16"/>
                <w:szCs w:val="16"/>
              </w:rPr>
            </w:pPr>
            <w:r w:rsidRPr="001B1679">
              <w:rPr>
                <w:sz w:val="16"/>
                <w:szCs w:val="16"/>
              </w:rPr>
              <w:t>Colby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D1F616" w14:textId="77777777" w:rsidR="00F7428A" w:rsidRPr="001B1679" w:rsidRDefault="00F7428A" w:rsidP="00715966">
            <w:pPr>
              <w:pStyle w:val="TAL"/>
              <w:rPr>
                <w:sz w:val="16"/>
                <w:szCs w:val="16"/>
              </w:rPr>
            </w:pPr>
            <w:r w:rsidRPr="001B1679">
              <w:rPr>
                <w:sz w:val="16"/>
                <w:szCs w:val="16"/>
              </w:rPr>
              <w:t xml:space="preserve">Pivotal </w:t>
            </w:r>
            <w:proofErr w:type="spellStart"/>
            <w:r w:rsidRPr="001B1679">
              <w:rPr>
                <w:sz w:val="16"/>
                <w:szCs w:val="16"/>
              </w:rPr>
              <w:t>Commware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A9BE2"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B0A89" w14:textId="77777777" w:rsidR="00F7428A" w:rsidRPr="001B1679" w:rsidRDefault="00F7428A" w:rsidP="00715966">
            <w:pPr>
              <w:pStyle w:val="TAL"/>
              <w:rPr>
                <w:sz w:val="16"/>
                <w:szCs w:val="16"/>
              </w:rPr>
            </w:pPr>
            <w:r w:rsidRPr="001B1679">
              <w:rPr>
                <w:sz w:val="16"/>
                <w:szCs w:val="16"/>
              </w:rPr>
              <w:t>3GPPMEMBER</w:t>
            </w:r>
          </w:p>
        </w:tc>
      </w:tr>
      <w:tr w:rsidR="00F7428A" w14:paraId="7B0F60C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DAFC800"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986FC7" w14:textId="77777777" w:rsidR="00F7428A" w:rsidRPr="001B1679" w:rsidRDefault="00F7428A" w:rsidP="00715966">
            <w:pPr>
              <w:pStyle w:val="TAL"/>
              <w:rPr>
                <w:sz w:val="16"/>
                <w:szCs w:val="16"/>
              </w:rPr>
            </w:pPr>
            <w:r w:rsidRPr="001B1679">
              <w:rPr>
                <w:sz w:val="16"/>
                <w:szCs w:val="16"/>
              </w:rPr>
              <w:t>Hattori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0525F2" w14:textId="77777777" w:rsidR="00F7428A" w:rsidRPr="001B1679" w:rsidRDefault="00F7428A" w:rsidP="00715966">
            <w:pPr>
              <w:pStyle w:val="TAL"/>
              <w:rPr>
                <w:sz w:val="16"/>
                <w:szCs w:val="16"/>
              </w:rPr>
            </w:pPr>
            <w:r w:rsidRPr="001B1679">
              <w:rPr>
                <w:sz w:val="16"/>
                <w:szCs w:val="16"/>
              </w:rPr>
              <w:t>Masaharu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D8A1C"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F81BCD"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4F7A30" w14:textId="77777777" w:rsidR="00F7428A" w:rsidRPr="001B1679" w:rsidRDefault="00F7428A" w:rsidP="00715966">
            <w:pPr>
              <w:pStyle w:val="TAL"/>
              <w:rPr>
                <w:sz w:val="16"/>
                <w:szCs w:val="16"/>
              </w:rPr>
            </w:pPr>
            <w:r w:rsidRPr="001B1679">
              <w:rPr>
                <w:sz w:val="16"/>
                <w:szCs w:val="16"/>
              </w:rPr>
              <w:t>3GPPMEMBER</w:t>
            </w:r>
          </w:p>
        </w:tc>
      </w:tr>
      <w:tr w:rsidR="00F7428A" w14:paraId="42C2BF86"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8015864" w14:textId="77777777" w:rsidR="00F7428A" w:rsidRPr="001B1679" w:rsidRDefault="00F7428A" w:rsidP="00715966">
            <w:pPr>
              <w:pStyle w:val="TAL"/>
              <w:rPr>
                <w:sz w:val="16"/>
                <w:szCs w:val="16"/>
              </w:rPr>
            </w:pPr>
            <w:proofErr w:type="spellStart"/>
            <w:r w:rsidRPr="001B1679">
              <w:rPr>
                <w:sz w:val="16"/>
                <w:szCs w:val="16"/>
              </w:rPr>
              <w:lastRenderedPageBreak/>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A8A58F" w14:textId="77777777" w:rsidR="00F7428A" w:rsidRPr="001B1679" w:rsidRDefault="00F7428A" w:rsidP="00715966">
            <w:pPr>
              <w:pStyle w:val="TAL"/>
              <w:rPr>
                <w:sz w:val="16"/>
                <w:szCs w:val="16"/>
              </w:rPr>
            </w:pPr>
            <w:r w:rsidRPr="001B1679">
              <w:rPr>
                <w:sz w:val="16"/>
                <w:szCs w:val="16"/>
              </w:rPr>
              <w:t>He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41F64" w14:textId="77777777" w:rsidR="00F7428A" w:rsidRPr="001B1679" w:rsidRDefault="00F7428A" w:rsidP="00715966">
            <w:pPr>
              <w:pStyle w:val="TAL"/>
              <w:rPr>
                <w:sz w:val="16"/>
                <w:szCs w:val="16"/>
              </w:rPr>
            </w:pPr>
            <w:r w:rsidRPr="001B1679">
              <w:rPr>
                <w:sz w:val="16"/>
                <w:szCs w:val="16"/>
              </w:rPr>
              <w:t>Xuan (Shane)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4FAE5" w14:textId="77777777" w:rsidR="00F7428A" w:rsidRPr="001B1679" w:rsidRDefault="00F7428A" w:rsidP="00715966">
            <w:pPr>
              <w:pStyle w:val="TAL"/>
              <w:rPr>
                <w:sz w:val="16"/>
                <w:szCs w:val="16"/>
              </w:rPr>
            </w:pPr>
            <w:r w:rsidRPr="001B1679">
              <w:rPr>
                <w:sz w:val="16"/>
                <w:szCs w:val="16"/>
              </w:rPr>
              <w:t>Nokia Germany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A0C8A"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6FF2CF" w14:textId="77777777" w:rsidR="00F7428A" w:rsidRPr="001B1679" w:rsidRDefault="00F7428A" w:rsidP="00715966">
            <w:pPr>
              <w:pStyle w:val="TAL"/>
              <w:rPr>
                <w:sz w:val="16"/>
                <w:szCs w:val="16"/>
              </w:rPr>
            </w:pPr>
            <w:r w:rsidRPr="001B1679">
              <w:rPr>
                <w:sz w:val="16"/>
                <w:szCs w:val="16"/>
              </w:rPr>
              <w:t>3GPPMEMBER</w:t>
            </w:r>
          </w:p>
        </w:tc>
      </w:tr>
      <w:tr w:rsidR="00F7428A" w14:paraId="522DF82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43A46B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B83F9D" w14:textId="77777777" w:rsidR="00F7428A" w:rsidRPr="001B1679" w:rsidRDefault="00F7428A" w:rsidP="00715966">
            <w:pPr>
              <w:pStyle w:val="TAL"/>
              <w:rPr>
                <w:sz w:val="16"/>
                <w:szCs w:val="16"/>
              </w:rPr>
            </w:pPr>
            <w:proofErr w:type="spellStart"/>
            <w:r w:rsidRPr="001B1679">
              <w:rPr>
                <w:sz w:val="16"/>
                <w:szCs w:val="16"/>
              </w:rPr>
              <w:t>Honkasalo</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6D2F0B" w14:textId="77777777" w:rsidR="00F7428A" w:rsidRPr="001B1679" w:rsidRDefault="00F7428A" w:rsidP="00715966">
            <w:pPr>
              <w:pStyle w:val="TAL"/>
              <w:rPr>
                <w:sz w:val="16"/>
                <w:szCs w:val="16"/>
              </w:rPr>
            </w:pPr>
            <w:proofErr w:type="spellStart"/>
            <w:r w:rsidRPr="001B1679">
              <w:rPr>
                <w:sz w:val="16"/>
                <w:szCs w:val="16"/>
              </w:rPr>
              <w:t>Harri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29E00" w14:textId="77777777" w:rsidR="00F7428A" w:rsidRPr="001B1679" w:rsidRDefault="00F7428A" w:rsidP="00715966">
            <w:pPr>
              <w:pStyle w:val="TAL"/>
              <w:rPr>
                <w:sz w:val="16"/>
                <w:szCs w:val="16"/>
              </w:rPr>
            </w:pPr>
            <w:r w:rsidRPr="001B1679">
              <w:rPr>
                <w:sz w:val="16"/>
                <w:szCs w:val="16"/>
              </w:rPr>
              <w:t>Jio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643A2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17769B" w14:textId="77777777" w:rsidR="00F7428A" w:rsidRPr="001B1679" w:rsidRDefault="00F7428A" w:rsidP="00715966">
            <w:pPr>
              <w:pStyle w:val="TAL"/>
              <w:rPr>
                <w:sz w:val="16"/>
                <w:szCs w:val="16"/>
              </w:rPr>
            </w:pPr>
            <w:r w:rsidRPr="001B1679">
              <w:rPr>
                <w:sz w:val="16"/>
                <w:szCs w:val="16"/>
              </w:rPr>
              <w:t>3GPPMEMBER</w:t>
            </w:r>
          </w:p>
        </w:tc>
      </w:tr>
      <w:tr w:rsidR="00F7428A" w14:paraId="6354CE5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8956321"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08D1F7" w14:textId="77777777" w:rsidR="00F7428A" w:rsidRPr="001B1679" w:rsidRDefault="00F7428A" w:rsidP="00715966">
            <w:pPr>
              <w:pStyle w:val="TAL"/>
              <w:rPr>
                <w:sz w:val="16"/>
                <w:szCs w:val="16"/>
              </w:rPr>
            </w:pPr>
            <w:r w:rsidRPr="001B1679">
              <w:rPr>
                <w:sz w:val="16"/>
                <w:szCs w:val="16"/>
              </w:rPr>
              <w:t>HSU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6BB690" w14:textId="77777777" w:rsidR="00F7428A" w:rsidRPr="001B1679" w:rsidRDefault="00F7428A" w:rsidP="00715966">
            <w:pPr>
              <w:pStyle w:val="TAL"/>
              <w:rPr>
                <w:sz w:val="16"/>
                <w:szCs w:val="16"/>
              </w:rPr>
            </w:pPr>
            <w:r w:rsidRPr="001B1679">
              <w:rPr>
                <w:sz w:val="16"/>
                <w:szCs w:val="16"/>
              </w:rPr>
              <w:t>HWA YUAN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7973E" w14:textId="77777777" w:rsidR="00F7428A" w:rsidRPr="001B1679" w:rsidRDefault="00F7428A" w:rsidP="00715966">
            <w:pPr>
              <w:pStyle w:val="TAL"/>
              <w:rPr>
                <w:sz w:val="16"/>
                <w:szCs w:val="16"/>
              </w:rPr>
            </w:pPr>
            <w:r w:rsidRPr="001B1679">
              <w:rPr>
                <w:sz w:val="16"/>
                <w:szCs w:val="16"/>
              </w:rPr>
              <w:t>CHTTL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81F2B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489A51" w14:textId="77777777" w:rsidR="00F7428A" w:rsidRPr="001B1679" w:rsidRDefault="00F7428A" w:rsidP="00715966">
            <w:pPr>
              <w:pStyle w:val="TAL"/>
              <w:rPr>
                <w:sz w:val="16"/>
                <w:szCs w:val="16"/>
              </w:rPr>
            </w:pPr>
            <w:r w:rsidRPr="001B1679">
              <w:rPr>
                <w:sz w:val="16"/>
                <w:szCs w:val="16"/>
              </w:rPr>
              <w:t>3GPPMEMBER</w:t>
            </w:r>
          </w:p>
        </w:tc>
      </w:tr>
      <w:tr w:rsidR="00F7428A" w14:paraId="03DF20B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77DEE26"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260743" w14:textId="77777777" w:rsidR="00F7428A" w:rsidRPr="001B1679" w:rsidRDefault="00F7428A" w:rsidP="00715966">
            <w:pPr>
              <w:pStyle w:val="TAL"/>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17EEA" w14:textId="77777777" w:rsidR="00F7428A" w:rsidRPr="001B1679" w:rsidRDefault="00F7428A" w:rsidP="00715966">
            <w:pPr>
              <w:pStyle w:val="TAL"/>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9EAE39" w14:textId="77777777" w:rsidR="00F7428A" w:rsidRPr="001B1679" w:rsidRDefault="00F7428A" w:rsidP="00715966">
            <w:pPr>
              <w:pStyle w:val="TAL"/>
              <w:rPr>
                <w:sz w:val="16"/>
                <w:szCs w:val="16"/>
              </w:rPr>
            </w:pPr>
            <w:r w:rsidRPr="001B1679">
              <w:rPr>
                <w:sz w:val="16"/>
                <w:szCs w:val="16"/>
              </w:rPr>
              <w:t>AT&amp;T GNS Belgium SPRL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8EAB07"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442227" w14:textId="77777777" w:rsidR="00F7428A" w:rsidRPr="001B1679" w:rsidRDefault="00F7428A" w:rsidP="00715966">
            <w:pPr>
              <w:pStyle w:val="TAL"/>
              <w:rPr>
                <w:sz w:val="16"/>
                <w:szCs w:val="16"/>
              </w:rPr>
            </w:pPr>
            <w:r w:rsidRPr="001B1679">
              <w:rPr>
                <w:sz w:val="16"/>
                <w:szCs w:val="16"/>
              </w:rPr>
              <w:t>3GPPMEMBER</w:t>
            </w:r>
          </w:p>
        </w:tc>
      </w:tr>
      <w:tr w:rsidR="00F7428A" w14:paraId="3FD7366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1F5D6B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3A9E44" w14:textId="77777777" w:rsidR="00F7428A" w:rsidRPr="001B1679" w:rsidRDefault="00F7428A" w:rsidP="00715966">
            <w:pPr>
              <w:pStyle w:val="TAL"/>
              <w:rPr>
                <w:sz w:val="16"/>
                <w:szCs w:val="16"/>
              </w:rPr>
            </w:pPr>
            <w:r w:rsidRPr="001B1679">
              <w:rPr>
                <w:sz w:val="16"/>
                <w:szCs w:val="16"/>
              </w:rPr>
              <w:t>Ihamouine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D67F9B" w14:textId="77777777" w:rsidR="00F7428A" w:rsidRPr="001B1679" w:rsidRDefault="00F7428A" w:rsidP="00715966">
            <w:pPr>
              <w:pStyle w:val="TAL"/>
              <w:rPr>
                <w:sz w:val="16"/>
                <w:szCs w:val="16"/>
              </w:rPr>
            </w:pPr>
            <w:r w:rsidRPr="001B1679">
              <w:rPr>
                <w:sz w:val="16"/>
                <w:szCs w:val="16"/>
              </w:rPr>
              <w:t>Raphael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EA1C2C" w14:textId="77777777" w:rsidR="00F7428A" w:rsidRPr="001B1679" w:rsidRDefault="00F7428A" w:rsidP="00715966">
            <w:pPr>
              <w:pStyle w:val="TAL"/>
              <w:rPr>
                <w:sz w:val="16"/>
                <w:szCs w:val="16"/>
              </w:rPr>
            </w:pPr>
            <w:r w:rsidRPr="001B1679">
              <w:rPr>
                <w:sz w:val="16"/>
                <w:szCs w:val="16"/>
              </w:rPr>
              <w:t>Inmarsat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47AD08"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C5FF12" w14:textId="77777777" w:rsidR="00F7428A" w:rsidRPr="001B1679" w:rsidRDefault="00F7428A" w:rsidP="00715966">
            <w:pPr>
              <w:pStyle w:val="TAL"/>
              <w:rPr>
                <w:sz w:val="16"/>
                <w:szCs w:val="16"/>
              </w:rPr>
            </w:pPr>
            <w:r w:rsidRPr="001B1679">
              <w:rPr>
                <w:sz w:val="16"/>
                <w:szCs w:val="16"/>
              </w:rPr>
              <w:t>3GPPMEMBER</w:t>
            </w:r>
          </w:p>
        </w:tc>
      </w:tr>
      <w:tr w:rsidR="00F7428A" w14:paraId="49322A38"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E4FA1C1"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FD3EC2" w14:textId="77777777" w:rsidR="00F7428A" w:rsidRPr="001B1679" w:rsidRDefault="00F7428A" w:rsidP="00715966">
            <w:pPr>
              <w:pStyle w:val="TAL"/>
              <w:rPr>
                <w:sz w:val="16"/>
                <w:szCs w:val="16"/>
              </w:rPr>
            </w:pPr>
            <w:proofErr w:type="spellStart"/>
            <w:r w:rsidRPr="001B1679">
              <w:rPr>
                <w:sz w:val="16"/>
                <w:szCs w:val="16"/>
              </w:rPr>
              <w:t>Itahara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5D638F" w14:textId="77777777" w:rsidR="00F7428A" w:rsidRPr="001B1679" w:rsidRDefault="00F7428A" w:rsidP="00715966">
            <w:pPr>
              <w:pStyle w:val="TAL"/>
              <w:rPr>
                <w:sz w:val="16"/>
                <w:szCs w:val="16"/>
              </w:rPr>
            </w:pPr>
            <w:proofErr w:type="spellStart"/>
            <w:r w:rsidRPr="001B1679">
              <w:rPr>
                <w:sz w:val="16"/>
                <w:szCs w:val="16"/>
              </w:rPr>
              <w:t>Sohei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11892"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D89F03"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5912C6" w14:textId="77777777" w:rsidR="00F7428A" w:rsidRPr="001B1679" w:rsidRDefault="00F7428A" w:rsidP="00715966">
            <w:pPr>
              <w:pStyle w:val="TAL"/>
              <w:rPr>
                <w:sz w:val="16"/>
                <w:szCs w:val="16"/>
              </w:rPr>
            </w:pPr>
            <w:r w:rsidRPr="001B1679">
              <w:rPr>
                <w:sz w:val="16"/>
                <w:szCs w:val="16"/>
              </w:rPr>
              <w:t>3GPPMEMBER</w:t>
            </w:r>
          </w:p>
        </w:tc>
      </w:tr>
      <w:tr w:rsidR="00F7428A" w14:paraId="415305B3"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48A7C97"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DA62F3" w14:textId="77777777" w:rsidR="00F7428A" w:rsidRPr="001B1679" w:rsidRDefault="00F7428A" w:rsidP="00715966">
            <w:pPr>
              <w:pStyle w:val="TAL"/>
              <w:rPr>
                <w:sz w:val="16"/>
                <w:szCs w:val="16"/>
              </w:rPr>
            </w:pPr>
            <w:r w:rsidRPr="001B1679">
              <w:rPr>
                <w:sz w:val="16"/>
                <w:szCs w:val="16"/>
              </w:rPr>
              <w:t>Ito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30A07" w14:textId="77777777" w:rsidR="00F7428A" w:rsidRPr="001B1679" w:rsidRDefault="00F7428A" w:rsidP="00715966">
            <w:pPr>
              <w:pStyle w:val="TAL"/>
              <w:rPr>
                <w:sz w:val="16"/>
                <w:szCs w:val="16"/>
              </w:rPr>
            </w:pPr>
            <w:r w:rsidRPr="001B1679">
              <w:rPr>
                <w:sz w:val="16"/>
                <w:szCs w:val="16"/>
              </w:rPr>
              <w:t>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46ADB"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345C3A"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C302E6" w14:textId="77777777" w:rsidR="00F7428A" w:rsidRPr="001B1679" w:rsidRDefault="00F7428A" w:rsidP="00715966">
            <w:pPr>
              <w:pStyle w:val="TAL"/>
              <w:rPr>
                <w:sz w:val="16"/>
                <w:szCs w:val="16"/>
              </w:rPr>
            </w:pPr>
            <w:r w:rsidRPr="001B1679">
              <w:rPr>
                <w:sz w:val="16"/>
                <w:szCs w:val="16"/>
              </w:rPr>
              <w:t>3GPPMEMBER</w:t>
            </w:r>
          </w:p>
        </w:tc>
      </w:tr>
      <w:tr w:rsidR="00F7428A" w14:paraId="6D22B146"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90E7D32"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E5A07C" w14:textId="77777777" w:rsidR="00F7428A" w:rsidRPr="001B1679" w:rsidRDefault="00F7428A" w:rsidP="00715966">
            <w:pPr>
              <w:pStyle w:val="TAL"/>
              <w:rPr>
                <w:sz w:val="16"/>
                <w:szCs w:val="16"/>
              </w:rPr>
            </w:pPr>
            <w:r w:rsidRPr="001B1679">
              <w:rPr>
                <w:sz w:val="16"/>
                <w:szCs w:val="16"/>
              </w:rPr>
              <w:t>Itzigsohn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A8D2A" w14:textId="77777777" w:rsidR="00F7428A" w:rsidRPr="001B1679" w:rsidRDefault="00F7428A" w:rsidP="00715966">
            <w:pPr>
              <w:pStyle w:val="TAL"/>
              <w:rPr>
                <w:sz w:val="16"/>
                <w:szCs w:val="16"/>
              </w:rPr>
            </w:pPr>
            <w:r w:rsidRPr="001B1679">
              <w:rPr>
                <w:sz w:val="16"/>
                <w:szCs w:val="16"/>
              </w:rPr>
              <w:t>Daniel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64F1C" w14:textId="77777777" w:rsidR="00F7428A" w:rsidRPr="001B1679" w:rsidRDefault="00F7428A" w:rsidP="00715966">
            <w:pPr>
              <w:pStyle w:val="TAL"/>
              <w:rPr>
                <w:sz w:val="16"/>
                <w:szCs w:val="16"/>
              </w:rPr>
            </w:pPr>
            <w:proofErr w:type="spellStart"/>
            <w:r w:rsidRPr="001B1679">
              <w:rPr>
                <w:sz w:val="16"/>
                <w:szCs w:val="16"/>
              </w:rPr>
              <w:t>Gilat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E5D09F"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12985" w14:textId="77777777" w:rsidR="00F7428A" w:rsidRPr="001B1679" w:rsidRDefault="00F7428A" w:rsidP="00715966">
            <w:pPr>
              <w:pStyle w:val="TAL"/>
              <w:rPr>
                <w:sz w:val="16"/>
                <w:szCs w:val="16"/>
              </w:rPr>
            </w:pPr>
            <w:r w:rsidRPr="001B1679">
              <w:rPr>
                <w:sz w:val="16"/>
                <w:szCs w:val="16"/>
              </w:rPr>
              <w:t>3GPPMEMBER</w:t>
            </w:r>
          </w:p>
        </w:tc>
      </w:tr>
      <w:tr w:rsidR="00F7428A" w14:paraId="65FC2ED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6F7C217"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DDC957" w14:textId="77777777" w:rsidR="00F7428A" w:rsidRPr="001B1679" w:rsidRDefault="00F7428A" w:rsidP="00715966">
            <w:pPr>
              <w:pStyle w:val="TAL"/>
              <w:rPr>
                <w:sz w:val="16"/>
                <w:szCs w:val="16"/>
              </w:rPr>
            </w:pPr>
            <w:r w:rsidRPr="001B1679">
              <w:rPr>
                <w:sz w:val="16"/>
                <w:szCs w:val="16"/>
              </w:rPr>
              <w:t>Jain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81F867" w14:textId="77777777" w:rsidR="00F7428A" w:rsidRPr="001B1679" w:rsidRDefault="00F7428A" w:rsidP="00715966">
            <w:pPr>
              <w:pStyle w:val="TAL"/>
              <w:rPr>
                <w:sz w:val="16"/>
                <w:szCs w:val="16"/>
              </w:rPr>
            </w:pPr>
            <w:r w:rsidRPr="001B1679">
              <w:rPr>
                <w:sz w:val="16"/>
                <w:szCs w:val="16"/>
              </w:rPr>
              <w:t>Neeraj</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3738B" w14:textId="77777777" w:rsidR="00F7428A" w:rsidRPr="001B1679" w:rsidRDefault="00F7428A" w:rsidP="00715966">
            <w:pPr>
              <w:pStyle w:val="TAL"/>
              <w:rPr>
                <w:sz w:val="16"/>
                <w:szCs w:val="16"/>
              </w:rPr>
            </w:pPr>
            <w:r w:rsidRPr="001B1679">
              <w:rPr>
                <w:sz w:val="16"/>
                <w:szCs w:val="16"/>
              </w:rPr>
              <w:t>Bharti Airtel Limited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145318"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C49104" w14:textId="77777777" w:rsidR="00F7428A" w:rsidRPr="001B1679" w:rsidRDefault="00F7428A" w:rsidP="00715966">
            <w:pPr>
              <w:pStyle w:val="TAL"/>
              <w:rPr>
                <w:sz w:val="16"/>
                <w:szCs w:val="16"/>
              </w:rPr>
            </w:pPr>
            <w:r w:rsidRPr="001B1679">
              <w:rPr>
                <w:sz w:val="16"/>
                <w:szCs w:val="16"/>
              </w:rPr>
              <w:t>3GPPMEMBER</w:t>
            </w:r>
          </w:p>
        </w:tc>
      </w:tr>
      <w:tr w:rsidR="00F7428A" w14:paraId="7E3D6D8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69D55D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2858D" w14:textId="77777777" w:rsidR="00F7428A" w:rsidRPr="001B1679" w:rsidRDefault="00F7428A" w:rsidP="00715966">
            <w:pPr>
              <w:pStyle w:val="TAL"/>
              <w:rPr>
                <w:sz w:val="16"/>
                <w:szCs w:val="16"/>
              </w:rPr>
            </w:pPr>
            <w:r w:rsidRPr="001B1679">
              <w:rPr>
                <w:sz w:val="16"/>
                <w:szCs w:val="16"/>
              </w:rPr>
              <w:t>Jha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FA3C66" w14:textId="77777777" w:rsidR="00F7428A" w:rsidRPr="001B1679" w:rsidRDefault="00F7428A" w:rsidP="00715966">
            <w:pPr>
              <w:pStyle w:val="TAL"/>
              <w:rPr>
                <w:sz w:val="16"/>
                <w:szCs w:val="16"/>
              </w:rPr>
            </w:pPr>
            <w:r w:rsidRPr="001B1679">
              <w:rPr>
                <w:sz w:val="16"/>
                <w:szCs w:val="16"/>
              </w:rPr>
              <w:t>Vivek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C0E84" w14:textId="77777777" w:rsidR="00F7428A" w:rsidRPr="001B1679" w:rsidRDefault="00F7428A" w:rsidP="00715966">
            <w:pPr>
              <w:pStyle w:val="TAL"/>
              <w:rPr>
                <w:sz w:val="16"/>
                <w:szCs w:val="16"/>
              </w:rPr>
            </w:pPr>
            <w:r w:rsidRPr="001B1679">
              <w:rPr>
                <w:sz w:val="16"/>
                <w:szCs w:val="16"/>
              </w:rPr>
              <w:t>Rakuten Symphony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F5A25D"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629D68" w14:textId="77777777" w:rsidR="00F7428A" w:rsidRPr="001B1679" w:rsidRDefault="00F7428A" w:rsidP="00715966">
            <w:pPr>
              <w:pStyle w:val="TAL"/>
              <w:rPr>
                <w:sz w:val="16"/>
                <w:szCs w:val="16"/>
              </w:rPr>
            </w:pPr>
            <w:r w:rsidRPr="001B1679">
              <w:rPr>
                <w:sz w:val="16"/>
                <w:szCs w:val="16"/>
              </w:rPr>
              <w:t>3GPPMEMBER</w:t>
            </w:r>
          </w:p>
        </w:tc>
      </w:tr>
      <w:tr w:rsidR="00F7428A" w14:paraId="1F70B0A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59FD094"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116D0C" w14:textId="77777777" w:rsidR="00F7428A" w:rsidRPr="001B1679" w:rsidRDefault="00F7428A" w:rsidP="00715966">
            <w:pPr>
              <w:pStyle w:val="TAL"/>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913070" w14:textId="77777777" w:rsidR="00F7428A" w:rsidRPr="001B1679" w:rsidRDefault="00F7428A" w:rsidP="00715966">
            <w:pPr>
              <w:pStyle w:val="TAL"/>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FC12AD" w14:textId="77777777" w:rsidR="00F7428A" w:rsidRPr="001B1679" w:rsidRDefault="00F7428A" w:rsidP="00715966">
            <w:pPr>
              <w:pStyle w:val="TAL"/>
              <w:rPr>
                <w:sz w:val="16"/>
                <w:szCs w:val="16"/>
              </w:rPr>
            </w:pPr>
            <w:r w:rsidRPr="001B1679">
              <w:rPr>
                <w:sz w:val="16"/>
                <w:szCs w:val="16"/>
              </w:rPr>
              <w:t>Philips International B.V.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5567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B297A7" w14:textId="77777777" w:rsidR="00F7428A" w:rsidRPr="001B1679" w:rsidRDefault="00F7428A" w:rsidP="00715966">
            <w:pPr>
              <w:pStyle w:val="TAL"/>
              <w:rPr>
                <w:sz w:val="16"/>
                <w:szCs w:val="16"/>
              </w:rPr>
            </w:pPr>
            <w:r w:rsidRPr="001B1679">
              <w:rPr>
                <w:sz w:val="16"/>
                <w:szCs w:val="16"/>
              </w:rPr>
              <w:t>3GPPMEMBER</w:t>
            </w:r>
          </w:p>
        </w:tc>
      </w:tr>
      <w:tr w:rsidR="00F7428A" w14:paraId="472BBB38"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1356EA7"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E2C5CC" w14:textId="77777777" w:rsidR="00F7428A" w:rsidRPr="001B1679" w:rsidRDefault="00F7428A" w:rsidP="00715966">
            <w:pPr>
              <w:pStyle w:val="TAL"/>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B07BD" w14:textId="77777777" w:rsidR="00F7428A" w:rsidRPr="001B1679" w:rsidRDefault="00F7428A" w:rsidP="00715966">
            <w:pPr>
              <w:pStyle w:val="TAL"/>
              <w:rPr>
                <w:sz w:val="16"/>
                <w:szCs w:val="16"/>
              </w:rPr>
            </w:pPr>
            <w:r w:rsidRPr="001B1679">
              <w:rPr>
                <w:sz w:val="16"/>
                <w:szCs w:val="16"/>
              </w:rPr>
              <w:t>Han-Peng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F4B553" w14:textId="77777777" w:rsidR="00F7428A" w:rsidRPr="001B1679" w:rsidRDefault="00F7428A" w:rsidP="00715966">
            <w:pPr>
              <w:pStyle w:val="TAL"/>
              <w:rPr>
                <w:sz w:val="16"/>
                <w:szCs w:val="16"/>
              </w:rPr>
            </w:pPr>
            <w:r w:rsidRPr="001B1679">
              <w:rPr>
                <w:sz w:val="16"/>
                <w:szCs w:val="16"/>
              </w:rPr>
              <w:t>CHTTL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DD1EEC"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8218C" w14:textId="77777777" w:rsidR="00F7428A" w:rsidRPr="001B1679" w:rsidRDefault="00F7428A" w:rsidP="00715966">
            <w:pPr>
              <w:pStyle w:val="TAL"/>
              <w:rPr>
                <w:sz w:val="16"/>
                <w:szCs w:val="16"/>
              </w:rPr>
            </w:pPr>
            <w:r w:rsidRPr="001B1679">
              <w:rPr>
                <w:sz w:val="16"/>
                <w:szCs w:val="16"/>
              </w:rPr>
              <w:t>3GPPMEMBER</w:t>
            </w:r>
          </w:p>
        </w:tc>
      </w:tr>
      <w:tr w:rsidR="00F7428A" w14:paraId="4B03B066"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3BA387E"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164238" w14:textId="77777777" w:rsidR="00F7428A" w:rsidRPr="001B1679" w:rsidRDefault="00F7428A" w:rsidP="00715966">
            <w:pPr>
              <w:pStyle w:val="TAL"/>
              <w:rPr>
                <w:sz w:val="16"/>
                <w:szCs w:val="16"/>
              </w:rPr>
            </w:pPr>
            <w:r w:rsidRPr="001B1679">
              <w:rPr>
                <w:sz w:val="16"/>
                <w:szCs w:val="16"/>
              </w:rPr>
              <w:t>Jung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F72F57" w14:textId="77777777" w:rsidR="00F7428A" w:rsidRPr="001B1679" w:rsidRDefault="00F7428A" w:rsidP="00715966">
            <w:pPr>
              <w:pStyle w:val="TAL"/>
              <w:rPr>
                <w:sz w:val="16"/>
                <w:szCs w:val="16"/>
              </w:rPr>
            </w:pPr>
            <w:proofErr w:type="spellStart"/>
            <w:r w:rsidRPr="001B1679">
              <w:rPr>
                <w:sz w:val="16"/>
                <w:szCs w:val="16"/>
              </w:rPr>
              <w:t>Kyunghun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00401" w14:textId="77777777" w:rsidR="00F7428A" w:rsidRPr="001B1679" w:rsidRDefault="00F7428A" w:rsidP="00715966">
            <w:pPr>
              <w:pStyle w:val="TAL"/>
              <w:rPr>
                <w:sz w:val="16"/>
                <w:szCs w:val="16"/>
              </w:rPr>
            </w:pPr>
            <w:r w:rsidRPr="001B1679">
              <w:rPr>
                <w:sz w:val="16"/>
                <w:szCs w:val="16"/>
              </w:rPr>
              <w:t>Meta Ireland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068DAF"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7614AB" w14:textId="77777777" w:rsidR="00F7428A" w:rsidRPr="001B1679" w:rsidRDefault="00F7428A" w:rsidP="00715966">
            <w:pPr>
              <w:pStyle w:val="TAL"/>
              <w:rPr>
                <w:sz w:val="16"/>
                <w:szCs w:val="16"/>
              </w:rPr>
            </w:pPr>
            <w:r w:rsidRPr="001B1679">
              <w:rPr>
                <w:sz w:val="16"/>
                <w:szCs w:val="16"/>
              </w:rPr>
              <w:t>3GPPMEMBER</w:t>
            </w:r>
          </w:p>
        </w:tc>
      </w:tr>
      <w:tr w:rsidR="00F7428A" w14:paraId="473FCD6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7931D1A"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D0533A" w14:textId="77777777" w:rsidR="00F7428A" w:rsidRPr="001B1679" w:rsidRDefault="00F7428A" w:rsidP="00715966">
            <w:pPr>
              <w:pStyle w:val="TAL"/>
              <w:rPr>
                <w:sz w:val="16"/>
                <w:szCs w:val="16"/>
              </w:rPr>
            </w:pPr>
            <w:r w:rsidRPr="001B1679">
              <w:rPr>
                <w:sz w:val="16"/>
                <w:szCs w:val="16"/>
              </w:rPr>
              <w:t>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59750" w14:textId="77777777" w:rsidR="00F7428A" w:rsidRPr="001B1679" w:rsidRDefault="00F7428A" w:rsidP="00715966">
            <w:pPr>
              <w:pStyle w:val="TAL"/>
              <w:rPr>
                <w:sz w:val="16"/>
                <w:szCs w:val="16"/>
              </w:rPr>
            </w:pPr>
            <w:proofErr w:type="spellStart"/>
            <w:r w:rsidRPr="001B1679">
              <w:rPr>
                <w:sz w:val="16"/>
                <w:szCs w:val="16"/>
              </w:rPr>
              <w:t>Sowjanya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A973A"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686AA2"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CF92CE" w14:textId="77777777" w:rsidR="00F7428A" w:rsidRPr="001B1679" w:rsidRDefault="00F7428A" w:rsidP="00715966">
            <w:pPr>
              <w:pStyle w:val="TAL"/>
              <w:rPr>
                <w:sz w:val="16"/>
                <w:szCs w:val="16"/>
              </w:rPr>
            </w:pPr>
            <w:r w:rsidRPr="001B1679">
              <w:rPr>
                <w:sz w:val="16"/>
                <w:szCs w:val="16"/>
              </w:rPr>
              <w:t>3GPPORG_REP</w:t>
            </w:r>
          </w:p>
        </w:tc>
      </w:tr>
      <w:tr w:rsidR="00F7428A" w14:paraId="350CF46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5B74606"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064613" w14:textId="77777777" w:rsidR="00F7428A" w:rsidRPr="001B1679" w:rsidRDefault="00F7428A" w:rsidP="00715966">
            <w:pPr>
              <w:pStyle w:val="TAL"/>
              <w:rPr>
                <w:sz w:val="16"/>
                <w:szCs w:val="16"/>
              </w:rPr>
            </w:pPr>
            <w:proofErr w:type="spellStart"/>
            <w:r w:rsidRPr="001B1679">
              <w:rPr>
                <w:sz w:val="16"/>
                <w:szCs w:val="16"/>
              </w:rPr>
              <w:t>Khanfouci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BAFDF9" w14:textId="77777777" w:rsidR="00F7428A" w:rsidRPr="001B1679" w:rsidRDefault="00F7428A" w:rsidP="00715966">
            <w:pPr>
              <w:pStyle w:val="TAL"/>
              <w:rPr>
                <w:sz w:val="16"/>
                <w:szCs w:val="16"/>
              </w:rPr>
            </w:pPr>
            <w:r w:rsidRPr="001B1679">
              <w:rPr>
                <w:sz w:val="16"/>
                <w:szCs w:val="16"/>
              </w:rPr>
              <w:t>Mourad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E26B5" w14:textId="77777777" w:rsidR="00F7428A" w:rsidRPr="001B1679" w:rsidRDefault="00F7428A" w:rsidP="00715966">
            <w:pPr>
              <w:pStyle w:val="TAL"/>
              <w:rPr>
                <w:sz w:val="16"/>
                <w:szCs w:val="16"/>
              </w:rPr>
            </w:pPr>
            <w:r w:rsidRPr="001B1679">
              <w:rPr>
                <w:sz w:val="16"/>
                <w:szCs w:val="16"/>
              </w:rPr>
              <w:t>Mitsubishi Electric RCE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0F9AEF"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7B0F8" w14:textId="77777777" w:rsidR="00F7428A" w:rsidRPr="001B1679" w:rsidRDefault="00F7428A" w:rsidP="00715966">
            <w:pPr>
              <w:pStyle w:val="TAL"/>
              <w:rPr>
                <w:sz w:val="16"/>
                <w:szCs w:val="16"/>
              </w:rPr>
            </w:pPr>
            <w:r w:rsidRPr="001B1679">
              <w:rPr>
                <w:sz w:val="16"/>
                <w:szCs w:val="16"/>
              </w:rPr>
              <w:t>3GPPMEMBER</w:t>
            </w:r>
          </w:p>
        </w:tc>
      </w:tr>
      <w:tr w:rsidR="00F7428A" w14:paraId="3424FE8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D0828B8"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0F01DF" w14:textId="77777777" w:rsidR="00F7428A" w:rsidRPr="001B1679" w:rsidRDefault="00F7428A" w:rsidP="00715966">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C7987C" w14:textId="77777777" w:rsidR="00F7428A" w:rsidRPr="001B1679" w:rsidRDefault="00F7428A" w:rsidP="00715966">
            <w:pPr>
              <w:pStyle w:val="TAL"/>
              <w:rPr>
                <w:sz w:val="16"/>
                <w:szCs w:val="16"/>
              </w:rPr>
            </w:pPr>
            <w:r w:rsidRPr="001B1679">
              <w:rPr>
                <w:sz w:val="16"/>
                <w:szCs w:val="16"/>
              </w:rPr>
              <w:t>Jeong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1AA09" w14:textId="77777777" w:rsidR="00F7428A" w:rsidRPr="001B1679" w:rsidRDefault="00F7428A" w:rsidP="00715966">
            <w:pPr>
              <w:pStyle w:val="TAL"/>
              <w:rPr>
                <w:sz w:val="16"/>
                <w:szCs w:val="16"/>
              </w:rPr>
            </w:pPr>
            <w:r w:rsidRPr="001B1679">
              <w:rPr>
                <w:sz w:val="16"/>
                <w:szCs w:val="16"/>
              </w:rPr>
              <w:t>ETRI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54DEB5"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F08B82" w14:textId="77777777" w:rsidR="00F7428A" w:rsidRPr="001B1679" w:rsidRDefault="00F7428A" w:rsidP="00715966">
            <w:pPr>
              <w:pStyle w:val="TAL"/>
              <w:rPr>
                <w:sz w:val="16"/>
                <w:szCs w:val="16"/>
              </w:rPr>
            </w:pPr>
            <w:r w:rsidRPr="001B1679">
              <w:rPr>
                <w:sz w:val="16"/>
                <w:szCs w:val="16"/>
              </w:rPr>
              <w:t>3GPPMEMBER</w:t>
            </w:r>
          </w:p>
        </w:tc>
      </w:tr>
      <w:tr w:rsidR="00F7428A" w14:paraId="75C8518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A4638AC"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F8E2F8" w14:textId="77777777" w:rsidR="00F7428A" w:rsidRPr="001B1679" w:rsidRDefault="00F7428A" w:rsidP="00715966">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281EAE" w14:textId="77777777" w:rsidR="00F7428A" w:rsidRPr="001B1679" w:rsidRDefault="00F7428A" w:rsidP="00715966">
            <w:pPr>
              <w:pStyle w:val="TAL"/>
              <w:rPr>
                <w:sz w:val="16"/>
                <w:szCs w:val="16"/>
              </w:rPr>
            </w:pPr>
            <w:r w:rsidRPr="001B1679">
              <w:rPr>
                <w:sz w:val="16"/>
                <w:szCs w:val="16"/>
              </w:rPr>
              <w:t>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2DEA34" w14:textId="77777777" w:rsidR="00F7428A" w:rsidRPr="001B1679" w:rsidRDefault="00F7428A" w:rsidP="00715966">
            <w:pPr>
              <w:pStyle w:val="TAL"/>
              <w:rPr>
                <w:sz w:val="16"/>
                <w:szCs w:val="16"/>
              </w:rPr>
            </w:pPr>
            <w:r w:rsidRPr="001B1679">
              <w:rPr>
                <w:sz w:val="16"/>
                <w:szCs w:val="16"/>
              </w:rPr>
              <w:t>Johns Hopkins University APL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7EA370"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50AB4C" w14:textId="77777777" w:rsidR="00F7428A" w:rsidRPr="001B1679" w:rsidRDefault="00F7428A" w:rsidP="00715966">
            <w:pPr>
              <w:pStyle w:val="TAL"/>
              <w:rPr>
                <w:sz w:val="16"/>
                <w:szCs w:val="16"/>
              </w:rPr>
            </w:pPr>
            <w:r w:rsidRPr="001B1679">
              <w:rPr>
                <w:sz w:val="16"/>
                <w:szCs w:val="16"/>
              </w:rPr>
              <w:t>3GPPMEMBER</w:t>
            </w:r>
          </w:p>
        </w:tc>
      </w:tr>
      <w:tr w:rsidR="00F7428A" w14:paraId="2D76A11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0EBCC5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0AA622" w14:textId="77777777" w:rsidR="00F7428A" w:rsidRPr="001B1679" w:rsidRDefault="00F7428A" w:rsidP="00715966">
            <w:pPr>
              <w:pStyle w:val="TAL"/>
              <w:rPr>
                <w:sz w:val="16"/>
                <w:szCs w:val="16"/>
              </w:rPr>
            </w:pPr>
            <w:proofErr w:type="spellStart"/>
            <w:r w:rsidRPr="001B1679">
              <w:rPr>
                <w:sz w:val="16"/>
                <w:szCs w:val="16"/>
              </w:rPr>
              <w:t>Kito</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94243E" w14:textId="77777777" w:rsidR="00F7428A" w:rsidRPr="001B1679" w:rsidRDefault="00F7428A" w:rsidP="00715966">
            <w:pPr>
              <w:pStyle w:val="TAL"/>
              <w:rPr>
                <w:sz w:val="16"/>
                <w:szCs w:val="16"/>
              </w:rPr>
            </w:pPr>
            <w:r w:rsidRPr="001B1679">
              <w:rPr>
                <w:sz w:val="16"/>
                <w:szCs w:val="16"/>
              </w:rPr>
              <w:t>Takatsugu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F39B6"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95D721"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6AE8EC" w14:textId="77777777" w:rsidR="00F7428A" w:rsidRPr="001B1679" w:rsidRDefault="00F7428A" w:rsidP="00715966">
            <w:pPr>
              <w:pStyle w:val="TAL"/>
              <w:rPr>
                <w:sz w:val="16"/>
                <w:szCs w:val="16"/>
              </w:rPr>
            </w:pPr>
            <w:r w:rsidRPr="001B1679">
              <w:rPr>
                <w:sz w:val="16"/>
                <w:szCs w:val="16"/>
              </w:rPr>
              <w:t>3GPPMEMBER</w:t>
            </w:r>
          </w:p>
        </w:tc>
      </w:tr>
      <w:tr w:rsidR="00F7428A" w14:paraId="010F728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B0DE26A"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B3E329" w14:textId="77777777" w:rsidR="00F7428A" w:rsidRPr="001B1679" w:rsidRDefault="00F7428A" w:rsidP="00715966">
            <w:pPr>
              <w:pStyle w:val="TAL"/>
              <w:rPr>
                <w:sz w:val="16"/>
                <w:szCs w:val="16"/>
              </w:rPr>
            </w:pPr>
            <w:r w:rsidRPr="001B1679">
              <w:rPr>
                <w:sz w:val="16"/>
                <w:szCs w:val="16"/>
              </w:rPr>
              <w:t>Kulkarni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1E6FE3" w14:textId="77777777" w:rsidR="00F7428A" w:rsidRPr="001B1679" w:rsidRDefault="00F7428A" w:rsidP="00715966">
            <w:pPr>
              <w:pStyle w:val="TAL"/>
              <w:rPr>
                <w:sz w:val="16"/>
                <w:szCs w:val="16"/>
              </w:rPr>
            </w:pPr>
            <w:r w:rsidRPr="001B1679">
              <w:rPr>
                <w:sz w:val="16"/>
                <w:szCs w:val="16"/>
              </w:rPr>
              <w:t>Makarand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B7490F" w14:textId="77777777" w:rsidR="00F7428A" w:rsidRPr="001B1679" w:rsidRDefault="00F7428A" w:rsidP="00715966">
            <w:pPr>
              <w:pStyle w:val="TAL"/>
              <w:rPr>
                <w:sz w:val="16"/>
                <w:szCs w:val="16"/>
              </w:rPr>
            </w:pPr>
            <w:proofErr w:type="spellStart"/>
            <w:r w:rsidRPr="001B1679">
              <w:rPr>
                <w:sz w:val="16"/>
                <w:szCs w:val="16"/>
              </w:rPr>
              <w:t>Tejas</w:t>
            </w:r>
            <w:proofErr w:type="spellEnd"/>
            <w:r w:rsidRPr="001B1679">
              <w:rPr>
                <w:sz w:val="16"/>
                <w:szCs w:val="16"/>
              </w:rPr>
              <w:t xml:space="preserve"> Networks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7A8602"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73F875" w14:textId="77777777" w:rsidR="00F7428A" w:rsidRPr="001B1679" w:rsidRDefault="00F7428A" w:rsidP="00715966">
            <w:pPr>
              <w:pStyle w:val="TAL"/>
              <w:rPr>
                <w:sz w:val="16"/>
                <w:szCs w:val="16"/>
              </w:rPr>
            </w:pPr>
            <w:r w:rsidRPr="001B1679">
              <w:rPr>
                <w:sz w:val="16"/>
                <w:szCs w:val="16"/>
              </w:rPr>
              <w:t>3GPPMEMBER</w:t>
            </w:r>
          </w:p>
        </w:tc>
      </w:tr>
      <w:tr w:rsidR="00F7428A" w14:paraId="72B8D613"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8AA6117" w14:textId="77777777" w:rsidR="00F7428A" w:rsidRPr="001B1679" w:rsidRDefault="00F7428A" w:rsidP="00715966">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5B8F57" w14:textId="77777777" w:rsidR="00F7428A" w:rsidRPr="001B1679" w:rsidRDefault="00F7428A" w:rsidP="00715966">
            <w:pPr>
              <w:pStyle w:val="TAL"/>
              <w:rPr>
                <w:sz w:val="16"/>
                <w:szCs w:val="16"/>
              </w:rPr>
            </w:pPr>
            <w:r w:rsidRPr="001B1679">
              <w:rPr>
                <w:sz w:val="16"/>
                <w:szCs w:val="16"/>
              </w:rPr>
              <w:t>Kumar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96D5B3" w14:textId="77777777" w:rsidR="00F7428A" w:rsidRPr="001B1679" w:rsidRDefault="00F7428A" w:rsidP="00715966">
            <w:pPr>
              <w:pStyle w:val="TAL"/>
              <w:rPr>
                <w:sz w:val="16"/>
                <w:szCs w:val="16"/>
              </w:rPr>
            </w:pPr>
            <w:r w:rsidRPr="001B1679">
              <w:rPr>
                <w:sz w:val="16"/>
                <w:szCs w:val="16"/>
              </w:rPr>
              <w:t>Pamela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0E661"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E2F37A"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A359CE" w14:textId="77777777" w:rsidR="00F7428A" w:rsidRPr="001B1679" w:rsidRDefault="00F7428A" w:rsidP="00715966">
            <w:pPr>
              <w:pStyle w:val="TAL"/>
              <w:rPr>
                <w:sz w:val="16"/>
                <w:szCs w:val="16"/>
              </w:rPr>
            </w:pPr>
            <w:r w:rsidRPr="001B1679">
              <w:rPr>
                <w:sz w:val="16"/>
                <w:szCs w:val="16"/>
              </w:rPr>
              <w:t>3GPPORG_REP</w:t>
            </w:r>
          </w:p>
        </w:tc>
      </w:tr>
      <w:tr w:rsidR="00F7428A" w14:paraId="56322423"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7F9977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35235F" w14:textId="77777777" w:rsidR="00F7428A" w:rsidRPr="001B1679" w:rsidRDefault="00F7428A" w:rsidP="00715966">
            <w:pPr>
              <w:pStyle w:val="TAL"/>
              <w:rPr>
                <w:sz w:val="16"/>
                <w:szCs w:val="16"/>
              </w:rPr>
            </w:pPr>
            <w:r w:rsidRPr="001B1679">
              <w:rPr>
                <w:sz w:val="16"/>
                <w:szCs w:val="16"/>
              </w:rPr>
              <w:t>KURAMOTO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9ADD9B" w14:textId="77777777" w:rsidR="00F7428A" w:rsidRPr="001B1679" w:rsidRDefault="00F7428A" w:rsidP="00715966">
            <w:pPr>
              <w:pStyle w:val="TAL"/>
              <w:rPr>
                <w:sz w:val="16"/>
                <w:szCs w:val="16"/>
              </w:rPr>
            </w:pPr>
            <w:r w:rsidRPr="001B1679">
              <w:rPr>
                <w:sz w:val="16"/>
                <w:szCs w:val="16"/>
              </w:rPr>
              <w:t>WATARU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348B4E"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D0FCE3"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826A3A" w14:textId="77777777" w:rsidR="00F7428A" w:rsidRPr="001B1679" w:rsidRDefault="00F7428A" w:rsidP="00715966">
            <w:pPr>
              <w:pStyle w:val="TAL"/>
              <w:rPr>
                <w:sz w:val="16"/>
                <w:szCs w:val="16"/>
              </w:rPr>
            </w:pPr>
            <w:r w:rsidRPr="001B1679">
              <w:rPr>
                <w:sz w:val="16"/>
                <w:szCs w:val="16"/>
              </w:rPr>
              <w:t>3GPPMEMBER</w:t>
            </w:r>
          </w:p>
        </w:tc>
      </w:tr>
      <w:tr w:rsidR="00F7428A" w14:paraId="039749D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CA1304D"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C6CECB" w14:textId="77777777" w:rsidR="00F7428A" w:rsidRPr="001B1679" w:rsidRDefault="00F7428A" w:rsidP="00715966">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80CE7" w14:textId="77777777" w:rsidR="00F7428A" w:rsidRPr="001B1679" w:rsidRDefault="00F7428A" w:rsidP="00715966">
            <w:pPr>
              <w:pStyle w:val="TAL"/>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3B484" w14:textId="77777777" w:rsidR="00F7428A" w:rsidRPr="001B1679" w:rsidRDefault="00F7428A" w:rsidP="00715966">
            <w:pPr>
              <w:pStyle w:val="TAL"/>
              <w:rPr>
                <w:sz w:val="16"/>
                <w:szCs w:val="16"/>
              </w:rPr>
            </w:pPr>
            <w:r w:rsidRPr="001B1679">
              <w:rPr>
                <w:sz w:val="16"/>
                <w:szCs w:val="16"/>
              </w:rPr>
              <w:t>Dolby Laboratories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00E115"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C78DC9" w14:textId="77777777" w:rsidR="00F7428A" w:rsidRPr="001B1679" w:rsidRDefault="00F7428A" w:rsidP="00715966">
            <w:pPr>
              <w:pStyle w:val="TAL"/>
              <w:rPr>
                <w:sz w:val="16"/>
                <w:szCs w:val="16"/>
              </w:rPr>
            </w:pPr>
            <w:r w:rsidRPr="001B1679">
              <w:rPr>
                <w:sz w:val="16"/>
                <w:szCs w:val="16"/>
              </w:rPr>
              <w:t>3GPPMEMBER</w:t>
            </w:r>
          </w:p>
        </w:tc>
      </w:tr>
      <w:tr w:rsidR="00F7428A" w14:paraId="4669EFF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DF86D48"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855B7E" w14:textId="77777777" w:rsidR="00F7428A" w:rsidRPr="001B1679" w:rsidRDefault="00F7428A" w:rsidP="00715966">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3BFAB" w14:textId="77777777" w:rsidR="00F7428A" w:rsidRPr="001B1679" w:rsidRDefault="00F7428A" w:rsidP="00715966">
            <w:pPr>
              <w:pStyle w:val="TAL"/>
              <w:rPr>
                <w:sz w:val="16"/>
                <w:szCs w:val="16"/>
              </w:rPr>
            </w:pPr>
            <w:r w:rsidRPr="001B1679">
              <w:rPr>
                <w:sz w:val="16"/>
                <w:szCs w:val="16"/>
              </w:rPr>
              <w:t>Hoyeon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D0D96" w14:textId="77777777" w:rsidR="00F7428A" w:rsidRPr="001B1679" w:rsidRDefault="00F7428A" w:rsidP="00715966">
            <w:pPr>
              <w:pStyle w:val="TAL"/>
              <w:rPr>
                <w:sz w:val="16"/>
                <w:szCs w:val="16"/>
              </w:rPr>
            </w:pPr>
            <w:r w:rsidRPr="001B1679">
              <w:rPr>
                <w:sz w:val="16"/>
                <w:szCs w:val="16"/>
              </w:rPr>
              <w:t>Samsung R&amp;D Institute UK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EF271A"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BC1B23" w14:textId="77777777" w:rsidR="00F7428A" w:rsidRPr="001B1679" w:rsidRDefault="00F7428A" w:rsidP="00715966">
            <w:pPr>
              <w:pStyle w:val="TAL"/>
              <w:rPr>
                <w:sz w:val="16"/>
                <w:szCs w:val="16"/>
              </w:rPr>
            </w:pPr>
            <w:r w:rsidRPr="001B1679">
              <w:rPr>
                <w:sz w:val="16"/>
                <w:szCs w:val="16"/>
              </w:rPr>
              <w:t>3GPPMEMBER</w:t>
            </w:r>
          </w:p>
        </w:tc>
      </w:tr>
      <w:tr w:rsidR="00F7428A" w14:paraId="2AF0A58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926F5C5"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AF8520" w14:textId="77777777" w:rsidR="00F7428A" w:rsidRPr="001B1679" w:rsidRDefault="00F7428A" w:rsidP="00715966">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92C815" w14:textId="77777777" w:rsidR="00F7428A" w:rsidRPr="001B1679" w:rsidRDefault="00F7428A" w:rsidP="00715966">
            <w:pPr>
              <w:pStyle w:val="TAL"/>
              <w:rPr>
                <w:sz w:val="16"/>
                <w:szCs w:val="16"/>
              </w:rPr>
            </w:pPr>
            <w:proofErr w:type="spellStart"/>
            <w:r w:rsidRPr="001B1679">
              <w:rPr>
                <w:sz w:val="16"/>
                <w:szCs w:val="16"/>
              </w:rPr>
              <w:t>Hyeyoung</w:t>
            </w:r>
            <w:proofErr w:type="spellEnd"/>
            <w:r w:rsidRPr="001B1679">
              <w:rPr>
                <w:sz w:val="16"/>
                <w:szCs w:val="16"/>
              </w:rPr>
              <w:t xml:space="preserve"> </w:t>
            </w:r>
            <w:proofErr w:type="spellStart"/>
            <w:r w:rsidRPr="001B1679">
              <w:rPr>
                <w:sz w:val="16"/>
                <w:szCs w:val="16"/>
              </w:rPr>
              <w:t>Esthel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2B4F5"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B4E0FC"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281669" w14:textId="77777777" w:rsidR="00F7428A" w:rsidRPr="001B1679" w:rsidRDefault="00F7428A" w:rsidP="00715966">
            <w:pPr>
              <w:pStyle w:val="TAL"/>
              <w:rPr>
                <w:sz w:val="16"/>
                <w:szCs w:val="16"/>
              </w:rPr>
            </w:pPr>
            <w:r w:rsidRPr="001B1679">
              <w:rPr>
                <w:sz w:val="16"/>
                <w:szCs w:val="16"/>
              </w:rPr>
              <w:t>3GPPORG_REP</w:t>
            </w:r>
          </w:p>
        </w:tc>
      </w:tr>
      <w:tr w:rsidR="00F7428A" w14:paraId="76D8D06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D0A9DF4"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5A9426" w14:textId="77777777" w:rsidR="00F7428A" w:rsidRPr="001B1679" w:rsidRDefault="00F7428A" w:rsidP="00715966">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F24F0B" w14:textId="77777777" w:rsidR="00F7428A" w:rsidRPr="001B1679" w:rsidRDefault="00F7428A" w:rsidP="00715966">
            <w:pPr>
              <w:pStyle w:val="TAL"/>
              <w:rPr>
                <w:sz w:val="16"/>
                <w:szCs w:val="16"/>
              </w:rPr>
            </w:pPr>
            <w:r w:rsidRPr="001B1679">
              <w:rPr>
                <w:sz w:val="16"/>
                <w:szCs w:val="16"/>
              </w:rPr>
              <w:t>Youn-Tai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F3FA6" w14:textId="77777777" w:rsidR="00F7428A" w:rsidRPr="001B1679" w:rsidRDefault="00F7428A" w:rsidP="00715966">
            <w:pPr>
              <w:pStyle w:val="TAL"/>
              <w:rPr>
                <w:sz w:val="16"/>
                <w:szCs w:val="16"/>
              </w:rPr>
            </w:pPr>
            <w:r w:rsidRPr="001B1679">
              <w:rPr>
                <w:sz w:val="16"/>
                <w:szCs w:val="16"/>
              </w:rPr>
              <w:t>III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C99772"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C3EFF2" w14:textId="77777777" w:rsidR="00F7428A" w:rsidRPr="001B1679" w:rsidRDefault="00F7428A" w:rsidP="00715966">
            <w:pPr>
              <w:pStyle w:val="TAL"/>
              <w:rPr>
                <w:sz w:val="16"/>
                <w:szCs w:val="16"/>
              </w:rPr>
            </w:pPr>
            <w:r w:rsidRPr="001B1679">
              <w:rPr>
                <w:sz w:val="16"/>
                <w:szCs w:val="16"/>
              </w:rPr>
              <w:t>3GPPMEMBER</w:t>
            </w:r>
          </w:p>
        </w:tc>
      </w:tr>
      <w:tr w:rsidR="00F7428A" w14:paraId="42810AA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6BF25A7"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1460CB" w14:textId="77777777" w:rsidR="00F7428A" w:rsidRPr="001B1679" w:rsidRDefault="00F7428A" w:rsidP="00715966">
            <w:pPr>
              <w:pStyle w:val="TAL"/>
              <w:rPr>
                <w:sz w:val="16"/>
                <w:szCs w:val="16"/>
              </w:rPr>
            </w:pPr>
            <w:r w:rsidRPr="001B1679">
              <w:rPr>
                <w:sz w:val="16"/>
                <w:szCs w:val="16"/>
              </w:rPr>
              <w:t>Leisse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D21F98" w14:textId="77777777" w:rsidR="00F7428A" w:rsidRPr="001B1679" w:rsidRDefault="00F7428A" w:rsidP="00715966">
            <w:pPr>
              <w:pStyle w:val="TAL"/>
              <w:rPr>
                <w:sz w:val="16"/>
                <w:szCs w:val="16"/>
              </w:rPr>
            </w:pPr>
            <w:r w:rsidRPr="001B1679">
              <w:rPr>
                <w:sz w:val="16"/>
                <w:szCs w:val="16"/>
              </w:rPr>
              <w:t>Volker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2C783" w14:textId="77777777" w:rsidR="00F7428A" w:rsidRPr="001B1679" w:rsidRDefault="00F7428A" w:rsidP="00715966">
            <w:pPr>
              <w:pStyle w:val="TAL"/>
              <w:rPr>
                <w:sz w:val="16"/>
                <w:szCs w:val="16"/>
              </w:rPr>
            </w:pPr>
            <w:proofErr w:type="spellStart"/>
            <w:r w:rsidRPr="001B1679">
              <w:rPr>
                <w:sz w:val="16"/>
                <w:szCs w:val="16"/>
              </w:rPr>
              <w:t>CableLabs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7CB665"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6E174F" w14:textId="77777777" w:rsidR="00F7428A" w:rsidRPr="001B1679" w:rsidRDefault="00F7428A" w:rsidP="00715966">
            <w:pPr>
              <w:pStyle w:val="TAL"/>
              <w:rPr>
                <w:sz w:val="16"/>
                <w:szCs w:val="16"/>
              </w:rPr>
            </w:pPr>
            <w:r w:rsidRPr="001B1679">
              <w:rPr>
                <w:sz w:val="16"/>
                <w:szCs w:val="16"/>
              </w:rPr>
              <w:t>3GPPMEMBER</w:t>
            </w:r>
          </w:p>
        </w:tc>
      </w:tr>
      <w:tr w:rsidR="00F7428A" w14:paraId="0546C23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B82005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548789" w14:textId="77777777" w:rsidR="00F7428A" w:rsidRPr="001B1679" w:rsidRDefault="00F7428A" w:rsidP="00715966">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E082F0" w14:textId="77777777" w:rsidR="00F7428A" w:rsidRPr="001B1679" w:rsidRDefault="00F7428A" w:rsidP="00715966">
            <w:pPr>
              <w:pStyle w:val="TAL"/>
              <w:rPr>
                <w:sz w:val="16"/>
                <w:szCs w:val="16"/>
              </w:rPr>
            </w:pPr>
            <w:r w:rsidRPr="001B1679">
              <w:rPr>
                <w:sz w:val="16"/>
                <w:szCs w:val="16"/>
              </w:rPr>
              <w:t>You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0C07E2" w14:textId="77777777" w:rsidR="00F7428A" w:rsidRPr="001B1679" w:rsidRDefault="00F7428A" w:rsidP="00715966">
            <w:pPr>
              <w:pStyle w:val="TAL"/>
              <w:rPr>
                <w:sz w:val="16"/>
                <w:szCs w:val="16"/>
              </w:rPr>
            </w:pPr>
            <w:r w:rsidRPr="001B1679">
              <w:rPr>
                <w:sz w:val="16"/>
                <w:szCs w:val="16"/>
              </w:rPr>
              <w:t>NEC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9722A6"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1900F7" w14:textId="77777777" w:rsidR="00F7428A" w:rsidRPr="001B1679" w:rsidRDefault="00F7428A" w:rsidP="00715966">
            <w:pPr>
              <w:pStyle w:val="TAL"/>
              <w:rPr>
                <w:sz w:val="16"/>
                <w:szCs w:val="16"/>
              </w:rPr>
            </w:pPr>
            <w:r w:rsidRPr="001B1679">
              <w:rPr>
                <w:sz w:val="16"/>
                <w:szCs w:val="16"/>
              </w:rPr>
              <w:t>3GPPMEMBER</w:t>
            </w:r>
          </w:p>
        </w:tc>
      </w:tr>
      <w:tr w:rsidR="00F7428A" w14:paraId="4CC6DB73"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695CAE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6546A" w14:textId="77777777" w:rsidR="00F7428A" w:rsidRPr="001B1679" w:rsidRDefault="00F7428A" w:rsidP="00715966">
            <w:pPr>
              <w:pStyle w:val="TAL"/>
              <w:rPr>
                <w:sz w:val="16"/>
                <w:szCs w:val="16"/>
              </w:rPr>
            </w:pPr>
            <w:r w:rsidRPr="001B1679">
              <w:rPr>
                <w:sz w:val="16"/>
                <w:szCs w:val="16"/>
              </w:rPr>
              <w:t>Lim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314572" w14:textId="77777777" w:rsidR="00F7428A" w:rsidRPr="001B1679" w:rsidRDefault="00F7428A" w:rsidP="00715966">
            <w:pPr>
              <w:pStyle w:val="TAL"/>
              <w:rPr>
                <w:sz w:val="16"/>
                <w:szCs w:val="16"/>
              </w:rPr>
            </w:pPr>
            <w:proofErr w:type="spellStart"/>
            <w:r w:rsidRPr="001B1679">
              <w:rPr>
                <w:sz w:val="16"/>
                <w:szCs w:val="16"/>
              </w:rPr>
              <w:t>Suhwan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1DF36" w14:textId="77777777" w:rsidR="00F7428A" w:rsidRPr="001B1679" w:rsidRDefault="00F7428A" w:rsidP="00715966">
            <w:pPr>
              <w:pStyle w:val="TAL"/>
              <w:rPr>
                <w:sz w:val="16"/>
                <w:szCs w:val="16"/>
              </w:rPr>
            </w:pPr>
            <w:r w:rsidRPr="001B1679">
              <w:rPr>
                <w:sz w:val="16"/>
                <w:szCs w:val="16"/>
              </w:rPr>
              <w:t>Meta Ireland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1CE852"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95321" w14:textId="77777777" w:rsidR="00F7428A" w:rsidRPr="001B1679" w:rsidRDefault="00F7428A" w:rsidP="00715966">
            <w:pPr>
              <w:pStyle w:val="TAL"/>
              <w:rPr>
                <w:sz w:val="16"/>
                <w:szCs w:val="16"/>
              </w:rPr>
            </w:pPr>
            <w:r w:rsidRPr="001B1679">
              <w:rPr>
                <w:sz w:val="16"/>
                <w:szCs w:val="16"/>
              </w:rPr>
              <w:t>3GPPMEMBER</w:t>
            </w:r>
          </w:p>
        </w:tc>
      </w:tr>
      <w:tr w:rsidR="00F7428A" w14:paraId="6E1C848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3DDA90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AAAB70" w14:textId="77777777" w:rsidR="00F7428A" w:rsidRPr="001B1679" w:rsidRDefault="00F7428A" w:rsidP="00715966">
            <w:pPr>
              <w:pStyle w:val="TAL"/>
              <w:rPr>
                <w:sz w:val="16"/>
                <w:szCs w:val="16"/>
              </w:rPr>
            </w:pPr>
            <w:r w:rsidRPr="001B1679">
              <w:rPr>
                <w:sz w:val="16"/>
                <w:szCs w:val="16"/>
              </w:rPr>
              <w:t>Lipford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7FDA7A" w14:textId="77777777" w:rsidR="00F7428A" w:rsidRPr="001B1679" w:rsidRDefault="00F7428A" w:rsidP="00715966">
            <w:pPr>
              <w:pStyle w:val="TAL"/>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ED5EA6" w14:textId="77777777" w:rsidR="00F7428A" w:rsidRPr="001B1679" w:rsidRDefault="00F7428A" w:rsidP="00715966">
            <w:pPr>
              <w:pStyle w:val="TAL"/>
              <w:rPr>
                <w:sz w:val="16"/>
                <w:szCs w:val="16"/>
              </w:rPr>
            </w:pPr>
            <w:r w:rsidRPr="001B1679">
              <w:rPr>
                <w:sz w:val="16"/>
                <w:szCs w:val="16"/>
              </w:rPr>
              <w:t>FirstNet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54E876"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6CEE8" w14:textId="77777777" w:rsidR="00F7428A" w:rsidRPr="001B1679" w:rsidRDefault="00F7428A" w:rsidP="00715966">
            <w:pPr>
              <w:pStyle w:val="TAL"/>
              <w:rPr>
                <w:sz w:val="16"/>
                <w:szCs w:val="16"/>
              </w:rPr>
            </w:pPr>
            <w:r w:rsidRPr="001B1679">
              <w:rPr>
                <w:sz w:val="16"/>
                <w:szCs w:val="16"/>
              </w:rPr>
              <w:t>3GPPMEMBER</w:t>
            </w:r>
          </w:p>
        </w:tc>
      </w:tr>
      <w:tr w:rsidR="00F7428A" w14:paraId="2F6A761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7151E9C"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443258" w14:textId="77777777" w:rsidR="00F7428A" w:rsidRPr="001B1679" w:rsidRDefault="00F7428A" w:rsidP="00715966">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4C347C" w14:textId="77777777" w:rsidR="00F7428A" w:rsidRPr="001B1679" w:rsidRDefault="00F7428A" w:rsidP="00715966">
            <w:pPr>
              <w:pStyle w:val="TAL"/>
              <w:rPr>
                <w:sz w:val="16"/>
                <w:szCs w:val="16"/>
              </w:rPr>
            </w:pPr>
            <w:proofErr w:type="spellStart"/>
            <w:r w:rsidRPr="001B1679">
              <w:rPr>
                <w:sz w:val="16"/>
                <w:szCs w:val="16"/>
              </w:rPr>
              <w:t>Haitao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863CB6" w14:textId="77777777" w:rsidR="00F7428A" w:rsidRPr="001B1679" w:rsidRDefault="00F7428A" w:rsidP="00715966">
            <w:pPr>
              <w:pStyle w:val="TAL"/>
              <w:rPr>
                <w:sz w:val="16"/>
                <w:szCs w:val="16"/>
              </w:rPr>
            </w:pPr>
            <w:r w:rsidRPr="001B1679">
              <w:rPr>
                <w:sz w:val="16"/>
                <w:szCs w:val="16"/>
              </w:rPr>
              <w:t>Tencent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D3C66A" w14:textId="77777777" w:rsidR="00F7428A" w:rsidRPr="001B1679" w:rsidRDefault="00F7428A" w:rsidP="00715966">
            <w:pPr>
              <w:pStyle w:val="TAL"/>
              <w:rPr>
                <w:sz w:val="16"/>
                <w:szCs w:val="16"/>
              </w:rPr>
            </w:pPr>
            <w:r w:rsidRPr="001B1679">
              <w:rPr>
                <w:sz w:val="16"/>
                <w:szCs w:val="16"/>
              </w:rPr>
              <w:t>CCSA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6FC877" w14:textId="77777777" w:rsidR="00F7428A" w:rsidRPr="001B1679" w:rsidRDefault="00F7428A" w:rsidP="00715966">
            <w:pPr>
              <w:pStyle w:val="TAL"/>
              <w:rPr>
                <w:sz w:val="16"/>
                <w:szCs w:val="16"/>
              </w:rPr>
            </w:pPr>
            <w:r w:rsidRPr="001B1679">
              <w:rPr>
                <w:sz w:val="16"/>
                <w:szCs w:val="16"/>
              </w:rPr>
              <w:t>3GPPMEMBER</w:t>
            </w:r>
          </w:p>
        </w:tc>
      </w:tr>
      <w:tr w:rsidR="00F7428A" w14:paraId="5CE1860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24129AC"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E872BE" w14:textId="77777777" w:rsidR="00F7428A" w:rsidRPr="001B1679" w:rsidRDefault="00F7428A" w:rsidP="00715966">
            <w:pPr>
              <w:pStyle w:val="TAL"/>
              <w:rPr>
                <w:sz w:val="16"/>
                <w:szCs w:val="16"/>
              </w:rPr>
            </w:pPr>
            <w:r w:rsidRPr="001B1679">
              <w:rPr>
                <w:sz w:val="16"/>
                <w:szCs w:val="16"/>
              </w:rPr>
              <w:t>M Vamanan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86B2E6" w14:textId="77777777" w:rsidR="00F7428A" w:rsidRPr="001B1679" w:rsidRDefault="00F7428A" w:rsidP="00715966">
            <w:pPr>
              <w:pStyle w:val="TAL"/>
              <w:rPr>
                <w:sz w:val="16"/>
                <w:szCs w:val="16"/>
              </w:rPr>
            </w:pPr>
            <w:r w:rsidRPr="001B1679">
              <w:rPr>
                <w:sz w:val="16"/>
                <w:szCs w:val="16"/>
              </w:rPr>
              <w:t>Sudeep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9ED28" w14:textId="77777777" w:rsidR="00F7428A" w:rsidRPr="001B1679" w:rsidRDefault="00F7428A" w:rsidP="00715966">
            <w:pPr>
              <w:pStyle w:val="TAL"/>
              <w:rPr>
                <w:sz w:val="16"/>
                <w:szCs w:val="16"/>
              </w:rPr>
            </w:pPr>
            <w:r w:rsidRPr="001B1679">
              <w:rPr>
                <w:sz w:val="16"/>
                <w:szCs w:val="16"/>
              </w:rPr>
              <w:t>Apple AB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5BFBF0"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DCE8F3" w14:textId="77777777" w:rsidR="00F7428A" w:rsidRPr="001B1679" w:rsidRDefault="00F7428A" w:rsidP="00715966">
            <w:pPr>
              <w:pStyle w:val="TAL"/>
              <w:rPr>
                <w:sz w:val="16"/>
                <w:szCs w:val="16"/>
              </w:rPr>
            </w:pPr>
            <w:r w:rsidRPr="001B1679">
              <w:rPr>
                <w:sz w:val="16"/>
                <w:szCs w:val="16"/>
              </w:rPr>
              <w:t>3GPPMEMBER</w:t>
            </w:r>
          </w:p>
        </w:tc>
      </w:tr>
      <w:tr w:rsidR="00F7428A" w14:paraId="2FBB170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2E0570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78354A" w14:textId="77777777" w:rsidR="00F7428A" w:rsidRPr="001B1679" w:rsidRDefault="00F7428A" w:rsidP="00715966">
            <w:pPr>
              <w:pStyle w:val="TAL"/>
              <w:rPr>
                <w:sz w:val="16"/>
                <w:szCs w:val="16"/>
              </w:rPr>
            </w:pPr>
            <w:r w:rsidRPr="001B1679">
              <w:rPr>
                <w:sz w:val="16"/>
                <w:szCs w:val="16"/>
              </w:rPr>
              <w:t>MALIK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A107C3" w14:textId="77777777" w:rsidR="00F7428A" w:rsidRPr="001B1679" w:rsidRDefault="00F7428A" w:rsidP="00715966">
            <w:pPr>
              <w:pStyle w:val="TAL"/>
              <w:rPr>
                <w:sz w:val="16"/>
                <w:szCs w:val="16"/>
              </w:rPr>
            </w:pPr>
            <w:r w:rsidRPr="001B1679">
              <w:rPr>
                <w:sz w:val="16"/>
                <w:szCs w:val="16"/>
              </w:rPr>
              <w:t>AKASH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3A04C"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19895B"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B74ABD" w14:textId="77777777" w:rsidR="00F7428A" w:rsidRPr="001B1679" w:rsidRDefault="00F7428A" w:rsidP="00715966">
            <w:pPr>
              <w:pStyle w:val="TAL"/>
              <w:rPr>
                <w:sz w:val="16"/>
                <w:szCs w:val="16"/>
              </w:rPr>
            </w:pPr>
            <w:r w:rsidRPr="001B1679">
              <w:rPr>
                <w:sz w:val="16"/>
                <w:szCs w:val="16"/>
              </w:rPr>
              <w:t>3GPPORG_REP</w:t>
            </w:r>
          </w:p>
        </w:tc>
      </w:tr>
      <w:tr w:rsidR="00F7428A" w14:paraId="2ABCDF2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76FC76E"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4296E9" w14:textId="77777777" w:rsidR="00F7428A" w:rsidRPr="001B1679" w:rsidRDefault="00F7428A" w:rsidP="00715966">
            <w:pPr>
              <w:pStyle w:val="TAL"/>
              <w:rPr>
                <w:sz w:val="16"/>
                <w:szCs w:val="16"/>
              </w:rPr>
            </w:pPr>
            <w:r w:rsidRPr="001B1679">
              <w:rPr>
                <w:sz w:val="16"/>
                <w:szCs w:val="16"/>
              </w:rPr>
              <w:t>Marco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A43B37" w14:textId="77777777" w:rsidR="00F7428A" w:rsidRPr="001B1679" w:rsidRDefault="00F7428A" w:rsidP="00715966">
            <w:pPr>
              <w:pStyle w:val="TAL"/>
              <w:rPr>
                <w:sz w:val="16"/>
                <w:szCs w:val="16"/>
              </w:rPr>
            </w:pPr>
            <w:r w:rsidRPr="001B1679">
              <w:rPr>
                <w:sz w:val="16"/>
                <w:szCs w:val="16"/>
              </w:rPr>
              <w:t>Olivier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08D43" w14:textId="77777777" w:rsidR="00F7428A" w:rsidRPr="001B1679" w:rsidRDefault="00F7428A" w:rsidP="00715966">
            <w:pPr>
              <w:pStyle w:val="TAL"/>
              <w:rPr>
                <w:sz w:val="16"/>
                <w:szCs w:val="16"/>
              </w:rPr>
            </w:pPr>
            <w:r w:rsidRPr="001B1679">
              <w:rPr>
                <w:sz w:val="16"/>
                <w:szCs w:val="16"/>
              </w:rPr>
              <w:t>Sequans Communications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82CD8"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9D045B" w14:textId="77777777" w:rsidR="00F7428A" w:rsidRPr="001B1679" w:rsidRDefault="00F7428A" w:rsidP="00715966">
            <w:pPr>
              <w:pStyle w:val="TAL"/>
              <w:rPr>
                <w:sz w:val="16"/>
                <w:szCs w:val="16"/>
              </w:rPr>
            </w:pPr>
            <w:r w:rsidRPr="001B1679">
              <w:rPr>
                <w:sz w:val="16"/>
                <w:szCs w:val="16"/>
              </w:rPr>
              <w:t>3GPPMEMBER</w:t>
            </w:r>
          </w:p>
        </w:tc>
      </w:tr>
      <w:tr w:rsidR="00F7428A" w14:paraId="7543D37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AC937E1" w14:textId="77777777" w:rsidR="00F7428A" w:rsidRPr="001B1679" w:rsidRDefault="00F7428A" w:rsidP="00715966">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17760" w14:textId="77777777" w:rsidR="00F7428A" w:rsidRPr="001B1679" w:rsidRDefault="00F7428A" w:rsidP="00715966">
            <w:pPr>
              <w:pStyle w:val="TAL"/>
              <w:rPr>
                <w:sz w:val="16"/>
                <w:szCs w:val="16"/>
              </w:rPr>
            </w:pPr>
            <w:r w:rsidRPr="001B1679">
              <w:rPr>
                <w:sz w:val="16"/>
                <w:szCs w:val="16"/>
              </w:rPr>
              <w:t>Masuda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FD600A" w14:textId="77777777" w:rsidR="00F7428A" w:rsidRPr="001B1679" w:rsidRDefault="00F7428A" w:rsidP="00715966">
            <w:pPr>
              <w:pStyle w:val="TAL"/>
              <w:rPr>
                <w:sz w:val="16"/>
                <w:szCs w:val="16"/>
              </w:rPr>
            </w:pPr>
            <w:r w:rsidRPr="001B1679">
              <w:rPr>
                <w:sz w:val="16"/>
                <w:szCs w:val="16"/>
              </w:rPr>
              <w:t>Hiroyo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5A2206" w14:textId="77777777" w:rsidR="00F7428A" w:rsidRPr="001B1679" w:rsidRDefault="00F7428A" w:rsidP="00715966">
            <w:pPr>
              <w:pStyle w:val="TAL"/>
              <w:rPr>
                <w:sz w:val="16"/>
                <w:szCs w:val="16"/>
              </w:rPr>
            </w:pPr>
            <w:r w:rsidRPr="001B1679">
              <w:rPr>
                <w:sz w:val="16"/>
                <w:szCs w:val="16"/>
              </w:rPr>
              <w:t>Fujitsu Limited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D7F11C"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498A19" w14:textId="77777777" w:rsidR="00F7428A" w:rsidRPr="001B1679" w:rsidRDefault="00F7428A" w:rsidP="00715966">
            <w:pPr>
              <w:pStyle w:val="TAL"/>
              <w:rPr>
                <w:sz w:val="16"/>
                <w:szCs w:val="16"/>
              </w:rPr>
            </w:pPr>
            <w:r w:rsidRPr="001B1679">
              <w:rPr>
                <w:sz w:val="16"/>
                <w:szCs w:val="16"/>
              </w:rPr>
              <w:t>3GPPMEMBER</w:t>
            </w:r>
          </w:p>
        </w:tc>
      </w:tr>
      <w:tr w:rsidR="00F7428A" w14:paraId="5E0F6B6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61596FD"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4E3875" w14:textId="77777777" w:rsidR="00F7428A" w:rsidRPr="001B1679" w:rsidRDefault="00F7428A" w:rsidP="00715966">
            <w:pPr>
              <w:pStyle w:val="TAL"/>
              <w:rPr>
                <w:sz w:val="16"/>
                <w:szCs w:val="16"/>
              </w:rPr>
            </w:pPr>
            <w:r w:rsidRPr="001B1679">
              <w:rPr>
                <w:sz w:val="16"/>
                <w:szCs w:val="16"/>
              </w:rPr>
              <w:t>MEMISOGLU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D8C475" w14:textId="77777777" w:rsidR="00F7428A" w:rsidRPr="001B1679" w:rsidRDefault="00F7428A" w:rsidP="00715966">
            <w:pPr>
              <w:pStyle w:val="TAL"/>
              <w:rPr>
                <w:sz w:val="16"/>
                <w:szCs w:val="16"/>
              </w:rPr>
            </w:pPr>
            <w:proofErr w:type="spellStart"/>
            <w:r w:rsidRPr="001B1679">
              <w:rPr>
                <w:sz w:val="16"/>
                <w:szCs w:val="16"/>
              </w:rPr>
              <w:t>Ebubekir</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5A22E" w14:textId="77777777" w:rsidR="00F7428A" w:rsidRPr="001B1679" w:rsidRDefault="00F7428A" w:rsidP="00715966">
            <w:pPr>
              <w:pStyle w:val="TAL"/>
              <w:rPr>
                <w:sz w:val="16"/>
                <w:szCs w:val="16"/>
              </w:rPr>
            </w:pPr>
            <w:proofErr w:type="spellStart"/>
            <w:r w:rsidRPr="001B1679">
              <w:rPr>
                <w:sz w:val="16"/>
                <w:szCs w:val="16"/>
              </w:rPr>
              <w:t>Vestel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5BAB3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C3EAB2" w14:textId="77777777" w:rsidR="00F7428A" w:rsidRPr="001B1679" w:rsidRDefault="00F7428A" w:rsidP="00715966">
            <w:pPr>
              <w:pStyle w:val="TAL"/>
              <w:rPr>
                <w:sz w:val="16"/>
                <w:szCs w:val="16"/>
              </w:rPr>
            </w:pPr>
            <w:r w:rsidRPr="001B1679">
              <w:rPr>
                <w:sz w:val="16"/>
                <w:szCs w:val="16"/>
              </w:rPr>
              <w:t>3GPPMEMBER</w:t>
            </w:r>
          </w:p>
        </w:tc>
      </w:tr>
      <w:tr w:rsidR="00F7428A" w14:paraId="021418D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09940B7"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547994" w14:textId="77777777" w:rsidR="00F7428A" w:rsidRPr="001B1679" w:rsidRDefault="00F7428A" w:rsidP="00715966">
            <w:pPr>
              <w:pStyle w:val="TAL"/>
              <w:rPr>
                <w:sz w:val="16"/>
                <w:szCs w:val="16"/>
              </w:rPr>
            </w:pPr>
            <w:r w:rsidRPr="001B1679">
              <w:rPr>
                <w:sz w:val="16"/>
                <w:szCs w:val="16"/>
              </w:rPr>
              <w:t>Moon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C91F72" w14:textId="77777777" w:rsidR="00F7428A" w:rsidRPr="001B1679" w:rsidRDefault="00F7428A" w:rsidP="00715966">
            <w:pPr>
              <w:pStyle w:val="TAL"/>
              <w:rPr>
                <w:sz w:val="16"/>
                <w:szCs w:val="16"/>
              </w:rPr>
            </w:pPr>
            <w:r w:rsidRPr="001B1679">
              <w:rPr>
                <w:sz w:val="16"/>
                <w:szCs w:val="16"/>
              </w:rPr>
              <w:t>Sang-Jun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C83BD9" w14:textId="77777777" w:rsidR="00F7428A" w:rsidRPr="001B1679" w:rsidRDefault="00F7428A" w:rsidP="00715966">
            <w:pPr>
              <w:pStyle w:val="TAL"/>
              <w:rPr>
                <w:sz w:val="16"/>
                <w:szCs w:val="16"/>
              </w:rPr>
            </w:pPr>
            <w:r w:rsidRPr="001B1679">
              <w:rPr>
                <w:sz w:val="16"/>
                <w:szCs w:val="16"/>
              </w:rPr>
              <w:t>Samsung Electronics Polska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ACA8BC"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D1F0EA" w14:textId="77777777" w:rsidR="00F7428A" w:rsidRPr="001B1679" w:rsidRDefault="00F7428A" w:rsidP="00715966">
            <w:pPr>
              <w:pStyle w:val="TAL"/>
              <w:rPr>
                <w:sz w:val="16"/>
                <w:szCs w:val="16"/>
              </w:rPr>
            </w:pPr>
            <w:r w:rsidRPr="001B1679">
              <w:rPr>
                <w:sz w:val="16"/>
                <w:szCs w:val="16"/>
              </w:rPr>
              <w:t>3GPPMEMBER</w:t>
            </w:r>
          </w:p>
        </w:tc>
      </w:tr>
      <w:tr w:rsidR="00F7428A" w14:paraId="6F9A619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8092BFF"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E9AB34" w14:textId="77777777" w:rsidR="00F7428A" w:rsidRPr="001B1679" w:rsidRDefault="00F7428A" w:rsidP="00715966">
            <w:pPr>
              <w:pStyle w:val="TAL"/>
              <w:rPr>
                <w:sz w:val="16"/>
                <w:szCs w:val="16"/>
              </w:rPr>
            </w:pPr>
            <w:r w:rsidRPr="001B1679">
              <w:rPr>
                <w:sz w:val="16"/>
                <w:szCs w:val="16"/>
              </w:rPr>
              <w:t>Murugesan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9EB5F" w14:textId="77777777" w:rsidR="00F7428A" w:rsidRPr="001B1679" w:rsidRDefault="00F7428A" w:rsidP="00715966">
            <w:pPr>
              <w:pStyle w:val="TAL"/>
              <w:rPr>
                <w:sz w:val="16"/>
                <w:szCs w:val="16"/>
              </w:rPr>
            </w:pPr>
            <w:r w:rsidRPr="001B1679">
              <w:rPr>
                <w:sz w:val="16"/>
                <w:szCs w:val="16"/>
              </w:rPr>
              <w:t>Karthik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74A31" w14:textId="77777777" w:rsidR="00F7428A" w:rsidRPr="001B1679" w:rsidRDefault="00F7428A" w:rsidP="00715966">
            <w:pPr>
              <w:pStyle w:val="TAL"/>
              <w:rPr>
                <w:sz w:val="16"/>
                <w:szCs w:val="16"/>
              </w:rPr>
            </w:pPr>
            <w:r w:rsidRPr="001B1679">
              <w:rPr>
                <w:sz w:val="16"/>
                <w:szCs w:val="16"/>
              </w:rPr>
              <w:t>Motorola Solutions UK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D619DD"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AAE185" w14:textId="77777777" w:rsidR="00F7428A" w:rsidRPr="001B1679" w:rsidRDefault="00F7428A" w:rsidP="00715966">
            <w:pPr>
              <w:pStyle w:val="TAL"/>
              <w:rPr>
                <w:sz w:val="16"/>
                <w:szCs w:val="16"/>
              </w:rPr>
            </w:pPr>
            <w:r w:rsidRPr="001B1679">
              <w:rPr>
                <w:sz w:val="16"/>
                <w:szCs w:val="16"/>
              </w:rPr>
              <w:t>3GPPMEMBER</w:t>
            </w:r>
          </w:p>
        </w:tc>
      </w:tr>
      <w:tr w:rsidR="00F7428A" w14:paraId="7F93F65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09DD5A4"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199FAA" w14:textId="77777777" w:rsidR="00F7428A" w:rsidRPr="001B1679" w:rsidRDefault="00F7428A" w:rsidP="00715966">
            <w:pPr>
              <w:pStyle w:val="TAL"/>
              <w:rPr>
                <w:sz w:val="16"/>
                <w:szCs w:val="16"/>
              </w:rPr>
            </w:pPr>
            <w:r w:rsidRPr="001B1679">
              <w:rPr>
                <w:sz w:val="16"/>
                <w:szCs w:val="16"/>
              </w:rPr>
              <w:t>Mysore Annaiah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0F013D" w14:textId="77777777" w:rsidR="00F7428A" w:rsidRPr="001B1679" w:rsidRDefault="00F7428A" w:rsidP="00715966">
            <w:pPr>
              <w:pStyle w:val="TAL"/>
              <w:rPr>
                <w:sz w:val="16"/>
                <w:szCs w:val="16"/>
              </w:rPr>
            </w:pPr>
            <w:r w:rsidRPr="001B1679">
              <w:rPr>
                <w:sz w:val="16"/>
                <w:szCs w:val="16"/>
              </w:rPr>
              <w:t>Mahesh Nayaka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F821C" w14:textId="77777777" w:rsidR="00F7428A" w:rsidRPr="001B1679" w:rsidRDefault="00F7428A" w:rsidP="00715966">
            <w:pPr>
              <w:pStyle w:val="TAL"/>
              <w:rPr>
                <w:sz w:val="16"/>
                <w:szCs w:val="16"/>
              </w:rPr>
            </w:pPr>
            <w:r w:rsidRPr="001B1679">
              <w:rPr>
                <w:sz w:val="16"/>
                <w:szCs w:val="16"/>
              </w:rPr>
              <w:t>Reliance Jio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1F5D3C"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48CAAC" w14:textId="77777777" w:rsidR="00F7428A" w:rsidRPr="001B1679" w:rsidRDefault="00F7428A" w:rsidP="00715966">
            <w:pPr>
              <w:pStyle w:val="TAL"/>
              <w:rPr>
                <w:sz w:val="16"/>
                <w:szCs w:val="16"/>
              </w:rPr>
            </w:pPr>
            <w:r w:rsidRPr="001B1679">
              <w:rPr>
                <w:sz w:val="16"/>
                <w:szCs w:val="16"/>
              </w:rPr>
              <w:t>3GPPMEMBER</w:t>
            </w:r>
          </w:p>
        </w:tc>
      </w:tr>
      <w:tr w:rsidR="00F7428A" w14:paraId="194C6D5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A5E1084"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AC78B0" w14:textId="77777777" w:rsidR="00F7428A" w:rsidRPr="001B1679" w:rsidRDefault="00F7428A" w:rsidP="00715966">
            <w:pPr>
              <w:pStyle w:val="TAL"/>
              <w:rPr>
                <w:sz w:val="16"/>
                <w:szCs w:val="16"/>
              </w:rPr>
            </w:pPr>
            <w:r w:rsidRPr="001B1679">
              <w:rPr>
                <w:sz w:val="16"/>
                <w:szCs w:val="16"/>
              </w:rPr>
              <w:t>Nakano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9EBE85" w14:textId="77777777" w:rsidR="00F7428A" w:rsidRPr="001B1679" w:rsidRDefault="00F7428A" w:rsidP="00715966">
            <w:pPr>
              <w:pStyle w:val="TAL"/>
              <w:rPr>
                <w:sz w:val="16"/>
                <w:szCs w:val="16"/>
              </w:rPr>
            </w:pPr>
            <w:r w:rsidRPr="001B1679">
              <w:rPr>
                <w:sz w:val="16"/>
                <w:szCs w:val="16"/>
              </w:rPr>
              <w:t>Yuto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FD234"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2FDF39"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934860" w14:textId="77777777" w:rsidR="00F7428A" w:rsidRPr="001B1679" w:rsidRDefault="00F7428A" w:rsidP="00715966">
            <w:pPr>
              <w:pStyle w:val="TAL"/>
              <w:rPr>
                <w:sz w:val="16"/>
                <w:szCs w:val="16"/>
              </w:rPr>
            </w:pPr>
            <w:r w:rsidRPr="001B1679">
              <w:rPr>
                <w:sz w:val="16"/>
                <w:szCs w:val="16"/>
              </w:rPr>
              <w:t>3GPPMEMBER</w:t>
            </w:r>
          </w:p>
        </w:tc>
      </w:tr>
      <w:tr w:rsidR="00F7428A" w14:paraId="62D39793"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40B2348"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554CFB" w14:textId="77777777" w:rsidR="00F7428A" w:rsidRPr="001B1679" w:rsidRDefault="00F7428A" w:rsidP="00715966">
            <w:pPr>
              <w:pStyle w:val="TAL"/>
              <w:rPr>
                <w:sz w:val="16"/>
                <w:szCs w:val="16"/>
              </w:rPr>
            </w:pPr>
            <w:r w:rsidRPr="001B1679">
              <w:rPr>
                <w:sz w:val="16"/>
                <w:szCs w:val="16"/>
              </w:rPr>
              <w:t>Napolitano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77327F" w14:textId="77777777" w:rsidR="00F7428A" w:rsidRPr="001B1679" w:rsidRDefault="00F7428A" w:rsidP="00715966">
            <w:pPr>
              <w:pStyle w:val="TAL"/>
              <w:rPr>
                <w:sz w:val="16"/>
                <w:szCs w:val="16"/>
              </w:rPr>
            </w:pPr>
            <w:r w:rsidRPr="001B1679">
              <w:rPr>
                <w:sz w:val="16"/>
                <w:szCs w:val="16"/>
              </w:rPr>
              <w:t>Antonella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D8E88A" w14:textId="77777777" w:rsidR="00F7428A" w:rsidRPr="001B1679" w:rsidRDefault="00F7428A" w:rsidP="00715966">
            <w:pPr>
              <w:pStyle w:val="TAL"/>
              <w:rPr>
                <w:sz w:val="16"/>
                <w:szCs w:val="16"/>
              </w:rPr>
            </w:pPr>
            <w:r w:rsidRPr="001B1679">
              <w:rPr>
                <w:sz w:val="16"/>
                <w:szCs w:val="16"/>
              </w:rPr>
              <w:t>TELECOM ITALIA S.p.A.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5DA4AA"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82DFE2" w14:textId="77777777" w:rsidR="00F7428A" w:rsidRPr="001B1679" w:rsidRDefault="00F7428A" w:rsidP="00715966">
            <w:pPr>
              <w:pStyle w:val="TAL"/>
              <w:rPr>
                <w:sz w:val="16"/>
                <w:szCs w:val="16"/>
              </w:rPr>
            </w:pPr>
            <w:r w:rsidRPr="001B1679">
              <w:rPr>
                <w:sz w:val="16"/>
                <w:szCs w:val="16"/>
              </w:rPr>
              <w:t>3GPPMEMBER</w:t>
            </w:r>
          </w:p>
        </w:tc>
      </w:tr>
      <w:tr w:rsidR="00F7428A" w14:paraId="66DE785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A6ABE43"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1204B5" w14:textId="77777777" w:rsidR="00F7428A" w:rsidRPr="001B1679" w:rsidRDefault="00F7428A" w:rsidP="00715966">
            <w:pPr>
              <w:pStyle w:val="TAL"/>
              <w:rPr>
                <w:sz w:val="16"/>
                <w:szCs w:val="16"/>
              </w:rPr>
            </w:pPr>
            <w:proofErr w:type="spellStart"/>
            <w:r w:rsidRPr="001B1679">
              <w:rPr>
                <w:sz w:val="16"/>
                <w:szCs w:val="16"/>
              </w:rPr>
              <w:t>Negalaguli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4B4A99" w14:textId="77777777" w:rsidR="00F7428A" w:rsidRPr="001B1679" w:rsidRDefault="00F7428A" w:rsidP="00715966">
            <w:pPr>
              <w:pStyle w:val="TAL"/>
              <w:rPr>
                <w:sz w:val="16"/>
                <w:szCs w:val="16"/>
              </w:rPr>
            </w:pPr>
            <w:r w:rsidRPr="001B1679">
              <w:rPr>
                <w:sz w:val="16"/>
                <w:szCs w:val="16"/>
              </w:rPr>
              <w:t>Harish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9CE49" w14:textId="77777777" w:rsidR="00F7428A" w:rsidRPr="001B1679" w:rsidRDefault="00F7428A" w:rsidP="00715966">
            <w:pPr>
              <w:pStyle w:val="TAL"/>
              <w:rPr>
                <w:sz w:val="16"/>
                <w:szCs w:val="16"/>
              </w:rPr>
            </w:pPr>
            <w:r w:rsidRPr="001B1679">
              <w:rPr>
                <w:sz w:val="16"/>
                <w:szCs w:val="16"/>
              </w:rPr>
              <w:t>Motorola Solutions UK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EBA65B"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59B0C0" w14:textId="77777777" w:rsidR="00F7428A" w:rsidRPr="001B1679" w:rsidRDefault="00F7428A" w:rsidP="00715966">
            <w:pPr>
              <w:pStyle w:val="TAL"/>
              <w:rPr>
                <w:sz w:val="16"/>
                <w:szCs w:val="16"/>
              </w:rPr>
            </w:pPr>
            <w:r w:rsidRPr="001B1679">
              <w:rPr>
                <w:sz w:val="16"/>
                <w:szCs w:val="16"/>
              </w:rPr>
              <w:t>3GPPMEMBER</w:t>
            </w:r>
          </w:p>
        </w:tc>
      </w:tr>
      <w:tr w:rsidR="00F7428A" w14:paraId="17F34F3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FBC4D9D" w14:textId="77777777" w:rsidR="00F7428A" w:rsidRPr="001B1679" w:rsidRDefault="00F7428A" w:rsidP="00715966">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FA8B53" w14:textId="77777777" w:rsidR="00F7428A" w:rsidRPr="001B1679" w:rsidRDefault="00F7428A" w:rsidP="00715966">
            <w:pPr>
              <w:pStyle w:val="TAL"/>
              <w:rPr>
                <w:sz w:val="16"/>
                <w:szCs w:val="16"/>
              </w:rPr>
            </w:pPr>
            <w:proofErr w:type="spellStart"/>
            <w:r w:rsidRPr="001B1679">
              <w:rPr>
                <w:sz w:val="16"/>
                <w:szCs w:val="16"/>
              </w:rPr>
              <w:t>Nisbeth</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BFE2C5" w14:textId="77777777" w:rsidR="00F7428A" w:rsidRPr="001B1679" w:rsidRDefault="00F7428A" w:rsidP="00715966">
            <w:pPr>
              <w:pStyle w:val="TAL"/>
              <w:rPr>
                <w:sz w:val="16"/>
                <w:szCs w:val="16"/>
              </w:rPr>
            </w:pPr>
            <w:r w:rsidRPr="001B1679">
              <w:rPr>
                <w:sz w:val="16"/>
                <w:szCs w:val="16"/>
              </w:rPr>
              <w:t>Daphanie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B5D89" w14:textId="77777777" w:rsidR="00F7428A" w:rsidRPr="001B1679" w:rsidRDefault="00F7428A" w:rsidP="00715966">
            <w:pPr>
              <w:pStyle w:val="TAL"/>
              <w:rPr>
                <w:sz w:val="16"/>
                <w:szCs w:val="16"/>
              </w:rPr>
            </w:pPr>
            <w:r w:rsidRPr="001B1679">
              <w:rPr>
                <w:sz w:val="16"/>
                <w:szCs w:val="16"/>
              </w:rPr>
              <w:t>U.S. National Security Agency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F00C90"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1EC834" w14:textId="77777777" w:rsidR="00F7428A" w:rsidRPr="001B1679" w:rsidRDefault="00F7428A" w:rsidP="00715966">
            <w:pPr>
              <w:pStyle w:val="TAL"/>
              <w:rPr>
                <w:sz w:val="16"/>
                <w:szCs w:val="16"/>
              </w:rPr>
            </w:pPr>
            <w:r w:rsidRPr="001B1679">
              <w:rPr>
                <w:sz w:val="16"/>
                <w:szCs w:val="16"/>
              </w:rPr>
              <w:t>3GPPMEMBER</w:t>
            </w:r>
          </w:p>
        </w:tc>
      </w:tr>
      <w:tr w:rsidR="00F7428A" w14:paraId="705A26F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C324F56"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1A8117" w14:textId="77777777" w:rsidR="00F7428A" w:rsidRPr="001B1679" w:rsidRDefault="00F7428A" w:rsidP="00715966">
            <w:pPr>
              <w:pStyle w:val="TAL"/>
              <w:rPr>
                <w:sz w:val="16"/>
                <w:szCs w:val="16"/>
              </w:rPr>
            </w:pPr>
            <w:r w:rsidRPr="001B1679">
              <w:rPr>
                <w:sz w:val="16"/>
                <w:szCs w:val="16"/>
              </w:rPr>
              <w:t>Olvera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D72A18" w14:textId="77777777" w:rsidR="00F7428A" w:rsidRPr="001B1679" w:rsidRDefault="00F7428A" w:rsidP="00715966">
            <w:pPr>
              <w:pStyle w:val="TAL"/>
              <w:rPr>
                <w:sz w:val="16"/>
                <w:szCs w:val="16"/>
              </w:rPr>
            </w:pPr>
            <w:r w:rsidRPr="001B1679">
              <w:rPr>
                <w:sz w:val="16"/>
                <w:szCs w:val="16"/>
              </w:rPr>
              <w:t>Ulises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76B348" w14:textId="77777777" w:rsidR="00F7428A" w:rsidRPr="001B1679" w:rsidRDefault="00F7428A" w:rsidP="00715966">
            <w:pPr>
              <w:pStyle w:val="TAL"/>
              <w:rPr>
                <w:sz w:val="16"/>
                <w:szCs w:val="16"/>
              </w:rPr>
            </w:pPr>
            <w:proofErr w:type="spellStart"/>
            <w:r w:rsidRPr="001B1679">
              <w:rPr>
                <w:sz w:val="16"/>
                <w:szCs w:val="16"/>
              </w:rPr>
              <w:t>InterDigital</w:t>
            </w:r>
            <w:proofErr w:type="spellEnd"/>
            <w:r w:rsidRPr="001B1679">
              <w:rPr>
                <w:sz w:val="16"/>
                <w:szCs w:val="16"/>
              </w:rPr>
              <w:t>, Europe,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C8C5D3"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59DC02" w14:textId="77777777" w:rsidR="00F7428A" w:rsidRPr="001B1679" w:rsidRDefault="00F7428A" w:rsidP="00715966">
            <w:pPr>
              <w:pStyle w:val="TAL"/>
              <w:rPr>
                <w:sz w:val="16"/>
                <w:szCs w:val="16"/>
              </w:rPr>
            </w:pPr>
            <w:r w:rsidRPr="001B1679">
              <w:rPr>
                <w:sz w:val="16"/>
                <w:szCs w:val="16"/>
              </w:rPr>
              <w:t>3GPPMEMBER</w:t>
            </w:r>
          </w:p>
        </w:tc>
      </w:tr>
      <w:tr w:rsidR="00F7428A" w14:paraId="50F79A56"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D94F33F"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48FED" w14:textId="77777777" w:rsidR="00F7428A" w:rsidRPr="001B1679" w:rsidRDefault="00F7428A" w:rsidP="00715966">
            <w:pPr>
              <w:pStyle w:val="TAL"/>
              <w:rPr>
                <w:sz w:val="16"/>
                <w:szCs w:val="16"/>
              </w:rPr>
            </w:pPr>
            <w:proofErr w:type="spellStart"/>
            <w:r w:rsidRPr="001B1679">
              <w:rPr>
                <w:sz w:val="16"/>
                <w:szCs w:val="16"/>
              </w:rPr>
              <w:t>Ooms</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526158" w14:textId="77777777" w:rsidR="00F7428A" w:rsidRPr="001B1679" w:rsidRDefault="00F7428A" w:rsidP="00715966">
            <w:pPr>
              <w:pStyle w:val="TAL"/>
              <w:rPr>
                <w:sz w:val="16"/>
                <w:szCs w:val="16"/>
              </w:rPr>
            </w:pPr>
            <w:r w:rsidRPr="001B1679">
              <w:rPr>
                <w:sz w:val="16"/>
                <w:szCs w:val="16"/>
              </w:rPr>
              <w:t>Wendy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D5C89" w14:textId="77777777" w:rsidR="00F7428A" w:rsidRPr="001B1679" w:rsidRDefault="00F7428A" w:rsidP="00715966">
            <w:pPr>
              <w:pStyle w:val="TAL"/>
              <w:rPr>
                <w:sz w:val="16"/>
                <w:szCs w:val="16"/>
              </w:rPr>
            </w:pPr>
            <w:r w:rsidRPr="001B1679">
              <w:rPr>
                <w:sz w:val="16"/>
                <w:szCs w:val="16"/>
              </w:rPr>
              <w:t>B-Com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83DF70"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1FCC91" w14:textId="77777777" w:rsidR="00F7428A" w:rsidRPr="001B1679" w:rsidRDefault="00F7428A" w:rsidP="00715966">
            <w:pPr>
              <w:pStyle w:val="TAL"/>
              <w:rPr>
                <w:sz w:val="16"/>
                <w:szCs w:val="16"/>
              </w:rPr>
            </w:pPr>
            <w:r w:rsidRPr="001B1679">
              <w:rPr>
                <w:sz w:val="16"/>
                <w:szCs w:val="16"/>
              </w:rPr>
              <w:t>3GPPMEMBER</w:t>
            </w:r>
          </w:p>
        </w:tc>
      </w:tr>
      <w:tr w:rsidR="00F7428A" w14:paraId="09A032D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5E8AFE8"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B128E2" w14:textId="77777777" w:rsidR="00F7428A" w:rsidRPr="001B1679" w:rsidRDefault="00F7428A" w:rsidP="00715966">
            <w:pPr>
              <w:pStyle w:val="TAL"/>
              <w:rPr>
                <w:sz w:val="16"/>
                <w:szCs w:val="16"/>
              </w:rPr>
            </w:pPr>
            <w:r w:rsidRPr="001B1679">
              <w:rPr>
                <w:sz w:val="16"/>
                <w:szCs w:val="16"/>
              </w:rPr>
              <w:t>Ortolan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7A1229" w14:textId="77777777" w:rsidR="00F7428A" w:rsidRPr="001B1679" w:rsidRDefault="00F7428A" w:rsidP="00715966">
            <w:pPr>
              <w:pStyle w:val="TAL"/>
              <w:rPr>
                <w:sz w:val="16"/>
                <w:szCs w:val="16"/>
              </w:rPr>
            </w:pPr>
            <w:r w:rsidRPr="001B1679">
              <w:rPr>
                <w:sz w:val="16"/>
                <w:szCs w:val="16"/>
              </w:rPr>
              <w:t>Francois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7813D" w14:textId="77777777" w:rsidR="00F7428A" w:rsidRPr="001B1679" w:rsidRDefault="00F7428A" w:rsidP="00715966">
            <w:pPr>
              <w:pStyle w:val="TAL"/>
              <w:rPr>
                <w:sz w:val="16"/>
                <w:szCs w:val="16"/>
              </w:rPr>
            </w:pPr>
            <w:r w:rsidRPr="001B1679">
              <w:rPr>
                <w:sz w:val="16"/>
                <w:szCs w:val="16"/>
              </w:rPr>
              <w:t>NEC Europe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C5F2E6"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045791" w14:textId="77777777" w:rsidR="00F7428A" w:rsidRPr="001B1679" w:rsidRDefault="00F7428A" w:rsidP="00715966">
            <w:pPr>
              <w:pStyle w:val="TAL"/>
              <w:rPr>
                <w:sz w:val="16"/>
                <w:szCs w:val="16"/>
              </w:rPr>
            </w:pPr>
            <w:r w:rsidRPr="001B1679">
              <w:rPr>
                <w:sz w:val="16"/>
                <w:szCs w:val="16"/>
              </w:rPr>
              <w:t>3GPPMEMBER</w:t>
            </w:r>
          </w:p>
        </w:tc>
      </w:tr>
      <w:tr w:rsidR="00F7428A" w14:paraId="5F6F87D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1CA26EF"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482B5" w14:textId="77777777" w:rsidR="00F7428A" w:rsidRPr="001B1679" w:rsidRDefault="00F7428A" w:rsidP="00715966">
            <w:pPr>
              <w:pStyle w:val="TAL"/>
              <w:rPr>
                <w:sz w:val="16"/>
                <w:szCs w:val="16"/>
              </w:rPr>
            </w:pPr>
            <w:proofErr w:type="spellStart"/>
            <w:r w:rsidRPr="001B1679">
              <w:rPr>
                <w:sz w:val="16"/>
                <w:szCs w:val="16"/>
              </w:rPr>
              <w:t>Otaka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57121A" w14:textId="77777777" w:rsidR="00F7428A" w:rsidRPr="001B1679" w:rsidRDefault="00F7428A" w:rsidP="00715966">
            <w:pPr>
              <w:pStyle w:val="TAL"/>
              <w:rPr>
                <w:sz w:val="16"/>
                <w:szCs w:val="16"/>
              </w:rPr>
            </w:pPr>
            <w:r w:rsidRPr="001B1679">
              <w:rPr>
                <w:sz w:val="16"/>
                <w:szCs w:val="16"/>
              </w:rPr>
              <w:t>Masaru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5E39B4" w14:textId="77777777" w:rsidR="00F7428A" w:rsidRPr="001B1679" w:rsidRDefault="00F7428A" w:rsidP="00715966">
            <w:pPr>
              <w:pStyle w:val="TAL"/>
              <w:rPr>
                <w:sz w:val="16"/>
                <w:szCs w:val="16"/>
              </w:rPr>
            </w:pPr>
            <w:r w:rsidRPr="001B1679">
              <w:rPr>
                <w:sz w:val="16"/>
                <w:szCs w:val="16"/>
              </w:rPr>
              <w:t>Honda Motor Co.,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D86218"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37F2EF" w14:textId="77777777" w:rsidR="00F7428A" w:rsidRPr="001B1679" w:rsidRDefault="00F7428A" w:rsidP="00715966">
            <w:pPr>
              <w:pStyle w:val="TAL"/>
              <w:rPr>
                <w:sz w:val="16"/>
                <w:szCs w:val="16"/>
              </w:rPr>
            </w:pPr>
            <w:r w:rsidRPr="001B1679">
              <w:rPr>
                <w:sz w:val="16"/>
                <w:szCs w:val="16"/>
              </w:rPr>
              <w:t>3GPPMEMBER</w:t>
            </w:r>
          </w:p>
        </w:tc>
      </w:tr>
      <w:tr w:rsidR="00F7428A" w14:paraId="087F538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4BB858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FF0D0C" w14:textId="77777777" w:rsidR="00F7428A" w:rsidRPr="001B1679" w:rsidRDefault="00F7428A" w:rsidP="00715966">
            <w:pPr>
              <w:pStyle w:val="TAL"/>
              <w:rPr>
                <w:sz w:val="16"/>
                <w:szCs w:val="16"/>
              </w:rPr>
            </w:pPr>
            <w:r w:rsidRPr="001B1679">
              <w:rPr>
                <w:sz w:val="16"/>
                <w:szCs w:val="16"/>
              </w:rPr>
              <w:t>Pan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A46040" w14:textId="77777777" w:rsidR="00F7428A" w:rsidRPr="001B1679" w:rsidRDefault="00F7428A" w:rsidP="00715966">
            <w:pPr>
              <w:pStyle w:val="TAL"/>
              <w:rPr>
                <w:sz w:val="16"/>
                <w:szCs w:val="16"/>
              </w:rPr>
            </w:pPr>
            <w:r w:rsidRPr="001B1679">
              <w:rPr>
                <w:sz w:val="16"/>
                <w:szCs w:val="16"/>
              </w:rPr>
              <w:t>Jen-Yi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D3763" w14:textId="77777777" w:rsidR="00F7428A" w:rsidRPr="001B1679" w:rsidRDefault="00F7428A" w:rsidP="00715966">
            <w:pPr>
              <w:pStyle w:val="TAL"/>
              <w:rPr>
                <w:sz w:val="16"/>
                <w:szCs w:val="16"/>
              </w:rPr>
            </w:pPr>
            <w:r w:rsidRPr="001B1679">
              <w:rPr>
                <w:sz w:val="16"/>
                <w:szCs w:val="16"/>
              </w:rPr>
              <w:t>CCU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12BD6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F85270" w14:textId="77777777" w:rsidR="00F7428A" w:rsidRPr="001B1679" w:rsidRDefault="00F7428A" w:rsidP="00715966">
            <w:pPr>
              <w:pStyle w:val="TAL"/>
              <w:rPr>
                <w:sz w:val="16"/>
                <w:szCs w:val="16"/>
              </w:rPr>
            </w:pPr>
            <w:r w:rsidRPr="001B1679">
              <w:rPr>
                <w:sz w:val="16"/>
                <w:szCs w:val="16"/>
              </w:rPr>
              <w:t>3GPPMEMBER</w:t>
            </w:r>
          </w:p>
        </w:tc>
      </w:tr>
      <w:tr w:rsidR="00F7428A" w14:paraId="6CD0909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7B34AEA" w14:textId="77777777" w:rsidR="00F7428A" w:rsidRPr="001B1679" w:rsidRDefault="00F7428A" w:rsidP="00715966">
            <w:pPr>
              <w:pStyle w:val="TAL"/>
              <w:rPr>
                <w:sz w:val="16"/>
                <w:szCs w:val="16"/>
              </w:rPr>
            </w:pPr>
            <w:proofErr w:type="spellStart"/>
            <w:r w:rsidRPr="001B1679">
              <w:rPr>
                <w:sz w:val="16"/>
                <w:szCs w:val="16"/>
              </w:rPr>
              <w:lastRenderedPageBreak/>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DBEAF" w14:textId="77777777" w:rsidR="00F7428A" w:rsidRPr="001B1679" w:rsidRDefault="00F7428A" w:rsidP="00715966">
            <w:pPr>
              <w:pStyle w:val="TAL"/>
              <w:rPr>
                <w:sz w:val="16"/>
                <w:szCs w:val="16"/>
              </w:rPr>
            </w:pPr>
            <w:r w:rsidRPr="001B1679">
              <w:rPr>
                <w:sz w:val="16"/>
                <w:szCs w:val="16"/>
              </w:rPr>
              <w:t>Pan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992AF2" w14:textId="77777777" w:rsidR="00F7428A" w:rsidRPr="001B1679" w:rsidRDefault="00F7428A" w:rsidP="00715966">
            <w:pPr>
              <w:pStyle w:val="TAL"/>
              <w:rPr>
                <w:sz w:val="16"/>
                <w:szCs w:val="16"/>
              </w:rPr>
            </w:pPr>
            <w:r w:rsidRPr="001B1679">
              <w:rPr>
                <w:sz w:val="16"/>
                <w:szCs w:val="16"/>
              </w:rPr>
              <w:t>Kyle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116AEB" w14:textId="77777777" w:rsidR="00F7428A" w:rsidRPr="001B1679" w:rsidRDefault="00F7428A" w:rsidP="00715966">
            <w:pPr>
              <w:pStyle w:val="TAL"/>
              <w:rPr>
                <w:sz w:val="16"/>
                <w:szCs w:val="16"/>
              </w:rPr>
            </w:pPr>
            <w:proofErr w:type="spellStart"/>
            <w:r w:rsidRPr="001B1679">
              <w:rPr>
                <w:sz w:val="16"/>
                <w:szCs w:val="16"/>
              </w:rPr>
              <w:t>InterDigital</w:t>
            </w:r>
            <w:proofErr w:type="spellEnd"/>
            <w:r w:rsidRPr="001B1679">
              <w:rPr>
                <w:sz w:val="16"/>
                <w:szCs w:val="16"/>
              </w:rPr>
              <w:t>,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3F8D8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24DA1E" w14:textId="77777777" w:rsidR="00F7428A" w:rsidRPr="001B1679" w:rsidRDefault="00F7428A" w:rsidP="00715966">
            <w:pPr>
              <w:pStyle w:val="TAL"/>
              <w:rPr>
                <w:sz w:val="16"/>
                <w:szCs w:val="16"/>
              </w:rPr>
            </w:pPr>
            <w:r w:rsidRPr="001B1679">
              <w:rPr>
                <w:sz w:val="16"/>
                <w:szCs w:val="16"/>
              </w:rPr>
              <w:t>3GPPMEMBER</w:t>
            </w:r>
          </w:p>
        </w:tc>
      </w:tr>
      <w:tr w:rsidR="00F7428A" w14:paraId="242291E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8477C3F"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7647BE" w14:textId="77777777" w:rsidR="00F7428A" w:rsidRPr="001B1679" w:rsidRDefault="00F7428A" w:rsidP="00715966">
            <w:pPr>
              <w:pStyle w:val="TAL"/>
              <w:rPr>
                <w:sz w:val="16"/>
                <w:szCs w:val="16"/>
              </w:rPr>
            </w:pPr>
            <w:r w:rsidRPr="001B1679">
              <w:rPr>
                <w:sz w:val="16"/>
                <w:szCs w:val="16"/>
              </w:rPr>
              <w:t>Pan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AB091C" w14:textId="77777777" w:rsidR="00F7428A" w:rsidRPr="001B1679" w:rsidRDefault="00F7428A" w:rsidP="00715966">
            <w:pPr>
              <w:pStyle w:val="TAL"/>
              <w:rPr>
                <w:sz w:val="16"/>
                <w:szCs w:val="16"/>
              </w:rPr>
            </w:pPr>
            <w:r w:rsidRPr="001B1679">
              <w:rPr>
                <w:sz w:val="16"/>
                <w:szCs w:val="16"/>
              </w:rPr>
              <w:t>Lider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893CC8" w14:textId="77777777" w:rsidR="00F7428A" w:rsidRPr="001B1679" w:rsidRDefault="00F7428A" w:rsidP="00715966">
            <w:pPr>
              <w:pStyle w:val="TAL"/>
              <w:rPr>
                <w:sz w:val="16"/>
                <w:szCs w:val="16"/>
              </w:rPr>
            </w:pPr>
            <w:r w:rsidRPr="001B1679">
              <w:rPr>
                <w:sz w:val="16"/>
                <w:szCs w:val="16"/>
              </w:rPr>
              <w:t>ASUSTEK COMPUTER (SHANGHAI)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ED94AF" w14:textId="77777777" w:rsidR="00F7428A" w:rsidRPr="001B1679" w:rsidRDefault="00F7428A" w:rsidP="00715966">
            <w:pPr>
              <w:pStyle w:val="TAL"/>
              <w:rPr>
                <w:sz w:val="16"/>
                <w:szCs w:val="16"/>
              </w:rPr>
            </w:pPr>
            <w:r w:rsidRPr="001B1679">
              <w:rPr>
                <w:sz w:val="16"/>
                <w:szCs w:val="16"/>
              </w:rPr>
              <w:t>CCSA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6DB0BF" w14:textId="77777777" w:rsidR="00F7428A" w:rsidRPr="001B1679" w:rsidRDefault="00F7428A" w:rsidP="00715966">
            <w:pPr>
              <w:pStyle w:val="TAL"/>
              <w:rPr>
                <w:sz w:val="16"/>
                <w:szCs w:val="16"/>
              </w:rPr>
            </w:pPr>
            <w:r w:rsidRPr="001B1679">
              <w:rPr>
                <w:sz w:val="16"/>
                <w:szCs w:val="16"/>
              </w:rPr>
              <w:t>3GPPMEMBER</w:t>
            </w:r>
          </w:p>
        </w:tc>
      </w:tr>
      <w:tr w:rsidR="00F7428A" w14:paraId="02A4FED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D4481AB"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2F57C9" w14:textId="77777777" w:rsidR="00F7428A" w:rsidRPr="001B1679" w:rsidRDefault="00F7428A" w:rsidP="00715966">
            <w:pPr>
              <w:pStyle w:val="TAL"/>
              <w:rPr>
                <w:sz w:val="16"/>
                <w:szCs w:val="16"/>
              </w:rPr>
            </w:pPr>
            <w:proofErr w:type="spellStart"/>
            <w:r w:rsidRPr="001B1679">
              <w:rPr>
                <w:sz w:val="16"/>
                <w:szCs w:val="16"/>
              </w:rPr>
              <w:t>Pandza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478B9E" w14:textId="77777777" w:rsidR="00F7428A" w:rsidRPr="001B1679" w:rsidRDefault="00F7428A" w:rsidP="00715966">
            <w:pPr>
              <w:pStyle w:val="TAL"/>
              <w:rPr>
                <w:sz w:val="16"/>
                <w:szCs w:val="16"/>
              </w:rPr>
            </w:pPr>
            <w:r w:rsidRPr="001B1679">
              <w:rPr>
                <w:sz w:val="16"/>
                <w:szCs w:val="16"/>
              </w:rPr>
              <w:t>Jasper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C3FED2" w14:textId="77777777" w:rsidR="00F7428A" w:rsidRPr="001B1679" w:rsidRDefault="00F7428A" w:rsidP="00715966">
            <w:pPr>
              <w:pStyle w:val="TAL"/>
              <w:rPr>
                <w:sz w:val="16"/>
                <w:szCs w:val="16"/>
              </w:rPr>
            </w:pPr>
            <w:r w:rsidRPr="001B1679">
              <w:rPr>
                <w:sz w:val="16"/>
                <w:szCs w:val="16"/>
              </w:rPr>
              <w:t>DSIT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1390A2"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A08898" w14:textId="77777777" w:rsidR="00F7428A" w:rsidRPr="001B1679" w:rsidRDefault="00F7428A" w:rsidP="00715966">
            <w:pPr>
              <w:pStyle w:val="TAL"/>
              <w:rPr>
                <w:sz w:val="16"/>
                <w:szCs w:val="16"/>
              </w:rPr>
            </w:pPr>
            <w:r w:rsidRPr="001B1679">
              <w:rPr>
                <w:sz w:val="16"/>
                <w:szCs w:val="16"/>
              </w:rPr>
              <w:t>3GPPMEMBER</w:t>
            </w:r>
          </w:p>
        </w:tc>
      </w:tr>
      <w:tr w:rsidR="00F7428A" w14:paraId="0053F56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ED267B6"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E17B86" w14:textId="77777777" w:rsidR="00F7428A" w:rsidRPr="001B1679" w:rsidRDefault="00F7428A" w:rsidP="00715966">
            <w:pPr>
              <w:pStyle w:val="TAL"/>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4C9C52" w14:textId="77777777" w:rsidR="00F7428A" w:rsidRPr="001B1679" w:rsidRDefault="00F7428A" w:rsidP="00715966">
            <w:pPr>
              <w:pStyle w:val="TAL"/>
              <w:rPr>
                <w:sz w:val="16"/>
                <w:szCs w:val="16"/>
              </w:rPr>
            </w:pPr>
            <w:r w:rsidRPr="001B1679">
              <w:rPr>
                <w:sz w:val="16"/>
                <w:szCs w:val="16"/>
              </w:rPr>
              <w:t>Jungshin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5CB0F" w14:textId="77777777" w:rsidR="00F7428A" w:rsidRPr="001B1679" w:rsidRDefault="00F7428A" w:rsidP="00715966">
            <w:pPr>
              <w:pStyle w:val="TAL"/>
              <w:rPr>
                <w:sz w:val="16"/>
                <w:szCs w:val="16"/>
              </w:rPr>
            </w:pPr>
            <w:r w:rsidRPr="001B1679">
              <w:rPr>
                <w:sz w:val="16"/>
                <w:szCs w:val="16"/>
              </w:rPr>
              <w:t>Samsung Electronics France 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1BCD0D"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9633F4" w14:textId="77777777" w:rsidR="00F7428A" w:rsidRPr="001B1679" w:rsidRDefault="00F7428A" w:rsidP="00715966">
            <w:pPr>
              <w:pStyle w:val="TAL"/>
              <w:rPr>
                <w:sz w:val="16"/>
                <w:szCs w:val="16"/>
              </w:rPr>
            </w:pPr>
            <w:r w:rsidRPr="001B1679">
              <w:rPr>
                <w:sz w:val="16"/>
                <w:szCs w:val="16"/>
              </w:rPr>
              <w:t>3GPPMEMBER</w:t>
            </w:r>
          </w:p>
        </w:tc>
      </w:tr>
      <w:tr w:rsidR="00F7428A" w14:paraId="70AE581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FF946A2"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1777C5" w14:textId="77777777" w:rsidR="00F7428A" w:rsidRPr="001B1679" w:rsidRDefault="00F7428A" w:rsidP="00715966">
            <w:pPr>
              <w:pStyle w:val="TAL"/>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5A63EE" w14:textId="77777777" w:rsidR="00F7428A" w:rsidRPr="001B1679" w:rsidRDefault="00F7428A" w:rsidP="00715966">
            <w:pPr>
              <w:pStyle w:val="TAL"/>
              <w:rPr>
                <w:sz w:val="16"/>
                <w:szCs w:val="16"/>
              </w:rPr>
            </w:pPr>
            <w:r w:rsidRPr="001B1679">
              <w:rPr>
                <w:sz w:val="16"/>
                <w:szCs w:val="16"/>
              </w:rPr>
              <w:t>Sang 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89778" w14:textId="77777777" w:rsidR="00F7428A" w:rsidRPr="001B1679" w:rsidRDefault="00F7428A" w:rsidP="00715966">
            <w:pPr>
              <w:pStyle w:val="TAL"/>
              <w:rPr>
                <w:sz w:val="16"/>
                <w:szCs w:val="16"/>
              </w:rPr>
            </w:pPr>
            <w:r w:rsidRPr="001B1679">
              <w:rPr>
                <w:sz w:val="16"/>
                <w:szCs w:val="16"/>
              </w:rPr>
              <w:t>Google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97DA05"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93BC5E" w14:textId="77777777" w:rsidR="00F7428A" w:rsidRPr="001B1679" w:rsidRDefault="00F7428A" w:rsidP="00715966">
            <w:pPr>
              <w:pStyle w:val="TAL"/>
              <w:rPr>
                <w:sz w:val="16"/>
                <w:szCs w:val="16"/>
              </w:rPr>
            </w:pPr>
            <w:r w:rsidRPr="001B1679">
              <w:rPr>
                <w:sz w:val="16"/>
                <w:szCs w:val="16"/>
              </w:rPr>
              <w:t>3GPPMEMBER</w:t>
            </w:r>
          </w:p>
        </w:tc>
      </w:tr>
      <w:tr w:rsidR="00F7428A" w14:paraId="233B949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B761A1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38C98" w14:textId="77777777" w:rsidR="00F7428A" w:rsidRPr="001B1679" w:rsidRDefault="00F7428A" w:rsidP="00715966">
            <w:pPr>
              <w:pStyle w:val="TAL"/>
              <w:rPr>
                <w:sz w:val="16"/>
                <w:szCs w:val="16"/>
              </w:rPr>
            </w:pPr>
            <w:r w:rsidRPr="001B1679">
              <w:rPr>
                <w:sz w:val="16"/>
                <w:szCs w:val="16"/>
              </w:rPr>
              <w:t>Patry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C56B86" w14:textId="77777777" w:rsidR="00F7428A" w:rsidRPr="001B1679" w:rsidRDefault="00F7428A" w:rsidP="00715966">
            <w:pPr>
              <w:pStyle w:val="TAL"/>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BAD863" w14:textId="77777777" w:rsidR="00F7428A" w:rsidRPr="001B1679" w:rsidRDefault="00F7428A" w:rsidP="00715966">
            <w:pPr>
              <w:pStyle w:val="TAL"/>
              <w:rPr>
                <w:sz w:val="16"/>
                <w:szCs w:val="16"/>
              </w:rPr>
            </w:pPr>
            <w:proofErr w:type="spellStart"/>
            <w:r w:rsidRPr="001B1679">
              <w:rPr>
                <w:sz w:val="16"/>
                <w:szCs w:val="16"/>
              </w:rPr>
              <w:t>Omnispace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0C063D"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581572" w14:textId="77777777" w:rsidR="00F7428A" w:rsidRPr="001B1679" w:rsidRDefault="00F7428A" w:rsidP="00715966">
            <w:pPr>
              <w:pStyle w:val="TAL"/>
              <w:rPr>
                <w:sz w:val="16"/>
                <w:szCs w:val="16"/>
              </w:rPr>
            </w:pPr>
            <w:r w:rsidRPr="001B1679">
              <w:rPr>
                <w:sz w:val="16"/>
                <w:szCs w:val="16"/>
              </w:rPr>
              <w:t>3GPPMEMBER</w:t>
            </w:r>
          </w:p>
        </w:tc>
      </w:tr>
      <w:tr w:rsidR="00F7428A" w14:paraId="2A643F48"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FC097C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8BCA91" w14:textId="77777777" w:rsidR="00F7428A" w:rsidRPr="001B1679" w:rsidRDefault="00F7428A" w:rsidP="00715966">
            <w:pPr>
              <w:pStyle w:val="TAL"/>
              <w:rPr>
                <w:sz w:val="16"/>
                <w:szCs w:val="16"/>
              </w:rPr>
            </w:pPr>
            <w:r w:rsidRPr="001B1679">
              <w:rPr>
                <w:sz w:val="16"/>
                <w:szCs w:val="16"/>
              </w:rPr>
              <w:t>Peng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E700A1" w14:textId="77777777" w:rsidR="00F7428A" w:rsidRPr="001B1679" w:rsidRDefault="00F7428A" w:rsidP="00715966">
            <w:pPr>
              <w:pStyle w:val="TAL"/>
              <w:rPr>
                <w:sz w:val="16"/>
                <w:szCs w:val="16"/>
              </w:rPr>
            </w:pPr>
            <w:r w:rsidRPr="001B1679">
              <w:rPr>
                <w:sz w:val="16"/>
                <w:szCs w:val="16"/>
              </w:rPr>
              <w:t>Jing-Wen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10062B" w14:textId="77777777" w:rsidR="00F7428A" w:rsidRPr="001B1679" w:rsidRDefault="00F7428A" w:rsidP="00715966">
            <w:pPr>
              <w:pStyle w:val="TAL"/>
              <w:rPr>
                <w:sz w:val="16"/>
                <w:szCs w:val="16"/>
              </w:rPr>
            </w:pPr>
            <w:r w:rsidRPr="001B1679">
              <w:rPr>
                <w:sz w:val="16"/>
                <w:szCs w:val="16"/>
              </w:rPr>
              <w:t>CCU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C965C1"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51778E" w14:textId="77777777" w:rsidR="00F7428A" w:rsidRPr="001B1679" w:rsidRDefault="00F7428A" w:rsidP="00715966">
            <w:pPr>
              <w:pStyle w:val="TAL"/>
              <w:rPr>
                <w:sz w:val="16"/>
                <w:szCs w:val="16"/>
              </w:rPr>
            </w:pPr>
            <w:r w:rsidRPr="001B1679">
              <w:rPr>
                <w:sz w:val="16"/>
                <w:szCs w:val="16"/>
              </w:rPr>
              <w:t>3GPPMEMBER</w:t>
            </w:r>
          </w:p>
        </w:tc>
      </w:tr>
      <w:tr w:rsidR="00F7428A" w14:paraId="695FA24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2DC6593"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31AFFD" w14:textId="77777777" w:rsidR="00F7428A" w:rsidRPr="001B1679" w:rsidRDefault="00F7428A" w:rsidP="00715966">
            <w:pPr>
              <w:pStyle w:val="TAL"/>
              <w:rPr>
                <w:sz w:val="16"/>
                <w:szCs w:val="16"/>
              </w:rPr>
            </w:pPr>
            <w:r w:rsidRPr="001B1679">
              <w:rPr>
                <w:sz w:val="16"/>
                <w:szCs w:val="16"/>
              </w:rPr>
              <w:t>Pica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3952DA" w14:textId="77777777" w:rsidR="00F7428A" w:rsidRPr="001B1679" w:rsidRDefault="00F7428A" w:rsidP="00715966">
            <w:pPr>
              <w:pStyle w:val="TAL"/>
              <w:rPr>
                <w:sz w:val="16"/>
                <w:szCs w:val="16"/>
              </w:rPr>
            </w:pPr>
            <w:r w:rsidRPr="001B1679">
              <w:rPr>
                <w:sz w:val="16"/>
                <w:szCs w:val="16"/>
              </w:rPr>
              <w:t>Francesco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2C5C27" w14:textId="77777777" w:rsidR="00F7428A" w:rsidRPr="001B1679" w:rsidRDefault="00F7428A" w:rsidP="00715966">
            <w:pPr>
              <w:pStyle w:val="TAL"/>
              <w:rPr>
                <w:sz w:val="16"/>
                <w:szCs w:val="16"/>
              </w:rPr>
            </w:pPr>
            <w:r w:rsidRPr="001B1679">
              <w:rPr>
                <w:sz w:val="16"/>
                <w:szCs w:val="16"/>
              </w:rPr>
              <w:t>Qualcomm Incorporated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D7E74F"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D1A2CF" w14:textId="77777777" w:rsidR="00F7428A" w:rsidRPr="001B1679" w:rsidRDefault="00F7428A" w:rsidP="00715966">
            <w:pPr>
              <w:pStyle w:val="TAL"/>
              <w:rPr>
                <w:sz w:val="16"/>
                <w:szCs w:val="16"/>
              </w:rPr>
            </w:pPr>
            <w:r w:rsidRPr="001B1679">
              <w:rPr>
                <w:sz w:val="16"/>
                <w:szCs w:val="16"/>
              </w:rPr>
              <w:t>3GPPMEMBER</w:t>
            </w:r>
          </w:p>
        </w:tc>
      </w:tr>
      <w:tr w:rsidR="00F7428A" w14:paraId="0547189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4E0AD9F"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7178F8" w14:textId="77777777" w:rsidR="00F7428A" w:rsidRPr="001B1679" w:rsidRDefault="00F7428A" w:rsidP="00715966">
            <w:pPr>
              <w:pStyle w:val="TAL"/>
              <w:rPr>
                <w:sz w:val="16"/>
                <w:szCs w:val="16"/>
              </w:rPr>
            </w:pPr>
            <w:r w:rsidRPr="001B1679">
              <w:rPr>
                <w:sz w:val="16"/>
                <w:szCs w:val="16"/>
              </w:rPr>
              <w:t>Pudney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3A6B28" w14:textId="77777777" w:rsidR="00F7428A" w:rsidRPr="001B1679" w:rsidRDefault="00F7428A" w:rsidP="00715966">
            <w:pPr>
              <w:pStyle w:val="TAL"/>
              <w:rPr>
                <w:sz w:val="16"/>
                <w:szCs w:val="16"/>
              </w:rPr>
            </w:pPr>
            <w:r w:rsidRPr="001B1679">
              <w:rPr>
                <w:sz w:val="16"/>
                <w:szCs w:val="16"/>
              </w:rPr>
              <w:t>Chris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DA5AF" w14:textId="77777777" w:rsidR="00F7428A" w:rsidRPr="001B1679" w:rsidRDefault="00F7428A" w:rsidP="00715966">
            <w:pPr>
              <w:pStyle w:val="TAL"/>
              <w:rPr>
                <w:sz w:val="16"/>
                <w:szCs w:val="16"/>
              </w:rPr>
            </w:pPr>
            <w:r w:rsidRPr="001B1679">
              <w:rPr>
                <w:sz w:val="16"/>
                <w:szCs w:val="16"/>
              </w:rPr>
              <w:t>VODAFONE Group Plc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A27B5"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120B45" w14:textId="77777777" w:rsidR="00F7428A" w:rsidRPr="001B1679" w:rsidRDefault="00F7428A" w:rsidP="00715966">
            <w:pPr>
              <w:pStyle w:val="TAL"/>
              <w:rPr>
                <w:sz w:val="16"/>
                <w:szCs w:val="16"/>
              </w:rPr>
            </w:pPr>
            <w:r w:rsidRPr="001B1679">
              <w:rPr>
                <w:sz w:val="16"/>
                <w:szCs w:val="16"/>
              </w:rPr>
              <w:t>3GPPMEMBER</w:t>
            </w:r>
          </w:p>
        </w:tc>
      </w:tr>
      <w:tr w:rsidR="00F7428A" w14:paraId="2C84A05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387B12D"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A4CE08" w14:textId="77777777" w:rsidR="00F7428A" w:rsidRPr="001B1679" w:rsidRDefault="00F7428A" w:rsidP="00715966">
            <w:pPr>
              <w:pStyle w:val="TAL"/>
              <w:rPr>
                <w:sz w:val="16"/>
                <w:szCs w:val="16"/>
              </w:rPr>
            </w:pPr>
            <w:r w:rsidRPr="001B1679">
              <w:rPr>
                <w:sz w:val="16"/>
                <w:szCs w:val="16"/>
              </w:rPr>
              <w:t>Rahman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80FC12" w14:textId="77777777" w:rsidR="00F7428A" w:rsidRPr="001B1679" w:rsidRDefault="00F7428A" w:rsidP="00715966">
            <w:pPr>
              <w:pStyle w:val="TAL"/>
              <w:rPr>
                <w:sz w:val="16"/>
                <w:szCs w:val="16"/>
              </w:rPr>
            </w:pPr>
            <w:r w:rsidRPr="001B1679">
              <w:rPr>
                <w:sz w:val="16"/>
                <w:szCs w:val="16"/>
              </w:rPr>
              <w:t xml:space="preserve">Md </w:t>
            </w:r>
            <w:proofErr w:type="spellStart"/>
            <w:r w:rsidRPr="001B1679">
              <w:rPr>
                <w:sz w:val="16"/>
                <w:szCs w:val="16"/>
              </w:rPr>
              <w:t>Jahidur</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31F59" w14:textId="77777777" w:rsidR="00F7428A" w:rsidRPr="001B1679" w:rsidRDefault="00F7428A" w:rsidP="00715966">
            <w:pPr>
              <w:pStyle w:val="TAL"/>
              <w:rPr>
                <w:sz w:val="16"/>
                <w:szCs w:val="16"/>
              </w:rPr>
            </w:pPr>
            <w:r w:rsidRPr="001B1679">
              <w:rPr>
                <w:sz w:val="16"/>
                <w:szCs w:val="16"/>
              </w:rPr>
              <w:t>Qualcomm Incorporated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E666E3"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05C5DE" w14:textId="77777777" w:rsidR="00F7428A" w:rsidRPr="001B1679" w:rsidRDefault="00F7428A" w:rsidP="00715966">
            <w:pPr>
              <w:pStyle w:val="TAL"/>
              <w:rPr>
                <w:sz w:val="16"/>
                <w:szCs w:val="16"/>
              </w:rPr>
            </w:pPr>
            <w:r w:rsidRPr="001B1679">
              <w:rPr>
                <w:sz w:val="16"/>
                <w:szCs w:val="16"/>
              </w:rPr>
              <w:t>3GPPMEMBER</w:t>
            </w:r>
          </w:p>
        </w:tc>
      </w:tr>
      <w:tr w:rsidR="00F7428A" w14:paraId="02BC8A9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7087A34" w14:textId="77777777" w:rsidR="00F7428A" w:rsidRPr="001B1679" w:rsidRDefault="00F7428A" w:rsidP="00715966">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45111B" w14:textId="77777777" w:rsidR="00F7428A" w:rsidRPr="001B1679" w:rsidRDefault="00F7428A" w:rsidP="00715966">
            <w:pPr>
              <w:pStyle w:val="TAL"/>
              <w:rPr>
                <w:sz w:val="16"/>
                <w:szCs w:val="16"/>
              </w:rPr>
            </w:pPr>
            <w:r w:rsidRPr="001B1679">
              <w:rPr>
                <w:sz w:val="16"/>
                <w:szCs w:val="16"/>
              </w:rPr>
              <w:t>Ramazanirend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AE0828" w14:textId="77777777" w:rsidR="00F7428A" w:rsidRPr="001B1679" w:rsidRDefault="00F7428A" w:rsidP="00715966">
            <w:pPr>
              <w:pStyle w:val="TAL"/>
              <w:rPr>
                <w:sz w:val="16"/>
                <w:szCs w:val="16"/>
              </w:rPr>
            </w:pPr>
            <w:r w:rsidRPr="001B1679">
              <w:rPr>
                <w:sz w:val="16"/>
                <w:szCs w:val="16"/>
              </w:rPr>
              <w:t>Elmira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BCE16" w14:textId="77777777" w:rsidR="00F7428A" w:rsidRPr="001B1679" w:rsidRDefault="00F7428A" w:rsidP="00715966">
            <w:pPr>
              <w:pStyle w:val="TAL"/>
              <w:rPr>
                <w:sz w:val="16"/>
                <w:szCs w:val="16"/>
              </w:rPr>
            </w:pPr>
            <w:r w:rsidRPr="001B1679">
              <w:rPr>
                <w:sz w:val="16"/>
                <w:szCs w:val="16"/>
              </w:rPr>
              <w:t>VODAFONE Group Plc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9DD68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3B6C76" w14:textId="77777777" w:rsidR="00F7428A" w:rsidRPr="001B1679" w:rsidRDefault="00F7428A" w:rsidP="00715966">
            <w:pPr>
              <w:pStyle w:val="TAL"/>
              <w:rPr>
                <w:sz w:val="16"/>
                <w:szCs w:val="16"/>
              </w:rPr>
            </w:pPr>
            <w:r w:rsidRPr="001B1679">
              <w:rPr>
                <w:sz w:val="16"/>
                <w:szCs w:val="16"/>
              </w:rPr>
              <w:t>3GPPMEMBER</w:t>
            </w:r>
          </w:p>
        </w:tc>
      </w:tr>
      <w:tr w:rsidR="00F7428A" w14:paraId="5099E4E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61C89C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DEB335" w14:textId="77777777" w:rsidR="00F7428A" w:rsidRPr="001B1679" w:rsidRDefault="00F7428A" w:rsidP="00715966">
            <w:pPr>
              <w:pStyle w:val="TAL"/>
              <w:rPr>
                <w:sz w:val="16"/>
                <w:szCs w:val="16"/>
              </w:rPr>
            </w:pPr>
            <w:r w:rsidRPr="001B1679">
              <w:rPr>
                <w:sz w:val="16"/>
                <w:szCs w:val="16"/>
              </w:rPr>
              <w:t>Rath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8DD1FA" w14:textId="77777777" w:rsidR="00F7428A" w:rsidRPr="001B1679" w:rsidRDefault="00F7428A" w:rsidP="00715966">
            <w:pPr>
              <w:pStyle w:val="TAL"/>
              <w:rPr>
                <w:sz w:val="16"/>
                <w:szCs w:val="16"/>
              </w:rPr>
            </w:pPr>
            <w:r w:rsidRPr="001B1679">
              <w:rPr>
                <w:sz w:val="16"/>
                <w:szCs w:val="16"/>
              </w:rPr>
              <w:t>Paresh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BD648C" w14:textId="77777777" w:rsidR="00F7428A" w:rsidRPr="001B1679" w:rsidRDefault="00F7428A" w:rsidP="00715966">
            <w:pPr>
              <w:pStyle w:val="TAL"/>
              <w:rPr>
                <w:sz w:val="16"/>
                <w:szCs w:val="16"/>
              </w:rPr>
            </w:pPr>
            <w:r w:rsidRPr="001B1679">
              <w:rPr>
                <w:sz w:val="16"/>
                <w:szCs w:val="16"/>
              </w:rPr>
              <w:t xml:space="preserve">U.S. Department of </w:t>
            </w:r>
            <w:proofErr w:type="spellStart"/>
            <w:r w:rsidRPr="001B1679">
              <w:rPr>
                <w:sz w:val="16"/>
                <w:szCs w:val="16"/>
              </w:rPr>
              <w:t>Defense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C72B19"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CD288F" w14:textId="77777777" w:rsidR="00F7428A" w:rsidRPr="001B1679" w:rsidRDefault="00F7428A" w:rsidP="00715966">
            <w:pPr>
              <w:pStyle w:val="TAL"/>
              <w:rPr>
                <w:sz w:val="16"/>
                <w:szCs w:val="16"/>
              </w:rPr>
            </w:pPr>
            <w:r w:rsidRPr="001B1679">
              <w:rPr>
                <w:sz w:val="16"/>
                <w:szCs w:val="16"/>
              </w:rPr>
              <w:t>3GPPMEMBER</w:t>
            </w:r>
          </w:p>
        </w:tc>
      </w:tr>
      <w:tr w:rsidR="00F7428A" w14:paraId="4A3B550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EFE596"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779A5" w14:textId="77777777" w:rsidR="00F7428A" w:rsidRPr="001B1679" w:rsidRDefault="00F7428A" w:rsidP="00715966">
            <w:pPr>
              <w:pStyle w:val="TAL"/>
              <w:rPr>
                <w:sz w:val="16"/>
                <w:szCs w:val="16"/>
              </w:rPr>
            </w:pPr>
            <w:r w:rsidRPr="001B1679">
              <w:rPr>
                <w:sz w:val="16"/>
                <w:szCs w:val="16"/>
              </w:rPr>
              <w:t>Rengasami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1273B9" w14:textId="77777777" w:rsidR="00F7428A" w:rsidRPr="001B1679" w:rsidRDefault="00F7428A" w:rsidP="00715966">
            <w:pPr>
              <w:pStyle w:val="TAL"/>
              <w:rPr>
                <w:sz w:val="16"/>
                <w:szCs w:val="16"/>
              </w:rPr>
            </w:pPr>
            <w:r w:rsidRPr="001B1679">
              <w:rPr>
                <w:sz w:val="16"/>
                <w:szCs w:val="16"/>
              </w:rPr>
              <w:t>Selvam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EE76AB" w14:textId="77777777" w:rsidR="00F7428A" w:rsidRPr="001B1679" w:rsidRDefault="00F7428A" w:rsidP="00715966">
            <w:pPr>
              <w:pStyle w:val="TAL"/>
              <w:rPr>
                <w:sz w:val="16"/>
                <w:szCs w:val="16"/>
              </w:rPr>
            </w:pPr>
            <w:r w:rsidRPr="001B1679">
              <w:rPr>
                <w:sz w:val="16"/>
                <w:szCs w:val="16"/>
              </w:rPr>
              <w:t>OTD_US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4B5EB4"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7CFE7B" w14:textId="77777777" w:rsidR="00F7428A" w:rsidRPr="001B1679" w:rsidRDefault="00F7428A" w:rsidP="00715966">
            <w:pPr>
              <w:pStyle w:val="TAL"/>
              <w:rPr>
                <w:sz w:val="16"/>
                <w:szCs w:val="16"/>
              </w:rPr>
            </w:pPr>
            <w:r w:rsidRPr="001B1679">
              <w:rPr>
                <w:sz w:val="16"/>
                <w:szCs w:val="16"/>
              </w:rPr>
              <w:t>3GPPMEMBER</w:t>
            </w:r>
          </w:p>
        </w:tc>
      </w:tr>
      <w:tr w:rsidR="00F7428A" w14:paraId="26DA004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13ABF8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31FF3" w14:textId="77777777" w:rsidR="00F7428A" w:rsidRPr="001B1679" w:rsidRDefault="00F7428A" w:rsidP="00715966">
            <w:pPr>
              <w:pStyle w:val="TAL"/>
              <w:rPr>
                <w:sz w:val="16"/>
                <w:szCs w:val="16"/>
              </w:rPr>
            </w:pPr>
            <w:r w:rsidRPr="001B1679">
              <w:rPr>
                <w:sz w:val="16"/>
                <w:szCs w:val="16"/>
              </w:rPr>
              <w:t>Rossbach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7D68B2" w14:textId="77777777" w:rsidR="00F7428A" w:rsidRPr="001B1679" w:rsidRDefault="00F7428A" w:rsidP="00715966">
            <w:pPr>
              <w:pStyle w:val="TAL"/>
              <w:rPr>
                <w:sz w:val="16"/>
                <w:szCs w:val="16"/>
              </w:rPr>
            </w:pPr>
            <w:r w:rsidRPr="001B1679">
              <w:rPr>
                <w:sz w:val="16"/>
                <w:szCs w:val="16"/>
              </w:rPr>
              <w:t>Ralf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265013" w14:textId="77777777" w:rsidR="00F7428A" w:rsidRPr="001B1679" w:rsidRDefault="00F7428A" w:rsidP="00715966">
            <w:pPr>
              <w:pStyle w:val="TAL"/>
              <w:rPr>
                <w:sz w:val="16"/>
                <w:szCs w:val="16"/>
              </w:rPr>
            </w:pPr>
            <w:r w:rsidRPr="001B1679">
              <w:rPr>
                <w:sz w:val="16"/>
                <w:szCs w:val="16"/>
              </w:rPr>
              <w:t>Apple GmbH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DAD9D2"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E31CF0" w14:textId="77777777" w:rsidR="00F7428A" w:rsidRPr="001B1679" w:rsidRDefault="00F7428A" w:rsidP="00715966">
            <w:pPr>
              <w:pStyle w:val="TAL"/>
              <w:rPr>
                <w:sz w:val="16"/>
                <w:szCs w:val="16"/>
              </w:rPr>
            </w:pPr>
            <w:r w:rsidRPr="001B1679">
              <w:rPr>
                <w:sz w:val="16"/>
                <w:szCs w:val="16"/>
              </w:rPr>
              <w:t>3GPPMEMBER</w:t>
            </w:r>
          </w:p>
        </w:tc>
      </w:tr>
      <w:tr w:rsidR="00F7428A" w14:paraId="0D0C038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44861A8"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D72BAB" w14:textId="77777777" w:rsidR="00F7428A" w:rsidRPr="001B1679" w:rsidRDefault="00F7428A" w:rsidP="00715966">
            <w:pPr>
              <w:pStyle w:val="TAL"/>
              <w:rPr>
                <w:sz w:val="16"/>
                <w:szCs w:val="16"/>
              </w:rPr>
            </w:pPr>
            <w:r w:rsidRPr="001B1679">
              <w:rPr>
                <w:sz w:val="16"/>
                <w:szCs w:val="16"/>
              </w:rPr>
              <w:t>Roy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B31D74" w14:textId="77777777" w:rsidR="00F7428A" w:rsidRPr="001B1679" w:rsidRDefault="00F7428A" w:rsidP="00715966">
            <w:pPr>
              <w:pStyle w:val="TAL"/>
              <w:rPr>
                <w:sz w:val="16"/>
                <w:szCs w:val="16"/>
              </w:rPr>
            </w:pPr>
            <w:r w:rsidRPr="001B1679">
              <w:rPr>
                <w:sz w:val="16"/>
                <w:szCs w:val="16"/>
              </w:rPr>
              <w:t>Vijay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DDF47" w14:textId="77777777" w:rsidR="00F7428A" w:rsidRPr="001B1679" w:rsidRDefault="00F7428A" w:rsidP="00715966">
            <w:pPr>
              <w:pStyle w:val="TAL"/>
              <w:rPr>
                <w:sz w:val="16"/>
                <w:szCs w:val="16"/>
              </w:rPr>
            </w:pPr>
            <w:r w:rsidRPr="001B1679">
              <w:rPr>
                <w:sz w:val="16"/>
                <w:szCs w:val="16"/>
              </w:rPr>
              <w:t>Department of Telecom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EB9576"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D1B4A5" w14:textId="77777777" w:rsidR="00F7428A" w:rsidRPr="001B1679" w:rsidRDefault="00F7428A" w:rsidP="00715966">
            <w:pPr>
              <w:pStyle w:val="TAL"/>
              <w:rPr>
                <w:sz w:val="16"/>
                <w:szCs w:val="16"/>
              </w:rPr>
            </w:pPr>
            <w:r w:rsidRPr="001B1679">
              <w:rPr>
                <w:sz w:val="16"/>
                <w:szCs w:val="16"/>
              </w:rPr>
              <w:t>3GPPMEMBER</w:t>
            </w:r>
          </w:p>
        </w:tc>
      </w:tr>
      <w:tr w:rsidR="00F7428A" w14:paraId="11FF45B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0F0D107"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8FB1BD" w14:textId="77777777" w:rsidR="00F7428A" w:rsidRPr="001B1679" w:rsidRDefault="00F7428A" w:rsidP="00715966">
            <w:pPr>
              <w:pStyle w:val="TAL"/>
              <w:rPr>
                <w:sz w:val="16"/>
                <w:szCs w:val="16"/>
              </w:rPr>
            </w:pPr>
            <w:r w:rsidRPr="001B1679">
              <w:rPr>
                <w:sz w:val="16"/>
                <w:szCs w:val="16"/>
              </w:rPr>
              <w:t>Rudolph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28258" w14:textId="77777777" w:rsidR="00F7428A" w:rsidRPr="001B1679" w:rsidRDefault="00F7428A" w:rsidP="00715966">
            <w:pPr>
              <w:pStyle w:val="TAL"/>
              <w:rPr>
                <w:sz w:val="16"/>
                <w:szCs w:val="16"/>
              </w:rPr>
            </w:pPr>
            <w:r w:rsidRPr="001B1679">
              <w:rPr>
                <w:sz w:val="16"/>
                <w:szCs w:val="16"/>
              </w:rPr>
              <w:t>Hans Christian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F25E9"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0E4179"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F29307" w14:textId="77777777" w:rsidR="00F7428A" w:rsidRPr="001B1679" w:rsidRDefault="00F7428A" w:rsidP="00715966">
            <w:pPr>
              <w:pStyle w:val="TAL"/>
              <w:rPr>
                <w:sz w:val="16"/>
                <w:szCs w:val="16"/>
              </w:rPr>
            </w:pPr>
            <w:r w:rsidRPr="001B1679">
              <w:rPr>
                <w:sz w:val="16"/>
                <w:szCs w:val="16"/>
              </w:rPr>
              <w:t>3GPPMEMBER</w:t>
            </w:r>
          </w:p>
        </w:tc>
      </w:tr>
      <w:tr w:rsidR="00F7428A" w14:paraId="1783DE4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9234778"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7977F9" w14:textId="77777777" w:rsidR="00F7428A" w:rsidRPr="001B1679" w:rsidRDefault="00F7428A" w:rsidP="00715966">
            <w:pPr>
              <w:pStyle w:val="TAL"/>
              <w:rPr>
                <w:sz w:val="16"/>
                <w:szCs w:val="16"/>
              </w:rPr>
            </w:pPr>
            <w:r w:rsidRPr="001B1679">
              <w:rPr>
                <w:sz w:val="16"/>
                <w:szCs w:val="16"/>
              </w:rPr>
              <w:t>Sabater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FC59D5" w14:textId="77777777" w:rsidR="00F7428A" w:rsidRPr="001B1679" w:rsidRDefault="00F7428A" w:rsidP="00715966">
            <w:pPr>
              <w:pStyle w:val="TAL"/>
              <w:rPr>
                <w:sz w:val="16"/>
                <w:szCs w:val="16"/>
              </w:rPr>
            </w:pPr>
            <w:r w:rsidRPr="001B1679">
              <w:rPr>
                <w:sz w:val="16"/>
                <w:szCs w:val="16"/>
              </w:rPr>
              <w:t>Susana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0F1A11" w14:textId="77777777" w:rsidR="00F7428A" w:rsidRPr="001B1679" w:rsidRDefault="00F7428A" w:rsidP="00715966">
            <w:pPr>
              <w:pStyle w:val="TAL"/>
              <w:rPr>
                <w:sz w:val="16"/>
                <w:szCs w:val="16"/>
              </w:rPr>
            </w:pPr>
            <w:r w:rsidRPr="001B1679">
              <w:rPr>
                <w:sz w:val="16"/>
                <w:szCs w:val="16"/>
              </w:rPr>
              <w:t>VODAFONE Group Plc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67E847"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46A710" w14:textId="77777777" w:rsidR="00F7428A" w:rsidRPr="001B1679" w:rsidRDefault="00F7428A" w:rsidP="00715966">
            <w:pPr>
              <w:pStyle w:val="TAL"/>
              <w:rPr>
                <w:sz w:val="16"/>
                <w:szCs w:val="16"/>
              </w:rPr>
            </w:pPr>
            <w:r w:rsidRPr="001B1679">
              <w:rPr>
                <w:sz w:val="16"/>
                <w:szCs w:val="16"/>
              </w:rPr>
              <w:t>3GPPMEMBER</w:t>
            </w:r>
          </w:p>
        </w:tc>
      </w:tr>
      <w:tr w:rsidR="00F7428A" w14:paraId="20271BC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8F38FAE"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DBD508" w14:textId="77777777" w:rsidR="00F7428A" w:rsidRPr="001B1679" w:rsidRDefault="00F7428A" w:rsidP="00715966">
            <w:pPr>
              <w:pStyle w:val="TAL"/>
              <w:rPr>
                <w:sz w:val="16"/>
                <w:szCs w:val="16"/>
              </w:rPr>
            </w:pPr>
            <w:r w:rsidRPr="001B1679">
              <w:rPr>
                <w:sz w:val="16"/>
                <w:szCs w:val="16"/>
              </w:rPr>
              <w:t>Saito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889767" w14:textId="77777777" w:rsidR="00F7428A" w:rsidRPr="001B1679" w:rsidRDefault="00F7428A" w:rsidP="00715966">
            <w:pPr>
              <w:pStyle w:val="TAL"/>
              <w:rPr>
                <w:sz w:val="16"/>
                <w:szCs w:val="16"/>
              </w:rPr>
            </w:pPr>
            <w:r w:rsidRPr="001B1679">
              <w:rPr>
                <w:sz w:val="16"/>
                <w:szCs w:val="16"/>
              </w:rPr>
              <w:t>Koji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25423A"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6A95FE"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912E8" w14:textId="77777777" w:rsidR="00F7428A" w:rsidRPr="001B1679" w:rsidRDefault="00F7428A" w:rsidP="00715966">
            <w:pPr>
              <w:pStyle w:val="TAL"/>
              <w:rPr>
                <w:sz w:val="16"/>
                <w:szCs w:val="16"/>
              </w:rPr>
            </w:pPr>
            <w:r w:rsidRPr="001B1679">
              <w:rPr>
                <w:sz w:val="16"/>
                <w:szCs w:val="16"/>
              </w:rPr>
              <w:t>3GPPMEMBER</w:t>
            </w:r>
          </w:p>
        </w:tc>
      </w:tr>
      <w:tr w:rsidR="00F7428A" w14:paraId="29804EB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760B446"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F0B040" w14:textId="77777777" w:rsidR="00F7428A" w:rsidRPr="001B1679" w:rsidRDefault="00F7428A" w:rsidP="00715966">
            <w:pPr>
              <w:pStyle w:val="TAL"/>
              <w:rPr>
                <w:sz w:val="16"/>
                <w:szCs w:val="16"/>
              </w:rPr>
            </w:pPr>
            <w:r w:rsidRPr="001B1679">
              <w:rPr>
                <w:sz w:val="16"/>
                <w:szCs w:val="16"/>
              </w:rPr>
              <w:t>Sayyed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A68ABF" w14:textId="77777777" w:rsidR="00F7428A" w:rsidRPr="001B1679" w:rsidRDefault="00F7428A" w:rsidP="00715966">
            <w:pPr>
              <w:pStyle w:val="TAL"/>
              <w:rPr>
                <w:sz w:val="16"/>
                <w:szCs w:val="16"/>
              </w:rPr>
            </w:pPr>
            <w:proofErr w:type="spellStart"/>
            <w:r w:rsidRPr="001B1679">
              <w:rPr>
                <w:sz w:val="16"/>
                <w:szCs w:val="16"/>
              </w:rPr>
              <w:t>Shafivulla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25B932" w14:textId="77777777" w:rsidR="00F7428A" w:rsidRPr="001B1679" w:rsidRDefault="00F7428A" w:rsidP="00715966">
            <w:pPr>
              <w:pStyle w:val="TAL"/>
              <w:rPr>
                <w:sz w:val="16"/>
                <w:szCs w:val="16"/>
              </w:rPr>
            </w:pPr>
            <w:proofErr w:type="spellStart"/>
            <w:r w:rsidRPr="001B1679">
              <w:rPr>
                <w:sz w:val="16"/>
                <w:szCs w:val="16"/>
              </w:rPr>
              <w:t>CEWiT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E9E16"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43938C" w14:textId="77777777" w:rsidR="00F7428A" w:rsidRPr="001B1679" w:rsidRDefault="00F7428A" w:rsidP="00715966">
            <w:pPr>
              <w:pStyle w:val="TAL"/>
              <w:rPr>
                <w:sz w:val="16"/>
                <w:szCs w:val="16"/>
              </w:rPr>
            </w:pPr>
            <w:r w:rsidRPr="001B1679">
              <w:rPr>
                <w:sz w:val="16"/>
                <w:szCs w:val="16"/>
              </w:rPr>
              <w:t>3GPPMEMBER</w:t>
            </w:r>
          </w:p>
        </w:tc>
      </w:tr>
      <w:tr w:rsidR="00F7428A" w14:paraId="51EEE28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5932DA"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00A3A6" w14:textId="77777777" w:rsidR="00F7428A" w:rsidRPr="001B1679" w:rsidRDefault="00F7428A" w:rsidP="00715966">
            <w:pPr>
              <w:pStyle w:val="TAL"/>
              <w:rPr>
                <w:sz w:val="16"/>
                <w:szCs w:val="16"/>
              </w:rPr>
            </w:pPr>
            <w:proofErr w:type="spellStart"/>
            <w:r w:rsidRPr="001B1679">
              <w:rPr>
                <w:sz w:val="16"/>
                <w:szCs w:val="16"/>
              </w:rPr>
              <w:t>Sendrea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92D19A" w14:textId="77777777" w:rsidR="00F7428A" w:rsidRPr="001B1679" w:rsidRDefault="00F7428A" w:rsidP="00715966">
            <w:pPr>
              <w:pStyle w:val="TAL"/>
              <w:rPr>
                <w:sz w:val="16"/>
                <w:szCs w:val="16"/>
              </w:rPr>
            </w:pPr>
            <w:r w:rsidRPr="001B1679">
              <w:rPr>
                <w:sz w:val="16"/>
                <w:szCs w:val="16"/>
              </w:rPr>
              <w:t>Anastasia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FC08F" w14:textId="77777777" w:rsidR="00F7428A" w:rsidRPr="001B1679" w:rsidRDefault="00F7428A" w:rsidP="00715966">
            <w:pPr>
              <w:pStyle w:val="TAL"/>
              <w:rPr>
                <w:sz w:val="16"/>
                <w:szCs w:val="16"/>
              </w:rPr>
            </w:pPr>
            <w:r w:rsidRPr="001B1679">
              <w:rPr>
                <w:sz w:val="16"/>
                <w:szCs w:val="16"/>
              </w:rPr>
              <w:t>TIA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0B0FF4" w14:textId="77777777" w:rsidR="00F7428A" w:rsidRPr="001B1679" w:rsidRDefault="00F7428A" w:rsidP="00715966">
            <w:pPr>
              <w:pStyle w:val="TAL"/>
              <w:rPr>
                <w:sz w:val="16"/>
                <w:szCs w:val="16"/>
              </w:rPr>
            </w:pPr>
            <w:r w:rsidRPr="001B1679">
              <w:rPr>
                <w:sz w:val="16"/>
                <w:szCs w:val="16"/>
              </w:rPr>
              <w:t>OTHER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6FF3F6" w14:textId="77777777" w:rsidR="00F7428A" w:rsidRPr="001B1679" w:rsidRDefault="00F7428A" w:rsidP="00715966">
            <w:pPr>
              <w:pStyle w:val="TAL"/>
              <w:rPr>
                <w:sz w:val="16"/>
                <w:szCs w:val="16"/>
              </w:rPr>
            </w:pPr>
            <w:r w:rsidRPr="001B1679">
              <w:rPr>
                <w:sz w:val="16"/>
                <w:szCs w:val="16"/>
              </w:rPr>
              <w:t>3GPPOBSERV</w:t>
            </w:r>
          </w:p>
        </w:tc>
      </w:tr>
      <w:tr w:rsidR="00F7428A" w14:paraId="38E8020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47658A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33A3D5" w14:textId="77777777" w:rsidR="00F7428A" w:rsidRPr="001B1679" w:rsidRDefault="00F7428A" w:rsidP="00715966">
            <w:pPr>
              <w:pStyle w:val="TAL"/>
              <w:rPr>
                <w:sz w:val="16"/>
                <w:szCs w:val="16"/>
              </w:rPr>
            </w:pPr>
            <w:r w:rsidRPr="001B1679">
              <w:rPr>
                <w:sz w:val="16"/>
                <w:szCs w:val="16"/>
              </w:rPr>
              <w:t>Shafi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20FFD0" w14:textId="77777777" w:rsidR="00F7428A" w:rsidRPr="001B1679" w:rsidRDefault="00F7428A" w:rsidP="00715966">
            <w:pPr>
              <w:pStyle w:val="TAL"/>
              <w:rPr>
                <w:sz w:val="16"/>
                <w:szCs w:val="16"/>
              </w:rPr>
            </w:pPr>
            <w:r w:rsidRPr="001B1679">
              <w:rPr>
                <w:sz w:val="16"/>
                <w:szCs w:val="16"/>
              </w:rPr>
              <w:t>Mansoor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2BBCE" w14:textId="77777777" w:rsidR="00F7428A" w:rsidRPr="001B1679" w:rsidRDefault="00F7428A" w:rsidP="00715966">
            <w:pPr>
              <w:pStyle w:val="TAL"/>
              <w:rPr>
                <w:sz w:val="16"/>
                <w:szCs w:val="16"/>
              </w:rPr>
            </w:pPr>
            <w:r w:rsidRPr="001B1679">
              <w:rPr>
                <w:sz w:val="16"/>
                <w:szCs w:val="16"/>
              </w:rPr>
              <w:t>Spark NZ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EBC799"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54F281" w14:textId="77777777" w:rsidR="00F7428A" w:rsidRPr="001B1679" w:rsidRDefault="00F7428A" w:rsidP="00715966">
            <w:pPr>
              <w:pStyle w:val="TAL"/>
              <w:rPr>
                <w:sz w:val="16"/>
                <w:szCs w:val="16"/>
              </w:rPr>
            </w:pPr>
            <w:r w:rsidRPr="001B1679">
              <w:rPr>
                <w:sz w:val="16"/>
                <w:szCs w:val="16"/>
              </w:rPr>
              <w:t>3GPPMEMBER</w:t>
            </w:r>
          </w:p>
        </w:tc>
      </w:tr>
      <w:tr w:rsidR="00F7428A" w14:paraId="7B0EF45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7A18A40"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418155" w14:textId="77777777" w:rsidR="00F7428A" w:rsidRPr="001B1679" w:rsidRDefault="00F7428A" w:rsidP="00715966">
            <w:pPr>
              <w:pStyle w:val="TAL"/>
              <w:rPr>
                <w:sz w:val="16"/>
                <w:szCs w:val="16"/>
              </w:rPr>
            </w:pPr>
            <w:r w:rsidRPr="001B1679">
              <w:rPr>
                <w:sz w:val="16"/>
                <w:szCs w:val="16"/>
              </w:rPr>
              <w:t>Shah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0B69AE" w14:textId="77777777" w:rsidR="00F7428A" w:rsidRPr="001B1679" w:rsidRDefault="00F7428A" w:rsidP="00715966">
            <w:pPr>
              <w:pStyle w:val="TAL"/>
              <w:rPr>
                <w:sz w:val="16"/>
                <w:szCs w:val="16"/>
              </w:rPr>
            </w:pPr>
            <w:r w:rsidRPr="001B1679">
              <w:rPr>
                <w:sz w:val="16"/>
                <w:szCs w:val="16"/>
              </w:rPr>
              <w:t>Brijesh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1FCD8" w14:textId="77777777" w:rsidR="00F7428A" w:rsidRPr="001B1679" w:rsidRDefault="00F7428A" w:rsidP="00715966">
            <w:pPr>
              <w:pStyle w:val="TAL"/>
              <w:rPr>
                <w:sz w:val="16"/>
                <w:szCs w:val="16"/>
              </w:rPr>
            </w:pPr>
            <w:r w:rsidRPr="001B1679">
              <w:rPr>
                <w:sz w:val="16"/>
                <w:szCs w:val="16"/>
              </w:rPr>
              <w:t>Reliance Jio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ADD2FE"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844319" w14:textId="77777777" w:rsidR="00F7428A" w:rsidRPr="001B1679" w:rsidRDefault="00F7428A" w:rsidP="00715966">
            <w:pPr>
              <w:pStyle w:val="TAL"/>
              <w:rPr>
                <w:sz w:val="16"/>
                <w:szCs w:val="16"/>
              </w:rPr>
            </w:pPr>
            <w:r w:rsidRPr="001B1679">
              <w:rPr>
                <w:sz w:val="16"/>
                <w:szCs w:val="16"/>
              </w:rPr>
              <w:t>3GPPMEMBER</w:t>
            </w:r>
          </w:p>
        </w:tc>
      </w:tr>
      <w:tr w:rsidR="00F7428A" w14:paraId="23A7C99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7C09AC8"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FE90CC" w14:textId="77777777" w:rsidR="00F7428A" w:rsidRPr="001B1679" w:rsidRDefault="00F7428A" w:rsidP="00715966">
            <w:pPr>
              <w:pStyle w:val="TAL"/>
              <w:rPr>
                <w:sz w:val="16"/>
                <w:szCs w:val="16"/>
              </w:rPr>
            </w:pPr>
            <w:r w:rsidRPr="001B1679">
              <w:rPr>
                <w:sz w:val="16"/>
                <w:szCs w:val="16"/>
              </w:rPr>
              <w:t>Shah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05A70A" w14:textId="77777777" w:rsidR="00F7428A" w:rsidRPr="001B1679" w:rsidRDefault="00F7428A" w:rsidP="00715966">
            <w:pPr>
              <w:pStyle w:val="TAL"/>
              <w:rPr>
                <w:sz w:val="16"/>
                <w:szCs w:val="16"/>
              </w:rPr>
            </w:pPr>
            <w:r w:rsidRPr="001B1679">
              <w:rPr>
                <w:sz w:val="16"/>
                <w:szCs w:val="16"/>
              </w:rPr>
              <w:t>Sapan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62F09" w14:textId="77777777" w:rsidR="00F7428A" w:rsidRPr="001B1679" w:rsidRDefault="00F7428A" w:rsidP="00715966">
            <w:pPr>
              <w:pStyle w:val="TAL"/>
              <w:rPr>
                <w:sz w:val="16"/>
                <w:szCs w:val="16"/>
              </w:rPr>
            </w:pPr>
            <w:r w:rsidRPr="001B1679">
              <w:rPr>
                <w:sz w:val="16"/>
                <w:szCs w:val="16"/>
              </w:rPr>
              <w:t>Samsung R&amp;D Institute India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A7352C"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AFCF12" w14:textId="77777777" w:rsidR="00F7428A" w:rsidRPr="001B1679" w:rsidRDefault="00F7428A" w:rsidP="00715966">
            <w:pPr>
              <w:pStyle w:val="TAL"/>
              <w:rPr>
                <w:sz w:val="16"/>
                <w:szCs w:val="16"/>
              </w:rPr>
            </w:pPr>
            <w:r w:rsidRPr="001B1679">
              <w:rPr>
                <w:sz w:val="16"/>
                <w:szCs w:val="16"/>
              </w:rPr>
              <w:t>3GPPMEMBER</w:t>
            </w:r>
          </w:p>
        </w:tc>
      </w:tr>
      <w:tr w:rsidR="00F7428A" w14:paraId="303E2BB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6ECAC65"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9E8E08" w14:textId="77777777" w:rsidR="00F7428A" w:rsidRPr="001B1679" w:rsidRDefault="00F7428A" w:rsidP="00715966">
            <w:pPr>
              <w:pStyle w:val="TAL"/>
              <w:rPr>
                <w:sz w:val="16"/>
                <w:szCs w:val="16"/>
              </w:rPr>
            </w:pPr>
            <w:r w:rsidRPr="001B1679">
              <w:rPr>
                <w:sz w:val="16"/>
                <w:szCs w:val="16"/>
              </w:rPr>
              <w:t>Shailendra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BBC61D" w14:textId="77777777" w:rsidR="00F7428A" w:rsidRPr="001B1679" w:rsidRDefault="00F7428A" w:rsidP="00715966">
            <w:pPr>
              <w:pStyle w:val="TAL"/>
              <w:rPr>
                <w:sz w:val="16"/>
                <w:szCs w:val="16"/>
              </w:rPr>
            </w:pPr>
            <w:r w:rsidRPr="001B1679">
              <w:rPr>
                <w:sz w:val="16"/>
                <w:szCs w:val="16"/>
              </w:rPr>
              <w:t>Samar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C0E17" w14:textId="77777777" w:rsidR="00F7428A" w:rsidRPr="001B1679" w:rsidRDefault="00F7428A" w:rsidP="00715966">
            <w:pPr>
              <w:pStyle w:val="TAL"/>
              <w:rPr>
                <w:sz w:val="16"/>
                <w:szCs w:val="16"/>
              </w:rPr>
            </w:pPr>
            <w:r w:rsidRPr="001B1679">
              <w:rPr>
                <w:sz w:val="16"/>
                <w:szCs w:val="16"/>
              </w:rPr>
              <w:t>Intel Technology India Pvt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A5741B"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63EB14" w14:textId="77777777" w:rsidR="00F7428A" w:rsidRPr="001B1679" w:rsidRDefault="00F7428A" w:rsidP="00715966">
            <w:pPr>
              <w:pStyle w:val="TAL"/>
              <w:rPr>
                <w:sz w:val="16"/>
                <w:szCs w:val="16"/>
              </w:rPr>
            </w:pPr>
            <w:r w:rsidRPr="001B1679">
              <w:rPr>
                <w:sz w:val="16"/>
                <w:szCs w:val="16"/>
              </w:rPr>
              <w:t>3GPPMEMBER</w:t>
            </w:r>
          </w:p>
        </w:tc>
      </w:tr>
      <w:tr w:rsidR="00F7428A" w14:paraId="050CF88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C20EAD1"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DD491C" w14:textId="77777777" w:rsidR="00F7428A" w:rsidRPr="001B1679" w:rsidRDefault="00F7428A" w:rsidP="00715966">
            <w:pPr>
              <w:pStyle w:val="TAL"/>
              <w:rPr>
                <w:sz w:val="16"/>
                <w:szCs w:val="16"/>
              </w:rPr>
            </w:pPr>
            <w:r w:rsidRPr="001B1679">
              <w:rPr>
                <w:sz w:val="16"/>
                <w:szCs w:val="16"/>
              </w:rPr>
              <w:t>Shao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4ABAAC" w14:textId="77777777" w:rsidR="00F7428A" w:rsidRPr="001B1679" w:rsidRDefault="00F7428A" w:rsidP="00715966">
            <w:pPr>
              <w:pStyle w:val="TAL"/>
              <w:rPr>
                <w:sz w:val="16"/>
                <w:szCs w:val="16"/>
              </w:rPr>
            </w:pPr>
            <w:r w:rsidRPr="001B1679">
              <w:rPr>
                <w:sz w:val="16"/>
                <w:szCs w:val="16"/>
              </w:rPr>
              <w:t>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829EE" w14:textId="77777777" w:rsidR="00F7428A" w:rsidRPr="001B1679" w:rsidRDefault="00F7428A" w:rsidP="00715966">
            <w:pPr>
              <w:pStyle w:val="TAL"/>
              <w:rPr>
                <w:sz w:val="16"/>
                <w:szCs w:val="16"/>
              </w:rPr>
            </w:pPr>
            <w:r w:rsidRPr="001B1679">
              <w:rPr>
                <w:sz w:val="16"/>
                <w:szCs w:val="16"/>
              </w:rPr>
              <w:t>TOYOTA MOTOR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9D7A50"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6A034A" w14:textId="77777777" w:rsidR="00F7428A" w:rsidRPr="001B1679" w:rsidRDefault="00F7428A" w:rsidP="00715966">
            <w:pPr>
              <w:pStyle w:val="TAL"/>
              <w:rPr>
                <w:sz w:val="16"/>
                <w:szCs w:val="16"/>
              </w:rPr>
            </w:pPr>
            <w:r w:rsidRPr="001B1679">
              <w:rPr>
                <w:sz w:val="16"/>
                <w:szCs w:val="16"/>
              </w:rPr>
              <w:t>3GPPMEMBER</w:t>
            </w:r>
          </w:p>
        </w:tc>
      </w:tr>
      <w:tr w:rsidR="00F7428A" w14:paraId="4175C75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DA69021"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F43A52" w14:textId="77777777" w:rsidR="00F7428A" w:rsidRPr="001B1679" w:rsidRDefault="00F7428A" w:rsidP="00715966">
            <w:pPr>
              <w:pStyle w:val="TAL"/>
              <w:rPr>
                <w:sz w:val="16"/>
                <w:szCs w:val="16"/>
              </w:rPr>
            </w:pPr>
            <w:r w:rsidRPr="001B1679">
              <w:rPr>
                <w:sz w:val="16"/>
                <w:szCs w:val="16"/>
              </w:rPr>
              <w:t>Sharma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6E510E" w14:textId="77777777" w:rsidR="00F7428A" w:rsidRPr="001B1679" w:rsidRDefault="00F7428A" w:rsidP="00715966">
            <w:pPr>
              <w:pStyle w:val="TAL"/>
              <w:rPr>
                <w:sz w:val="16"/>
                <w:szCs w:val="16"/>
              </w:rPr>
            </w:pPr>
            <w:r w:rsidRPr="001B1679">
              <w:rPr>
                <w:sz w:val="16"/>
                <w:szCs w:val="16"/>
              </w:rPr>
              <w:t>Anjali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2843D3" w14:textId="77777777" w:rsidR="00F7428A" w:rsidRPr="001B1679" w:rsidRDefault="00F7428A" w:rsidP="00715966">
            <w:pPr>
              <w:pStyle w:val="TAL"/>
              <w:rPr>
                <w:sz w:val="16"/>
                <w:szCs w:val="16"/>
              </w:rPr>
            </w:pPr>
            <w:r w:rsidRPr="001B1679">
              <w:rPr>
                <w:sz w:val="16"/>
                <w:szCs w:val="16"/>
              </w:rPr>
              <w:t>IIT Bombay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BEE944"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07B9F6" w14:textId="77777777" w:rsidR="00F7428A" w:rsidRPr="001B1679" w:rsidRDefault="00F7428A" w:rsidP="00715966">
            <w:pPr>
              <w:pStyle w:val="TAL"/>
              <w:rPr>
                <w:sz w:val="16"/>
                <w:szCs w:val="16"/>
              </w:rPr>
            </w:pPr>
            <w:r w:rsidRPr="001B1679">
              <w:rPr>
                <w:sz w:val="16"/>
                <w:szCs w:val="16"/>
              </w:rPr>
              <w:t>3GPPMEMBER</w:t>
            </w:r>
          </w:p>
        </w:tc>
      </w:tr>
      <w:tr w:rsidR="00F7428A" w14:paraId="71E092A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E6D3E8D"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05A148" w14:textId="77777777" w:rsidR="00F7428A" w:rsidRPr="001B1679" w:rsidRDefault="00F7428A" w:rsidP="00715966">
            <w:pPr>
              <w:pStyle w:val="TAL"/>
              <w:rPr>
                <w:sz w:val="16"/>
                <w:szCs w:val="16"/>
              </w:rPr>
            </w:pPr>
            <w:r w:rsidRPr="001B1679">
              <w:rPr>
                <w:sz w:val="16"/>
                <w:szCs w:val="16"/>
              </w:rPr>
              <w:t>Shrivastava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091CE1" w14:textId="77777777" w:rsidR="00F7428A" w:rsidRPr="001B1679" w:rsidRDefault="00F7428A" w:rsidP="00715966">
            <w:pPr>
              <w:pStyle w:val="TAL"/>
              <w:rPr>
                <w:sz w:val="16"/>
                <w:szCs w:val="16"/>
              </w:rPr>
            </w:pPr>
            <w:r w:rsidRPr="001B1679">
              <w:rPr>
                <w:sz w:val="16"/>
                <w:szCs w:val="16"/>
              </w:rPr>
              <w:t>Vinay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58F6B" w14:textId="77777777" w:rsidR="00F7428A" w:rsidRPr="001B1679" w:rsidRDefault="00F7428A" w:rsidP="00715966">
            <w:pPr>
              <w:pStyle w:val="TAL"/>
              <w:rPr>
                <w:sz w:val="16"/>
                <w:szCs w:val="16"/>
              </w:rPr>
            </w:pPr>
            <w:r w:rsidRPr="001B1679">
              <w:rPr>
                <w:sz w:val="16"/>
                <w:szCs w:val="16"/>
              </w:rPr>
              <w:t>Reliance Jio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7BF81A"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E9DD6E" w14:textId="77777777" w:rsidR="00F7428A" w:rsidRPr="001B1679" w:rsidRDefault="00F7428A" w:rsidP="00715966">
            <w:pPr>
              <w:pStyle w:val="TAL"/>
              <w:rPr>
                <w:sz w:val="16"/>
                <w:szCs w:val="16"/>
              </w:rPr>
            </w:pPr>
            <w:r w:rsidRPr="001B1679">
              <w:rPr>
                <w:sz w:val="16"/>
                <w:szCs w:val="16"/>
              </w:rPr>
              <w:t>3GPPMEMBER</w:t>
            </w:r>
          </w:p>
        </w:tc>
      </w:tr>
      <w:tr w:rsidR="00F7428A" w14:paraId="2C39739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F674518"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D2928B" w14:textId="77777777" w:rsidR="00F7428A" w:rsidRPr="001B1679" w:rsidRDefault="00F7428A" w:rsidP="00715966">
            <w:pPr>
              <w:pStyle w:val="TAL"/>
              <w:rPr>
                <w:sz w:val="16"/>
                <w:szCs w:val="16"/>
              </w:rPr>
            </w:pPr>
            <w:proofErr w:type="spellStart"/>
            <w:r w:rsidRPr="001B1679">
              <w:rPr>
                <w:sz w:val="16"/>
                <w:szCs w:val="16"/>
              </w:rPr>
              <w:t>Simha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4CBCC1" w14:textId="77777777" w:rsidR="00F7428A" w:rsidRPr="001B1679" w:rsidRDefault="00F7428A" w:rsidP="00715966">
            <w:pPr>
              <w:pStyle w:val="TAL"/>
              <w:rPr>
                <w:sz w:val="16"/>
                <w:szCs w:val="16"/>
              </w:rPr>
            </w:pPr>
            <w:proofErr w:type="spellStart"/>
            <w:r w:rsidRPr="001B1679">
              <w:rPr>
                <w:sz w:val="16"/>
                <w:szCs w:val="16"/>
              </w:rPr>
              <w:t>Sesh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F22549" w14:textId="77777777" w:rsidR="00F7428A" w:rsidRPr="001B1679" w:rsidRDefault="00F7428A" w:rsidP="00715966">
            <w:pPr>
              <w:pStyle w:val="TAL"/>
              <w:rPr>
                <w:sz w:val="16"/>
                <w:szCs w:val="16"/>
              </w:rPr>
            </w:pPr>
            <w:r w:rsidRPr="001B1679">
              <w:rPr>
                <w:sz w:val="16"/>
                <w:szCs w:val="16"/>
              </w:rPr>
              <w:t>ONE Media 3.0 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8D2E05"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2B611D" w14:textId="77777777" w:rsidR="00F7428A" w:rsidRPr="001B1679" w:rsidRDefault="00F7428A" w:rsidP="00715966">
            <w:pPr>
              <w:pStyle w:val="TAL"/>
              <w:rPr>
                <w:sz w:val="16"/>
                <w:szCs w:val="16"/>
              </w:rPr>
            </w:pPr>
            <w:r w:rsidRPr="001B1679">
              <w:rPr>
                <w:sz w:val="16"/>
                <w:szCs w:val="16"/>
              </w:rPr>
              <w:t>3GPPMEMBER</w:t>
            </w:r>
          </w:p>
        </w:tc>
      </w:tr>
      <w:tr w:rsidR="00F7428A" w14:paraId="2F72C3F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313804E"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2E0921" w14:textId="77777777" w:rsidR="00F7428A" w:rsidRPr="001B1679" w:rsidRDefault="00F7428A" w:rsidP="00715966">
            <w:pPr>
              <w:pStyle w:val="TAL"/>
              <w:rPr>
                <w:sz w:val="16"/>
                <w:szCs w:val="16"/>
              </w:rPr>
            </w:pPr>
            <w:r w:rsidRPr="001B1679">
              <w:rPr>
                <w:sz w:val="16"/>
                <w:szCs w:val="16"/>
              </w:rPr>
              <w:t>Singh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20F3D5" w14:textId="77777777" w:rsidR="00F7428A" w:rsidRPr="001B1679" w:rsidRDefault="00F7428A" w:rsidP="00715966">
            <w:pPr>
              <w:pStyle w:val="TAL"/>
              <w:rPr>
                <w:sz w:val="16"/>
                <w:szCs w:val="16"/>
              </w:rPr>
            </w:pPr>
            <w:r w:rsidRPr="001B1679">
              <w:rPr>
                <w:sz w:val="16"/>
                <w:szCs w:val="16"/>
              </w:rPr>
              <w:t>Sweta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6F8BC"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F133A3"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56F144" w14:textId="77777777" w:rsidR="00F7428A" w:rsidRPr="001B1679" w:rsidRDefault="00F7428A" w:rsidP="00715966">
            <w:pPr>
              <w:pStyle w:val="TAL"/>
              <w:rPr>
                <w:sz w:val="16"/>
                <w:szCs w:val="16"/>
              </w:rPr>
            </w:pPr>
            <w:r w:rsidRPr="001B1679">
              <w:rPr>
                <w:sz w:val="16"/>
                <w:szCs w:val="16"/>
              </w:rPr>
              <w:t>3GPPORG_REP</w:t>
            </w:r>
          </w:p>
        </w:tc>
      </w:tr>
      <w:tr w:rsidR="00F7428A" w14:paraId="02EA105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0D5147A"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7F712C" w14:textId="77777777" w:rsidR="00F7428A" w:rsidRPr="001B1679" w:rsidRDefault="00F7428A" w:rsidP="00715966">
            <w:pPr>
              <w:pStyle w:val="TAL"/>
              <w:rPr>
                <w:sz w:val="16"/>
                <w:szCs w:val="16"/>
              </w:rPr>
            </w:pPr>
            <w:r w:rsidRPr="001B1679">
              <w:rPr>
                <w:sz w:val="16"/>
                <w:szCs w:val="16"/>
              </w:rPr>
              <w:t>Srinivasan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25918E" w14:textId="77777777" w:rsidR="00F7428A" w:rsidRPr="001B1679" w:rsidRDefault="00F7428A" w:rsidP="00715966">
            <w:pPr>
              <w:pStyle w:val="TAL"/>
              <w:rPr>
                <w:sz w:val="16"/>
                <w:szCs w:val="16"/>
              </w:rPr>
            </w:pPr>
            <w:r w:rsidRPr="001B1679">
              <w:rPr>
                <w:sz w:val="16"/>
                <w:szCs w:val="16"/>
              </w:rPr>
              <w:t>Bala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4DD5FF" w14:textId="77777777" w:rsidR="00F7428A" w:rsidRPr="001B1679" w:rsidRDefault="00F7428A" w:rsidP="00715966">
            <w:pPr>
              <w:pStyle w:val="TAL"/>
              <w:rPr>
                <w:sz w:val="16"/>
                <w:szCs w:val="16"/>
              </w:rPr>
            </w:pPr>
            <w:r w:rsidRPr="001B1679">
              <w:rPr>
                <w:sz w:val="16"/>
                <w:szCs w:val="16"/>
              </w:rPr>
              <w:t>STE IDIRECT IRELAND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17503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CE06B" w14:textId="77777777" w:rsidR="00F7428A" w:rsidRPr="001B1679" w:rsidRDefault="00F7428A" w:rsidP="00715966">
            <w:pPr>
              <w:pStyle w:val="TAL"/>
              <w:rPr>
                <w:sz w:val="16"/>
                <w:szCs w:val="16"/>
              </w:rPr>
            </w:pPr>
            <w:r w:rsidRPr="001B1679">
              <w:rPr>
                <w:sz w:val="16"/>
                <w:szCs w:val="16"/>
              </w:rPr>
              <w:t>3GPPMEMBER</w:t>
            </w:r>
          </w:p>
        </w:tc>
      </w:tr>
      <w:tr w:rsidR="00F7428A" w14:paraId="4FC67A7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88268B2"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F7553F" w14:textId="77777777" w:rsidR="00F7428A" w:rsidRPr="001B1679" w:rsidRDefault="00F7428A" w:rsidP="00715966">
            <w:pPr>
              <w:pStyle w:val="TAL"/>
              <w:rPr>
                <w:sz w:val="16"/>
                <w:szCs w:val="16"/>
              </w:rPr>
            </w:pPr>
            <w:r w:rsidRPr="001B1679">
              <w:rPr>
                <w:sz w:val="16"/>
                <w:szCs w:val="16"/>
              </w:rPr>
              <w:t>Stojanovski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8E47E6" w14:textId="77777777" w:rsidR="00F7428A" w:rsidRPr="001B1679" w:rsidRDefault="00F7428A" w:rsidP="00715966">
            <w:pPr>
              <w:pStyle w:val="TAL"/>
              <w:rPr>
                <w:sz w:val="16"/>
                <w:szCs w:val="16"/>
              </w:rPr>
            </w:pPr>
            <w:r w:rsidRPr="001B1679">
              <w:rPr>
                <w:sz w:val="16"/>
                <w:szCs w:val="16"/>
              </w:rPr>
              <w:t>Saso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91FB1" w14:textId="77777777" w:rsidR="00F7428A" w:rsidRPr="001B1679" w:rsidRDefault="00F7428A" w:rsidP="00715966">
            <w:pPr>
              <w:pStyle w:val="TAL"/>
              <w:rPr>
                <w:sz w:val="16"/>
                <w:szCs w:val="16"/>
              </w:rPr>
            </w:pPr>
            <w:r w:rsidRPr="001B1679">
              <w:rPr>
                <w:sz w:val="16"/>
                <w:szCs w:val="16"/>
              </w:rPr>
              <w:t>Intel Deutschland GmbH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F19AAC"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C79C5D" w14:textId="77777777" w:rsidR="00F7428A" w:rsidRPr="001B1679" w:rsidRDefault="00F7428A" w:rsidP="00715966">
            <w:pPr>
              <w:pStyle w:val="TAL"/>
              <w:rPr>
                <w:sz w:val="16"/>
                <w:szCs w:val="16"/>
              </w:rPr>
            </w:pPr>
            <w:r w:rsidRPr="001B1679">
              <w:rPr>
                <w:sz w:val="16"/>
                <w:szCs w:val="16"/>
              </w:rPr>
              <w:t>3GPPMEMBER</w:t>
            </w:r>
          </w:p>
        </w:tc>
      </w:tr>
      <w:tr w:rsidR="00F7428A" w14:paraId="227F1BA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C56246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BEEA64" w14:textId="77777777" w:rsidR="00F7428A" w:rsidRPr="001B1679" w:rsidRDefault="00F7428A" w:rsidP="00715966">
            <w:pPr>
              <w:pStyle w:val="TAL"/>
              <w:rPr>
                <w:sz w:val="16"/>
                <w:szCs w:val="16"/>
              </w:rPr>
            </w:pPr>
            <w:r w:rsidRPr="001B1679">
              <w:rPr>
                <w:sz w:val="16"/>
                <w:szCs w:val="16"/>
              </w:rPr>
              <w:t>Sugawara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32E4E8" w14:textId="77777777" w:rsidR="00F7428A" w:rsidRPr="001B1679" w:rsidRDefault="00F7428A" w:rsidP="00715966">
            <w:pPr>
              <w:pStyle w:val="TAL"/>
              <w:rPr>
                <w:sz w:val="16"/>
                <w:szCs w:val="16"/>
              </w:rPr>
            </w:pPr>
            <w:r w:rsidRPr="001B1679">
              <w:rPr>
                <w:sz w:val="16"/>
                <w:szCs w:val="16"/>
              </w:rPr>
              <w:t>Yasuo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84654F" w14:textId="77777777" w:rsidR="00F7428A" w:rsidRPr="001B1679" w:rsidRDefault="00F7428A" w:rsidP="00715966">
            <w:pPr>
              <w:pStyle w:val="TAL"/>
              <w:rPr>
                <w:sz w:val="16"/>
                <w:szCs w:val="16"/>
              </w:rPr>
            </w:pPr>
            <w:r w:rsidRPr="001B1679">
              <w:rPr>
                <w:sz w:val="16"/>
                <w:szCs w:val="16"/>
              </w:rPr>
              <w:t>SHARP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2F570C"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2B4EEA" w14:textId="77777777" w:rsidR="00F7428A" w:rsidRPr="001B1679" w:rsidRDefault="00F7428A" w:rsidP="00715966">
            <w:pPr>
              <w:pStyle w:val="TAL"/>
              <w:rPr>
                <w:sz w:val="16"/>
                <w:szCs w:val="16"/>
              </w:rPr>
            </w:pPr>
            <w:r w:rsidRPr="001B1679">
              <w:rPr>
                <w:sz w:val="16"/>
                <w:szCs w:val="16"/>
              </w:rPr>
              <w:t>3GPPMEMBER</w:t>
            </w:r>
          </w:p>
        </w:tc>
      </w:tr>
      <w:tr w:rsidR="00F7428A" w14:paraId="2B205B5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155D6A7"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18827C" w14:textId="77777777" w:rsidR="00F7428A" w:rsidRPr="001B1679" w:rsidRDefault="00F7428A" w:rsidP="00715966">
            <w:pPr>
              <w:pStyle w:val="TAL"/>
              <w:rPr>
                <w:sz w:val="16"/>
                <w:szCs w:val="16"/>
              </w:rPr>
            </w:pPr>
            <w:r w:rsidRPr="001B1679">
              <w:rPr>
                <w:sz w:val="16"/>
                <w:szCs w:val="16"/>
              </w:rPr>
              <w:t>Sung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52A345" w14:textId="77777777" w:rsidR="00F7428A" w:rsidRPr="001B1679" w:rsidRDefault="00F7428A" w:rsidP="00715966">
            <w:pPr>
              <w:pStyle w:val="TAL"/>
              <w:rPr>
                <w:sz w:val="16"/>
                <w:szCs w:val="16"/>
              </w:rPr>
            </w:pPr>
            <w:r w:rsidRPr="001B1679">
              <w:rPr>
                <w:sz w:val="16"/>
                <w:szCs w:val="16"/>
              </w:rPr>
              <w:t>Jihoon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4E534E" w14:textId="77777777" w:rsidR="00F7428A" w:rsidRPr="001B1679" w:rsidRDefault="00F7428A" w:rsidP="00715966">
            <w:pPr>
              <w:pStyle w:val="TAL"/>
              <w:rPr>
                <w:sz w:val="16"/>
                <w:szCs w:val="16"/>
              </w:rPr>
            </w:pPr>
            <w:r w:rsidRPr="001B1679">
              <w:rPr>
                <w:sz w:val="16"/>
                <w:szCs w:val="16"/>
              </w:rPr>
              <w:t>ETRI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DE8485"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8EAA18" w14:textId="77777777" w:rsidR="00F7428A" w:rsidRPr="001B1679" w:rsidRDefault="00F7428A" w:rsidP="00715966">
            <w:pPr>
              <w:pStyle w:val="TAL"/>
              <w:rPr>
                <w:sz w:val="16"/>
                <w:szCs w:val="16"/>
              </w:rPr>
            </w:pPr>
            <w:r w:rsidRPr="001B1679">
              <w:rPr>
                <w:sz w:val="16"/>
                <w:szCs w:val="16"/>
              </w:rPr>
              <w:t>3GPPMEMBER</w:t>
            </w:r>
          </w:p>
        </w:tc>
      </w:tr>
      <w:tr w:rsidR="00F7428A" w14:paraId="3BA8F83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35E20B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98763" w14:textId="77777777" w:rsidR="00F7428A" w:rsidRPr="001B1679" w:rsidRDefault="00F7428A" w:rsidP="00715966">
            <w:pPr>
              <w:pStyle w:val="TAL"/>
              <w:rPr>
                <w:sz w:val="16"/>
                <w:szCs w:val="16"/>
              </w:rPr>
            </w:pPr>
            <w:r w:rsidRPr="001B1679">
              <w:rPr>
                <w:sz w:val="16"/>
                <w:szCs w:val="16"/>
              </w:rPr>
              <w:t>Suzuki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6BAD50" w14:textId="77777777" w:rsidR="00F7428A" w:rsidRPr="001B1679" w:rsidRDefault="00F7428A" w:rsidP="00715966">
            <w:pPr>
              <w:pStyle w:val="TAL"/>
              <w:rPr>
                <w:sz w:val="16"/>
                <w:szCs w:val="16"/>
              </w:rPr>
            </w:pPr>
            <w:r w:rsidRPr="001B1679">
              <w:rPr>
                <w:sz w:val="16"/>
                <w:szCs w:val="16"/>
              </w:rPr>
              <w:t>Akito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4D9C9"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83DA71"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602CF2" w14:textId="77777777" w:rsidR="00F7428A" w:rsidRPr="001B1679" w:rsidRDefault="00F7428A" w:rsidP="00715966">
            <w:pPr>
              <w:pStyle w:val="TAL"/>
              <w:rPr>
                <w:sz w:val="16"/>
                <w:szCs w:val="16"/>
              </w:rPr>
            </w:pPr>
            <w:r w:rsidRPr="001B1679">
              <w:rPr>
                <w:sz w:val="16"/>
                <w:szCs w:val="16"/>
              </w:rPr>
              <w:t>3GPPMEMBER</w:t>
            </w:r>
          </w:p>
        </w:tc>
      </w:tr>
      <w:tr w:rsidR="00F7428A" w14:paraId="5BD8FB6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C460CB9"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62F365" w14:textId="77777777" w:rsidR="00F7428A" w:rsidRPr="001B1679" w:rsidRDefault="00F7428A" w:rsidP="00715966">
            <w:pPr>
              <w:pStyle w:val="TAL"/>
              <w:rPr>
                <w:sz w:val="16"/>
                <w:szCs w:val="16"/>
              </w:rPr>
            </w:pPr>
            <w:r w:rsidRPr="001B1679">
              <w:rPr>
                <w:sz w:val="16"/>
                <w:szCs w:val="16"/>
              </w:rPr>
              <w:t>Suzuki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202988" w14:textId="77777777" w:rsidR="00F7428A" w:rsidRPr="001B1679" w:rsidRDefault="00F7428A" w:rsidP="00715966">
            <w:pPr>
              <w:pStyle w:val="TAL"/>
              <w:rPr>
                <w:sz w:val="16"/>
                <w:szCs w:val="16"/>
              </w:rPr>
            </w:pPr>
            <w:r w:rsidRPr="001B1679">
              <w:rPr>
                <w:sz w:val="16"/>
                <w:szCs w:val="16"/>
              </w:rPr>
              <w:t>Masaki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616F4"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B7299"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38170C" w14:textId="77777777" w:rsidR="00F7428A" w:rsidRPr="001B1679" w:rsidRDefault="00F7428A" w:rsidP="00715966">
            <w:pPr>
              <w:pStyle w:val="TAL"/>
              <w:rPr>
                <w:sz w:val="16"/>
                <w:szCs w:val="16"/>
              </w:rPr>
            </w:pPr>
            <w:r w:rsidRPr="001B1679">
              <w:rPr>
                <w:sz w:val="16"/>
                <w:szCs w:val="16"/>
              </w:rPr>
              <w:t>3GPPMEMBER</w:t>
            </w:r>
          </w:p>
        </w:tc>
      </w:tr>
      <w:tr w:rsidR="00F7428A" w14:paraId="0AE7E06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E327D2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F84B56" w14:textId="77777777" w:rsidR="00F7428A" w:rsidRPr="001B1679" w:rsidRDefault="00F7428A" w:rsidP="00715966">
            <w:pPr>
              <w:pStyle w:val="TAL"/>
              <w:rPr>
                <w:sz w:val="16"/>
                <w:szCs w:val="16"/>
              </w:rPr>
            </w:pPr>
            <w:r w:rsidRPr="001B1679">
              <w:rPr>
                <w:sz w:val="16"/>
                <w:szCs w:val="16"/>
              </w:rPr>
              <w:t>Tamura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6EF9FD" w14:textId="77777777" w:rsidR="00F7428A" w:rsidRPr="001B1679" w:rsidRDefault="00F7428A" w:rsidP="00715966">
            <w:pPr>
              <w:pStyle w:val="TAL"/>
              <w:rPr>
                <w:sz w:val="16"/>
                <w:szCs w:val="16"/>
              </w:rPr>
            </w:pPr>
            <w:r w:rsidRPr="001B1679">
              <w:rPr>
                <w:sz w:val="16"/>
                <w:szCs w:val="16"/>
              </w:rPr>
              <w:t>Toshiyuki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906EB" w14:textId="77777777" w:rsidR="00F7428A" w:rsidRPr="001B1679" w:rsidRDefault="00F7428A" w:rsidP="00715966">
            <w:pPr>
              <w:pStyle w:val="TAL"/>
              <w:rPr>
                <w:sz w:val="16"/>
                <w:szCs w:val="16"/>
              </w:rPr>
            </w:pPr>
            <w:r w:rsidRPr="001B1679">
              <w:rPr>
                <w:sz w:val="16"/>
                <w:szCs w:val="16"/>
              </w:rPr>
              <w:t>NEC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0B656D"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3ECA69" w14:textId="77777777" w:rsidR="00F7428A" w:rsidRPr="001B1679" w:rsidRDefault="00F7428A" w:rsidP="00715966">
            <w:pPr>
              <w:pStyle w:val="TAL"/>
              <w:rPr>
                <w:sz w:val="16"/>
                <w:szCs w:val="16"/>
              </w:rPr>
            </w:pPr>
            <w:r w:rsidRPr="001B1679">
              <w:rPr>
                <w:sz w:val="16"/>
                <w:szCs w:val="16"/>
              </w:rPr>
              <w:t>3GPPMEMBER</w:t>
            </w:r>
          </w:p>
        </w:tc>
      </w:tr>
      <w:tr w:rsidR="00F7428A" w14:paraId="3C0304D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C97D8F4"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6B022C" w14:textId="77777777" w:rsidR="00F7428A" w:rsidRPr="001B1679" w:rsidRDefault="00F7428A" w:rsidP="00715966">
            <w:pPr>
              <w:pStyle w:val="TAL"/>
              <w:rPr>
                <w:sz w:val="16"/>
                <w:szCs w:val="16"/>
              </w:rPr>
            </w:pPr>
            <w:proofErr w:type="spellStart"/>
            <w:r w:rsidRPr="001B1679">
              <w:rPr>
                <w:sz w:val="16"/>
                <w:szCs w:val="16"/>
              </w:rPr>
              <w:t>Tangudu</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3F43CC" w14:textId="77777777" w:rsidR="00F7428A" w:rsidRPr="001B1679" w:rsidRDefault="00F7428A" w:rsidP="00715966">
            <w:pPr>
              <w:pStyle w:val="TAL"/>
              <w:rPr>
                <w:sz w:val="16"/>
                <w:szCs w:val="16"/>
              </w:rPr>
            </w:pPr>
            <w:proofErr w:type="spellStart"/>
            <w:r w:rsidRPr="001B1679">
              <w:rPr>
                <w:sz w:val="16"/>
                <w:szCs w:val="16"/>
              </w:rPr>
              <w:t>Narendranath</w:t>
            </w:r>
            <w:proofErr w:type="spellEnd"/>
            <w:r w:rsidRPr="001B1679">
              <w:rPr>
                <w:sz w:val="16"/>
                <w:szCs w:val="16"/>
              </w:rPr>
              <w:t xml:space="preserve"> Durga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8E5F0" w14:textId="77777777" w:rsidR="00F7428A" w:rsidRPr="001B1679" w:rsidRDefault="00F7428A" w:rsidP="00715966">
            <w:pPr>
              <w:pStyle w:val="TAL"/>
              <w:rPr>
                <w:sz w:val="16"/>
                <w:szCs w:val="16"/>
              </w:rPr>
            </w:pPr>
            <w:r w:rsidRPr="001B1679">
              <w:rPr>
                <w:sz w:val="16"/>
                <w:szCs w:val="16"/>
              </w:rPr>
              <w:t>Samsung Electronics Co.,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3A19B5"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F8EF58" w14:textId="77777777" w:rsidR="00F7428A" w:rsidRPr="001B1679" w:rsidRDefault="00F7428A" w:rsidP="00715966">
            <w:pPr>
              <w:pStyle w:val="TAL"/>
              <w:rPr>
                <w:sz w:val="16"/>
                <w:szCs w:val="16"/>
              </w:rPr>
            </w:pPr>
            <w:r w:rsidRPr="001B1679">
              <w:rPr>
                <w:sz w:val="16"/>
                <w:szCs w:val="16"/>
              </w:rPr>
              <w:t>3GPPMEMBER</w:t>
            </w:r>
          </w:p>
        </w:tc>
      </w:tr>
      <w:tr w:rsidR="00F7428A" w14:paraId="4497A07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ADCBDE2"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6D7FE2" w14:textId="77777777" w:rsidR="00F7428A" w:rsidRPr="001B1679" w:rsidRDefault="00F7428A" w:rsidP="00715966">
            <w:pPr>
              <w:pStyle w:val="TAL"/>
              <w:rPr>
                <w:sz w:val="16"/>
                <w:szCs w:val="16"/>
              </w:rPr>
            </w:pPr>
            <w:proofErr w:type="spellStart"/>
            <w:r w:rsidRPr="001B1679">
              <w:rPr>
                <w:sz w:val="16"/>
                <w:szCs w:val="16"/>
              </w:rPr>
              <w:t>Targali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CFF9D0" w14:textId="77777777" w:rsidR="00F7428A" w:rsidRPr="001B1679" w:rsidRDefault="00F7428A" w:rsidP="00715966">
            <w:pPr>
              <w:pStyle w:val="TAL"/>
              <w:rPr>
                <w:sz w:val="16"/>
                <w:szCs w:val="16"/>
              </w:rPr>
            </w:pPr>
            <w:r w:rsidRPr="001B1679">
              <w:rPr>
                <w:sz w:val="16"/>
                <w:szCs w:val="16"/>
              </w:rPr>
              <w:t>Yousif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AF6BF2" w14:textId="77777777" w:rsidR="00F7428A" w:rsidRPr="001B1679" w:rsidRDefault="00F7428A" w:rsidP="00715966">
            <w:pPr>
              <w:pStyle w:val="TAL"/>
              <w:rPr>
                <w:sz w:val="16"/>
                <w:szCs w:val="16"/>
              </w:rPr>
            </w:pPr>
            <w:r w:rsidRPr="001B1679">
              <w:rPr>
                <w:sz w:val="16"/>
                <w:szCs w:val="16"/>
              </w:rPr>
              <w:t>Verizon Sweden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CCCC0D"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BCDDDA" w14:textId="77777777" w:rsidR="00F7428A" w:rsidRPr="001B1679" w:rsidRDefault="00F7428A" w:rsidP="00715966">
            <w:pPr>
              <w:pStyle w:val="TAL"/>
              <w:rPr>
                <w:sz w:val="16"/>
                <w:szCs w:val="16"/>
              </w:rPr>
            </w:pPr>
            <w:r w:rsidRPr="001B1679">
              <w:rPr>
                <w:sz w:val="16"/>
                <w:szCs w:val="16"/>
              </w:rPr>
              <w:t>3GPPMEMBER</w:t>
            </w:r>
          </w:p>
        </w:tc>
      </w:tr>
      <w:tr w:rsidR="00F7428A" w14:paraId="033E29E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7F44F93" w14:textId="77777777" w:rsidR="00F7428A" w:rsidRPr="001B1679" w:rsidRDefault="00F7428A" w:rsidP="00715966">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9D796B" w14:textId="77777777" w:rsidR="00F7428A" w:rsidRPr="001B1679" w:rsidRDefault="00F7428A" w:rsidP="00715966">
            <w:pPr>
              <w:pStyle w:val="TAL"/>
              <w:rPr>
                <w:sz w:val="16"/>
                <w:szCs w:val="16"/>
              </w:rPr>
            </w:pPr>
            <w:r w:rsidRPr="001B1679">
              <w:rPr>
                <w:sz w:val="16"/>
                <w:szCs w:val="16"/>
              </w:rPr>
              <w:t>Thorpe-Taylor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47CE7F" w14:textId="77777777" w:rsidR="00F7428A" w:rsidRPr="001B1679" w:rsidRDefault="00F7428A" w:rsidP="00715966">
            <w:pPr>
              <w:pStyle w:val="TAL"/>
              <w:rPr>
                <w:sz w:val="16"/>
                <w:szCs w:val="16"/>
              </w:rPr>
            </w:pPr>
            <w:proofErr w:type="spellStart"/>
            <w:r w:rsidRPr="001B1679">
              <w:rPr>
                <w:sz w:val="16"/>
                <w:szCs w:val="16"/>
              </w:rPr>
              <w:t>Carol-lyn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9A2B3" w14:textId="77777777" w:rsidR="00F7428A" w:rsidRPr="001B1679" w:rsidRDefault="00F7428A" w:rsidP="00715966">
            <w:pPr>
              <w:pStyle w:val="TAL"/>
              <w:rPr>
                <w:sz w:val="16"/>
                <w:szCs w:val="16"/>
              </w:rPr>
            </w:pPr>
            <w:r w:rsidRPr="001B1679">
              <w:rPr>
                <w:sz w:val="16"/>
                <w:szCs w:val="16"/>
              </w:rPr>
              <w:t>CISA ECD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736839"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721938" w14:textId="77777777" w:rsidR="00F7428A" w:rsidRPr="001B1679" w:rsidRDefault="00F7428A" w:rsidP="00715966">
            <w:pPr>
              <w:pStyle w:val="TAL"/>
              <w:rPr>
                <w:sz w:val="16"/>
                <w:szCs w:val="16"/>
              </w:rPr>
            </w:pPr>
            <w:r w:rsidRPr="001B1679">
              <w:rPr>
                <w:sz w:val="16"/>
                <w:szCs w:val="16"/>
              </w:rPr>
              <w:t>3GPPMEMBER</w:t>
            </w:r>
          </w:p>
        </w:tc>
      </w:tr>
      <w:tr w:rsidR="00F7428A" w14:paraId="789993E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2DA2B02"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B0A607" w14:textId="77777777" w:rsidR="00F7428A" w:rsidRPr="001B1679" w:rsidRDefault="00F7428A" w:rsidP="00715966">
            <w:pPr>
              <w:pStyle w:val="TAL"/>
              <w:rPr>
                <w:sz w:val="16"/>
                <w:szCs w:val="16"/>
              </w:rPr>
            </w:pPr>
            <w:r w:rsidRPr="001B1679">
              <w:rPr>
                <w:sz w:val="16"/>
                <w:szCs w:val="16"/>
              </w:rPr>
              <w:t>Tonesi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E0ACB" w14:textId="77777777" w:rsidR="00F7428A" w:rsidRPr="001B1679" w:rsidRDefault="00F7428A" w:rsidP="00715966">
            <w:pPr>
              <w:pStyle w:val="TAL"/>
              <w:rPr>
                <w:sz w:val="16"/>
                <w:szCs w:val="16"/>
              </w:rPr>
            </w:pPr>
            <w:r w:rsidRPr="001B1679">
              <w:rPr>
                <w:sz w:val="16"/>
                <w:szCs w:val="16"/>
              </w:rPr>
              <w:t>Dario Serafino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50DF0F" w14:textId="77777777" w:rsidR="00F7428A" w:rsidRPr="001B1679" w:rsidRDefault="00F7428A" w:rsidP="00715966">
            <w:pPr>
              <w:pStyle w:val="TAL"/>
              <w:rPr>
                <w:sz w:val="16"/>
                <w:szCs w:val="16"/>
              </w:rPr>
            </w:pPr>
            <w:r w:rsidRPr="001B1679">
              <w:rPr>
                <w:sz w:val="16"/>
                <w:szCs w:val="16"/>
              </w:rPr>
              <w:t>QUALCOMM Europe Inc. - Italy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8A3DDA"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73DAB0" w14:textId="77777777" w:rsidR="00F7428A" w:rsidRPr="001B1679" w:rsidRDefault="00F7428A" w:rsidP="00715966">
            <w:pPr>
              <w:pStyle w:val="TAL"/>
              <w:rPr>
                <w:sz w:val="16"/>
                <w:szCs w:val="16"/>
              </w:rPr>
            </w:pPr>
            <w:r w:rsidRPr="001B1679">
              <w:rPr>
                <w:sz w:val="16"/>
                <w:szCs w:val="16"/>
              </w:rPr>
              <w:t>3GPPMEMBER</w:t>
            </w:r>
          </w:p>
        </w:tc>
      </w:tr>
      <w:tr w:rsidR="00F7428A" w14:paraId="4C2E1FF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6CD3DB9"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C5AC75" w14:textId="77777777" w:rsidR="00F7428A" w:rsidRPr="001B1679" w:rsidRDefault="00F7428A" w:rsidP="00715966">
            <w:pPr>
              <w:pStyle w:val="TAL"/>
              <w:rPr>
                <w:sz w:val="16"/>
                <w:szCs w:val="16"/>
              </w:rPr>
            </w:pPr>
            <w:r w:rsidRPr="001B1679">
              <w:rPr>
                <w:sz w:val="16"/>
                <w:szCs w:val="16"/>
              </w:rPr>
              <w:t>Tsai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7604EF" w14:textId="77777777" w:rsidR="00F7428A" w:rsidRPr="001B1679" w:rsidRDefault="00F7428A" w:rsidP="00715966">
            <w:pPr>
              <w:pStyle w:val="TAL"/>
              <w:rPr>
                <w:sz w:val="16"/>
                <w:szCs w:val="16"/>
              </w:rPr>
            </w:pPr>
            <w:r w:rsidRPr="001B1679">
              <w:rPr>
                <w:sz w:val="16"/>
                <w:szCs w:val="16"/>
              </w:rPr>
              <w:t>Yi-Hsueh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80531" w14:textId="77777777" w:rsidR="00F7428A" w:rsidRPr="001B1679" w:rsidRDefault="00F7428A" w:rsidP="00715966">
            <w:pPr>
              <w:pStyle w:val="TAL"/>
              <w:rPr>
                <w:sz w:val="16"/>
                <w:szCs w:val="16"/>
              </w:rPr>
            </w:pPr>
            <w:r w:rsidRPr="001B1679">
              <w:rPr>
                <w:sz w:val="16"/>
                <w:szCs w:val="16"/>
              </w:rPr>
              <w:t>III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DBDD67"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C97F87" w14:textId="77777777" w:rsidR="00F7428A" w:rsidRPr="001B1679" w:rsidRDefault="00F7428A" w:rsidP="00715966">
            <w:pPr>
              <w:pStyle w:val="TAL"/>
              <w:rPr>
                <w:sz w:val="16"/>
                <w:szCs w:val="16"/>
              </w:rPr>
            </w:pPr>
            <w:r w:rsidRPr="001B1679">
              <w:rPr>
                <w:sz w:val="16"/>
                <w:szCs w:val="16"/>
              </w:rPr>
              <w:t>3GPPMEMBER</w:t>
            </w:r>
          </w:p>
        </w:tc>
      </w:tr>
      <w:tr w:rsidR="00F7428A" w14:paraId="6903C09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08DB408"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405432" w14:textId="77777777" w:rsidR="00F7428A" w:rsidRPr="001B1679" w:rsidRDefault="00F7428A" w:rsidP="00715966">
            <w:pPr>
              <w:pStyle w:val="TAL"/>
              <w:rPr>
                <w:sz w:val="16"/>
                <w:szCs w:val="16"/>
              </w:rPr>
            </w:pPr>
            <w:r w:rsidRPr="001B1679">
              <w:rPr>
                <w:sz w:val="16"/>
                <w:szCs w:val="16"/>
              </w:rPr>
              <w:t>Tsuda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AF254" w14:textId="77777777" w:rsidR="00F7428A" w:rsidRPr="001B1679" w:rsidRDefault="00F7428A" w:rsidP="00715966">
            <w:pPr>
              <w:pStyle w:val="TAL"/>
              <w:rPr>
                <w:sz w:val="16"/>
                <w:szCs w:val="16"/>
              </w:rPr>
            </w:pPr>
            <w:r w:rsidRPr="001B1679">
              <w:rPr>
                <w:sz w:val="16"/>
                <w:szCs w:val="16"/>
              </w:rPr>
              <w:t>Shinichiro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5F7D92" w14:textId="77777777" w:rsidR="00F7428A" w:rsidRPr="001B1679" w:rsidRDefault="00F7428A" w:rsidP="00715966">
            <w:pPr>
              <w:pStyle w:val="TAL"/>
              <w:rPr>
                <w:sz w:val="16"/>
                <w:szCs w:val="16"/>
              </w:rPr>
            </w:pPr>
            <w:r w:rsidRPr="001B1679">
              <w:rPr>
                <w:sz w:val="16"/>
                <w:szCs w:val="16"/>
              </w:rPr>
              <w:t>Sony Group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612A05"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5F5CE" w14:textId="77777777" w:rsidR="00F7428A" w:rsidRPr="001B1679" w:rsidRDefault="00F7428A" w:rsidP="00715966">
            <w:pPr>
              <w:pStyle w:val="TAL"/>
              <w:rPr>
                <w:sz w:val="16"/>
                <w:szCs w:val="16"/>
              </w:rPr>
            </w:pPr>
            <w:r w:rsidRPr="001B1679">
              <w:rPr>
                <w:sz w:val="16"/>
                <w:szCs w:val="16"/>
              </w:rPr>
              <w:t>3GPPMEMBER</w:t>
            </w:r>
          </w:p>
        </w:tc>
      </w:tr>
      <w:tr w:rsidR="00F7428A" w14:paraId="22AD078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FFF679F" w14:textId="77777777" w:rsidR="00F7428A" w:rsidRPr="001B1679" w:rsidRDefault="00F7428A" w:rsidP="00715966">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371CA6" w14:textId="77777777" w:rsidR="00F7428A" w:rsidRPr="001B1679" w:rsidRDefault="00F7428A" w:rsidP="00715966">
            <w:pPr>
              <w:pStyle w:val="TAL"/>
              <w:rPr>
                <w:sz w:val="16"/>
                <w:szCs w:val="16"/>
              </w:rPr>
            </w:pPr>
            <w:r w:rsidRPr="001B1679">
              <w:rPr>
                <w:sz w:val="16"/>
                <w:szCs w:val="16"/>
              </w:rPr>
              <w:t>Tung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52D6A3" w14:textId="77777777" w:rsidR="00F7428A" w:rsidRPr="001B1679" w:rsidRDefault="00F7428A" w:rsidP="00715966">
            <w:pPr>
              <w:pStyle w:val="TAL"/>
              <w:rPr>
                <w:sz w:val="16"/>
                <w:szCs w:val="16"/>
              </w:rPr>
            </w:pPr>
            <w:r w:rsidRPr="001B1679">
              <w:rPr>
                <w:sz w:val="16"/>
                <w:szCs w:val="16"/>
              </w:rPr>
              <w:t>Yu-Ching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0E5E3" w14:textId="77777777" w:rsidR="00F7428A" w:rsidRPr="001B1679" w:rsidRDefault="00F7428A" w:rsidP="00715966">
            <w:pPr>
              <w:pStyle w:val="TAL"/>
              <w:rPr>
                <w:sz w:val="16"/>
                <w:szCs w:val="16"/>
              </w:rPr>
            </w:pPr>
            <w:r w:rsidRPr="001B1679">
              <w:rPr>
                <w:sz w:val="16"/>
                <w:szCs w:val="16"/>
              </w:rPr>
              <w:t>MediaTek Korea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7FF18E"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62C85B" w14:textId="77777777" w:rsidR="00F7428A" w:rsidRPr="001B1679" w:rsidRDefault="00F7428A" w:rsidP="00715966">
            <w:pPr>
              <w:pStyle w:val="TAL"/>
              <w:rPr>
                <w:sz w:val="16"/>
                <w:szCs w:val="16"/>
              </w:rPr>
            </w:pPr>
            <w:r w:rsidRPr="001B1679">
              <w:rPr>
                <w:sz w:val="16"/>
                <w:szCs w:val="16"/>
              </w:rPr>
              <w:t>3GPPMEMBER</w:t>
            </w:r>
          </w:p>
        </w:tc>
      </w:tr>
      <w:tr w:rsidR="00F7428A" w14:paraId="28B5747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3068FEC"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CC4554" w14:textId="77777777" w:rsidR="00F7428A" w:rsidRPr="001B1679" w:rsidRDefault="00F7428A" w:rsidP="00715966">
            <w:pPr>
              <w:pStyle w:val="TAL"/>
              <w:rPr>
                <w:sz w:val="16"/>
                <w:szCs w:val="16"/>
              </w:rPr>
            </w:pPr>
            <w:r w:rsidRPr="001B1679">
              <w:rPr>
                <w:sz w:val="16"/>
                <w:szCs w:val="16"/>
              </w:rPr>
              <w:t>VENMANI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8C4CE7" w14:textId="77777777" w:rsidR="00F7428A" w:rsidRPr="001B1679" w:rsidRDefault="00F7428A" w:rsidP="00715966">
            <w:pPr>
              <w:pStyle w:val="TAL"/>
              <w:rPr>
                <w:sz w:val="16"/>
                <w:szCs w:val="16"/>
              </w:rPr>
            </w:pPr>
            <w:r w:rsidRPr="001B1679">
              <w:rPr>
                <w:sz w:val="16"/>
                <w:szCs w:val="16"/>
              </w:rPr>
              <w:t>Daniel Philip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F2C42" w14:textId="77777777" w:rsidR="00F7428A" w:rsidRPr="001B1679" w:rsidRDefault="00F7428A" w:rsidP="00715966">
            <w:pPr>
              <w:pStyle w:val="TAL"/>
              <w:rPr>
                <w:sz w:val="16"/>
                <w:szCs w:val="16"/>
              </w:rPr>
            </w:pPr>
            <w:r w:rsidRPr="001B1679">
              <w:rPr>
                <w:sz w:val="16"/>
                <w:szCs w:val="16"/>
              </w:rPr>
              <w:t>Nokia Denmark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01C103"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564C2F" w14:textId="77777777" w:rsidR="00F7428A" w:rsidRPr="001B1679" w:rsidRDefault="00F7428A" w:rsidP="00715966">
            <w:pPr>
              <w:pStyle w:val="TAL"/>
              <w:rPr>
                <w:sz w:val="16"/>
                <w:szCs w:val="16"/>
              </w:rPr>
            </w:pPr>
            <w:r w:rsidRPr="001B1679">
              <w:rPr>
                <w:sz w:val="16"/>
                <w:szCs w:val="16"/>
              </w:rPr>
              <w:t>3GPPMEMBER</w:t>
            </w:r>
          </w:p>
        </w:tc>
      </w:tr>
      <w:tr w:rsidR="00F7428A" w14:paraId="7671D57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4423826"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70DCC1" w14:textId="77777777" w:rsidR="00F7428A" w:rsidRPr="001B1679" w:rsidRDefault="00F7428A" w:rsidP="00715966">
            <w:pPr>
              <w:pStyle w:val="TAL"/>
              <w:rPr>
                <w:sz w:val="16"/>
                <w:szCs w:val="16"/>
              </w:rPr>
            </w:pPr>
            <w:r w:rsidRPr="001B1679">
              <w:rPr>
                <w:sz w:val="16"/>
                <w:szCs w:val="16"/>
              </w:rPr>
              <w:t>Vincent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D18E84" w14:textId="77777777" w:rsidR="00F7428A" w:rsidRPr="001B1679" w:rsidRDefault="00F7428A" w:rsidP="00715966">
            <w:pPr>
              <w:pStyle w:val="TAL"/>
              <w:rPr>
                <w:sz w:val="16"/>
                <w:szCs w:val="16"/>
              </w:rPr>
            </w:pPr>
            <w:r w:rsidRPr="001B1679">
              <w:rPr>
                <w:sz w:val="16"/>
                <w:szCs w:val="16"/>
              </w:rPr>
              <w:t>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50C7C" w14:textId="77777777" w:rsidR="00F7428A" w:rsidRPr="001B1679" w:rsidRDefault="00F7428A" w:rsidP="00715966">
            <w:pPr>
              <w:pStyle w:val="TAL"/>
              <w:rPr>
                <w:sz w:val="16"/>
                <w:szCs w:val="16"/>
              </w:rPr>
            </w:pPr>
            <w:r w:rsidRPr="001B1679">
              <w:rPr>
                <w:sz w:val="16"/>
                <w:szCs w:val="16"/>
              </w:rPr>
              <w:t xml:space="preserve">IRT Saint </w:t>
            </w:r>
            <w:proofErr w:type="spellStart"/>
            <w:r w:rsidRPr="001B1679">
              <w:rPr>
                <w:sz w:val="16"/>
                <w:szCs w:val="16"/>
              </w:rPr>
              <w:t>Exupery</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CCC32A"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682575" w14:textId="77777777" w:rsidR="00F7428A" w:rsidRPr="001B1679" w:rsidRDefault="00F7428A" w:rsidP="00715966">
            <w:pPr>
              <w:pStyle w:val="TAL"/>
              <w:rPr>
                <w:sz w:val="16"/>
                <w:szCs w:val="16"/>
              </w:rPr>
            </w:pPr>
            <w:r w:rsidRPr="001B1679">
              <w:rPr>
                <w:sz w:val="16"/>
                <w:szCs w:val="16"/>
              </w:rPr>
              <w:t>3GPPMEMBER</w:t>
            </w:r>
          </w:p>
        </w:tc>
      </w:tr>
      <w:tr w:rsidR="00F7428A" w14:paraId="3C021B4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8162506" w14:textId="77777777" w:rsidR="00F7428A" w:rsidRPr="001B1679" w:rsidRDefault="00F7428A" w:rsidP="00715966">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970A0E" w14:textId="77777777" w:rsidR="00F7428A" w:rsidRPr="001B1679" w:rsidRDefault="00F7428A" w:rsidP="00715966">
            <w:pPr>
              <w:pStyle w:val="TAL"/>
              <w:rPr>
                <w:sz w:val="16"/>
                <w:szCs w:val="16"/>
              </w:rPr>
            </w:pPr>
            <w:proofErr w:type="spellStart"/>
            <w:r w:rsidRPr="001B1679">
              <w:rPr>
                <w:sz w:val="16"/>
                <w:szCs w:val="16"/>
              </w:rPr>
              <w:t>Vittal</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69A1BD" w14:textId="77777777" w:rsidR="00F7428A" w:rsidRPr="001B1679" w:rsidRDefault="00F7428A" w:rsidP="00715966">
            <w:pPr>
              <w:pStyle w:val="TAL"/>
              <w:rPr>
                <w:sz w:val="16"/>
                <w:szCs w:val="16"/>
              </w:rPr>
            </w:pPr>
            <w:r w:rsidRPr="001B1679">
              <w:rPr>
                <w:sz w:val="16"/>
                <w:szCs w:val="16"/>
              </w:rPr>
              <w:t>Shwetha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6EA3A9" w14:textId="77777777" w:rsidR="00F7428A" w:rsidRPr="001B1679" w:rsidRDefault="00F7428A" w:rsidP="00715966">
            <w:pPr>
              <w:pStyle w:val="TAL"/>
              <w:rPr>
                <w:sz w:val="16"/>
                <w:szCs w:val="16"/>
              </w:rPr>
            </w:pPr>
            <w:r w:rsidRPr="001B1679">
              <w:rPr>
                <w:sz w:val="16"/>
                <w:szCs w:val="16"/>
              </w:rPr>
              <w:t>Indian Institute of Tech (H)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892F43"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E6DEE7" w14:textId="77777777" w:rsidR="00F7428A" w:rsidRPr="001B1679" w:rsidRDefault="00F7428A" w:rsidP="00715966">
            <w:pPr>
              <w:pStyle w:val="TAL"/>
              <w:rPr>
                <w:sz w:val="16"/>
                <w:szCs w:val="16"/>
              </w:rPr>
            </w:pPr>
            <w:r w:rsidRPr="001B1679">
              <w:rPr>
                <w:sz w:val="16"/>
                <w:szCs w:val="16"/>
              </w:rPr>
              <w:t>3GPPMEMBER</w:t>
            </w:r>
          </w:p>
        </w:tc>
      </w:tr>
      <w:tr w:rsidR="00F7428A" w14:paraId="334631D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7DD916B"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207DCD" w14:textId="77777777" w:rsidR="00F7428A" w:rsidRPr="001B1679" w:rsidRDefault="00F7428A" w:rsidP="00715966">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709B2" w14:textId="77777777" w:rsidR="00F7428A" w:rsidRPr="001B1679" w:rsidRDefault="00F7428A" w:rsidP="00715966">
            <w:pPr>
              <w:pStyle w:val="TAL"/>
              <w:rPr>
                <w:sz w:val="16"/>
                <w:szCs w:val="16"/>
              </w:rPr>
            </w:pPr>
            <w:r w:rsidRPr="001B1679">
              <w:rPr>
                <w:sz w:val="16"/>
                <w:szCs w:val="16"/>
              </w:rPr>
              <w:t>Michelle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8BE4E7" w14:textId="77777777" w:rsidR="00F7428A" w:rsidRPr="001B1679" w:rsidRDefault="00F7428A" w:rsidP="00715966">
            <w:pPr>
              <w:pStyle w:val="TAL"/>
              <w:rPr>
                <w:sz w:val="16"/>
                <w:szCs w:val="16"/>
              </w:rPr>
            </w:pPr>
            <w:r w:rsidRPr="001B1679">
              <w:rPr>
                <w:sz w:val="16"/>
                <w:szCs w:val="16"/>
              </w:rPr>
              <w:t>III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D959B2"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2CB17" w14:textId="77777777" w:rsidR="00F7428A" w:rsidRPr="001B1679" w:rsidRDefault="00F7428A" w:rsidP="00715966">
            <w:pPr>
              <w:pStyle w:val="TAL"/>
              <w:rPr>
                <w:sz w:val="16"/>
                <w:szCs w:val="16"/>
              </w:rPr>
            </w:pPr>
            <w:r w:rsidRPr="001B1679">
              <w:rPr>
                <w:sz w:val="16"/>
                <w:szCs w:val="16"/>
              </w:rPr>
              <w:t>3GPPMEMBER</w:t>
            </w:r>
          </w:p>
        </w:tc>
      </w:tr>
      <w:tr w:rsidR="00F7428A" w14:paraId="0DD0D2F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6F38C2E" w14:textId="77777777" w:rsidR="00F7428A" w:rsidRPr="001B1679" w:rsidRDefault="00F7428A" w:rsidP="00715966">
            <w:pPr>
              <w:pStyle w:val="TAL"/>
              <w:rPr>
                <w:sz w:val="16"/>
                <w:szCs w:val="16"/>
              </w:rPr>
            </w:pPr>
            <w:proofErr w:type="spellStart"/>
            <w:r w:rsidRPr="001B1679">
              <w:rPr>
                <w:sz w:val="16"/>
                <w:szCs w:val="16"/>
              </w:rPr>
              <w:lastRenderedPageBreak/>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559095" w14:textId="77777777" w:rsidR="00F7428A" w:rsidRPr="001B1679" w:rsidRDefault="00F7428A" w:rsidP="00715966">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989619" w14:textId="77777777" w:rsidR="00F7428A" w:rsidRPr="001B1679" w:rsidRDefault="00F7428A" w:rsidP="00715966">
            <w:pPr>
              <w:pStyle w:val="TAL"/>
              <w:rPr>
                <w:sz w:val="16"/>
                <w:szCs w:val="16"/>
              </w:rPr>
            </w:pPr>
            <w:r w:rsidRPr="001B1679">
              <w:rPr>
                <w:sz w:val="16"/>
                <w:szCs w:val="16"/>
              </w:rPr>
              <w:t>Shu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C2FB20" w14:textId="77777777" w:rsidR="00F7428A" w:rsidRPr="001B1679" w:rsidRDefault="00F7428A" w:rsidP="00715966">
            <w:pPr>
              <w:pStyle w:val="TAL"/>
              <w:rPr>
                <w:sz w:val="16"/>
                <w:szCs w:val="16"/>
              </w:rPr>
            </w:pPr>
            <w:r w:rsidRPr="001B1679">
              <w:rPr>
                <w:sz w:val="16"/>
                <w:szCs w:val="16"/>
              </w:rPr>
              <w:t>Intel Corporation (UK)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28BD6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F652BD" w14:textId="77777777" w:rsidR="00F7428A" w:rsidRPr="001B1679" w:rsidRDefault="00F7428A" w:rsidP="00715966">
            <w:pPr>
              <w:pStyle w:val="TAL"/>
              <w:rPr>
                <w:sz w:val="16"/>
                <w:szCs w:val="16"/>
              </w:rPr>
            </w:pPr>
            <w:r w:rsidRPr="001B1679">
              <w:rPr>
                <w:sz w:val="16"/>
                <w:szCs w:val="16"/>
              </w:rPr>
              <w:t>3GPPMEMBER</w:t>
            </w:r>
          </w:p>
        </w:tc>
      </w:tr>
      <w:tr w:rsidR="00F7428A" w14:paraId="2B66223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F3ADB7A"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028733" w14:textId="77777777" w:rsidR="00F7428A" w:rsidRPr="001B1679" w:rsidRDefault="00F7428A" w:rsidP="00715966">
            <w:pPr>
              <w:pStyle w:val="TAL"/>
              <w:rPr>
                <w:sz w:val="16"/>
                <w:szCs w:val="16"/>
              </w:rPr>
            </w:pPr>
            <w:r w:rsidRPr="001B1679">
              <w:rPr>
                <w:sz w:val="16"/>
                <w:szCs w:val="16"/>
              </w:rPr>
              <w:t>Warren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098BFD" w14:textId="77777777" w:rsidR="00F7428A" w:rsidRPr="001B1679" w:rsidRDefault="00F7428A" w:rsidP="00715966">
            <w:pPr>
              <w:pStyle w:val="TAL"/>
              <w:rPr>
                <w:sz w:val="16"/>
                <w:szCs w:val="16"/>
              </w:rPr>
            </w:pPr>
            <w:r w:rsidRPr="001B1679">
              <w:rPr>
                <w:sz w:val="16"/>
                <w:szCs w:val="16"/>
              </w:rPr>
              <w:t>Denisha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C484B" w14:textId="77777777" w:rsidR="00F7428A" w:rsidRPr="001B1679" w:rsidRDefault="00F7428A" w:rsidP="00715966">
            <w:pPr>
              <w:pStyle w:val="TAL"/>
              <w:rPr>
                <w:sz w:val="16"/>
                <w:szCs w:val="16"/>
              </w:rPr>
            </w:pPr>
            <w:r w:rsidRPr="001B1679">
              <w:rPr>
                <w:sz w:val="16"/>
                <w:szCs w:val="16"/>
              </w:rPr>
              <w:t>U.S. National Security Agency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7E47EE"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9A3166" w14:textId="77777777" w:rsidR="00F7428A" w:rsidRPr="001B1679" w:rsidRDefault="00F7428A" w:rsidP="00715966">
            <w:pPr>
              <w:pStyle w:val="TAL"/>
              <w:rPr>
                <w:sz w:val="16"/>
                <w:szCs w:val="16"/>
              </w:rPr>
            </w:pPr>
            <w:r w:rsidRPr="001B1679">
              <w:rPr>
                <w:sz w:val="16"/>
                <w:szCs w:val="16"/>
              </w:rPr>
              <w:t>3GPPMEMBER</w:t>
            </w:r>
          </w:p>
        </w:tc>
      </w:tr>
      <w:tr w:rsidR="00F7428A" w14:paraId="020F32A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83C9F0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DCF13" w14:textId="77777777" w:rsidR="00F7428A" w:rsidRPr="001B1679" w:rsidRDefault="00F7428A" w:rsidP="00715966">
            <w:pPr>
              <w:pStyle w:val="TAL"/>
              <w:rPr>
                <w:sz w:val="16"/>
                <w:szCs w:val="16"/>
              </w:rPr>
            </w:pPr>
            <w:r w:rsidRPr="001B1679">
              <w:rPr>
                <w:sz w:val="16"/>
                <w:szCs w:val="16"/>
              </w:rPr>
              <w:t>Watanabe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EDC539" w14:textId="77777777" w:rsidR="00F7428A" w:rsidRPr="001B1679" w:rsidRDefault="00F7428A" w:rsidP="00715966">
            <w:pPr>
              <w:pStyle w:val="TAL"/>
              <w:rPr>
                <w:sz w:val="16"/>
                <w:szCs w:val="16"/>
              </w:rPr>
            </w:pPr>
            <w:r w:rsidRPr="001B1679">
              <w:rPr>
                <w:sz w:val="16"/>
                <w:szCs w:val="16"/>
              </w:rPr>
              <w:t>Shingo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3F3D2"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9DB082"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893050" w14:textId="77777777" w:rsidR="00F7428A" w:rsidRPr="001B1679" w:rsidRDefault="00F7428A" w:rsidP="00715966">
            <w:pPr>
              <w:pStyle w:val="TAL"/>
              <w:rPr>
                <w:sz w:val="16"/>
                <w:szCs w:val="16"/>
              </w:rPr>
            </w:pPr>
            <w:r w:rsidRPr="001B1679">
              <w:rPr>
                <w:sz w:val="16"/>
                <w:szCs w:val="16"/>
              </w:rPr>
              <w:t>3GPPMEMBER</w:t>
            </w:r>
          </w:p>
        </w:tc>
      </w:tr>
      <w:tr w:rsidR="00F7428A" w14:paraId="76EF0C4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C17C083"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4114C4" w14:textId="77777777" w:rsidR="00F7428A" w:rsidRPr="001B1679" w:rsidRDefault="00F7428A" w:rsidP="00715966">
            <w:pPr>
              <w:pStyle w:val="TAL"/>
              <w:rPr>
                <w:sz w:val="16"/>
                <w:szCs w:val="16"/>
              </w:rPr>
            </w:pPr>
            <w:r w:rsidRPr="001B1679">
              <w:rPr>
                <w:sz w:val="16"/>
                <w:szCs w:val="16"/>
              </w:rPr>
              <w:t>Watts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6965F" w14:textId="77777777" w:rsidR="00F7428A" w:rsidRPr="001B1679" w:rsidRDefault="00F7428A" w:rsidP="00715966">
            <w:pPr>
              <w:pStyle w:val="TAL"/>
              <w:rPr>
                <w:sz w:val="16"/>
                <w:szCs w:val="16"/>
              </w:rPr>
            </w:pPr>
            <w:r w:rsidRPr="001B1679">
              <w:rPr>
                <w:sz w:val="16"/>
                <w:szCs w:val="16"/>
              </w:rPr>
              <w:t>Simon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374F4" w14:textId="77777777" w:rsidR="00F7428A" w:rsidRPr="001B1679" w:rsidRDefault="00F7428A" w:rsidP="00715966">
            <w:pPr>
              <w:pStyle w:val="TAL"/>
              <w:rPr>
                <w:sz w:val="16"/>
                <w:szCs w:val="16"/>
              </w:rPr>
            </w:pPr>
            <w:r w:rsidRPr="001B1679">
              <w:rPr>
                <w:sz w:val="16"/>
                <w:szCs w:val="16"/>
              </w:rPr>
              <w:t>Avanti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2AA88E"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91296D" w14:textId="77777777" w:rsidR="00F7428A" w:rsidRPr="001B1679" w:rsidRDefault="00F7428A" w:rsidP="00715966">
            <w:pPr>
              <w:pStyle w:val="TAL"/>
              <w:rPr>
                <w:sz w:val="16"/>
                <w:szCs w:val="16"/>
              </w:rPr>
            </w:pPr>
            <w:r w:rsidRPr="001B1679">
              <w:rPr>
                <w:sz w:val="16"/>
                <w:szCs w:val="16"/>
              </w:rPr>
              <w:t>3GPPMEMBER</w:t>
            </w:r>
          </w:p>
        </w:tc>
      </w:tr>
      <w:tr w:rsidR="00F7428A" w14:paraId="5D950CE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BB68C7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3732CE" w14:textId="77777777" w:rsidR="00F7428A" w:rsidRPr="001B1679" w:rsidRDefault="00F7428A" w:rsidP="00715966">
            <w:pPr>
              <w:pStyle w:val="TAL"/>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A4DB8F" w14:textId="77777777" w:rsidR="00F7428A" w:rsidRPr="001B1679" w:rsidRDefault="00F7428A" w:rsidP="00715966">
            <w:pPr>
              <w:pStyle w:val="TAL"/>
              <w:rPr>
                <w:sz w:val="16"/>
                <w:szCs w:val="16"/>
              </w:rPr>
            </w:pPr>
            <w:proofErr w:type="spellStart"/>
            <w:r w:rsidRPr="001B1679">
              <w:rPr>
                <w:sz w:val="16"/>
                <w:szCs w:val="16"/>
              </w:rPr>
              <w:t>Shiwei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7C4CE" w14:textId="77777777" w:rsidR="00F7428A" w:rsidRPr="001B1679" w:rsidRDefault="00F7428A" w:rsidP="00715966">
            <w:pPr>
              <w:pStyle w:val="TAL"/>
              <w:rPr>
                <w:sz w:val="16"/>
                <w:szCs w:val="16"/>
              </w:rPr>
            </w:pPr>
            <w:r w:rsidRPr="001B1679">
              <w:rPr>
                <w:sz w:val="16"/>
                <w:szCs w:val="16"/>
              </w:rPr>
              <w:t>CHTTL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95F419"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C20DB8" w14:textId="77777777" w:rsidR="00F7428A" w:rsidRPr="001B1679" w:rsidRDefault="00F7428A" w:rsidP="00715966">
            <w:pPr>
              <w:pStyle w:val="TAL"/>
              <w:rPr>
                <w:sz w:val="16"/>
                <w:szCs w:val="16"/>
              </w:rPr>
            </w:pPr>
            <w:r w:rsidRPr="001B1679">
              <w:rPr>
                <w:sz w:val="16"/>
                <w:szCs w:val="16"/>
              </w:rPr>
              <w:t>3GPPMEMBER</w:t>
            </w:r>
          </w:p>
        </w:tc>
      </w:tr>
      <w:tr w:rsidR="00F7428A" w14:paraId="5F0B9028"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1C070E" w14:textId="77777777" w:rsidR="00F7428A" w:rsidRPr="001B1679" w:rsidRDefault="00F7428A" w:rsidP="00715966">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476C77" w14:textId="77777777" w:rsidR="00F7428A" w:rsidRPr="001B1679" w:rsidRDefault="00F7428A" w:rsidP="00715966">
            <w:pPr>
              <w:pStyle w:val="TAL"/>
              <w:rPr>
                <w:sz w:val="16"/>
                <w:szCs w:val="16"/>
              </w:rPr>
            </w:pPr>
            <w:r w:rsidRPr="001B1679">
              <w:rPr>
                <w:sz w:val="16"/>
                <w:szCs w:val="16"/>
              </w:rPr>
              <w:t>Xiang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18FCE7" w14:textId="77777777" w:rsidR="00F7428A" w:rsidRPr="001B1679" w:rsidRDefault="00F7428A" w:rsidP="00715966">
            <w:pPr>
              <w:pStyle w:val="TAL"/>
              <w:rPr>
                <w:sz w:val="16"/>
                <w:szCs w:val="16"/>
              </w:rPr>
            </w:pPr>
            <w:r w:rsidRPr="001B1679">
              <w:rPr>
                <w:sz w:val="16"/>
                <w:szCs w:val="16"/>
              </w:rPr>
              <w:t>Amanda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B046E" w14:textId="77777777" w:rsidR="00F7428A" w:rsidRPr="001B1679" w:rsidRDefault="00F7428A" w:rsidP="00715966">
            <w:pPr>
              <w:pStyle w:val="TAL"/>
              <w:rPr>
                <w:sz w:val="16"/>
                <w:szCs w:val="16"/>
              </w:rPr>
            </w:pPr>
            <w:proofErr w:type="spellStart"/>
            <w:r w:rsidRPr="001B1679">
              <w:rPr>
                <w:sz w:val="16"/>
                <w:szCs w:val="16"/>
              </w:rPr>
              <w:t>Futurewei</w:t>
            </w:r>
            <w:proofErr w:type="spellEnd"/>
            <w:r w:rsidRPr="001B1679">
              <w:rPr>
                <w:sz w:val="16"/>
                <w:szCs w:val="16"/>
              </w:rPr>
              <w:t xml:space="preserve"> Technologies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D5D9FB"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187349" w14:textId="77777777" w:rsidR="00F7428A" w:rsidRPr="001B1679" w:rsidRDefault="00F7428A" w:rsidP="00715966">
            <w:pPr>
              <w:pStyle w:val="TAL"/>
              <w:rPr>
                <w:sz w:val="16"/>
                <w:szCs w:val="16"/>
              </w:rPr>
            </w:pPr>
            <w:r w:rsidRPr="001B1679">
              <w:rPr>
                <w:sz w:val="16"/>
                <w:szCs w:val="16"/>
              </w:rPr>
              <w:t>3GPPMEMBER</w:t>
            </w:r>
          </w:p>
        </w:tc>
      </w:tr>
      <w:tr w:rsidR="00F7428A" w14:paraId="70C96EF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9A64A2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77FBDB" w14:textId="77777777" w:rsidR="00F7428A" w:rsidRPr="001B1679" w:rsidRDefault="00F7428A" w:rsidP="00715966">
            <w:pPr>
              <w:pStyle w:val="TAL"/>
              <w:rPr>
                <w:sz w:val="16"/>
                <w:szCs w:val="16"/>
              </w:rPr>
            </w:pPr>
            <w:r w:rsidRPr="001B1679">
              <w:rPr>
                <w:sz w:val="16"/>
                <w:szCs w:val="16"/>
              </w:rPr>
              <w:t>Yamamoto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05EF28" w14:textId="77777777" w:rsidR="00F7428A" w:rsidRPr="001B1679" w:rsidRDefault="00F7428A" w:rsidP="00715966">
            <w:pPr>
              <w:pStyle w:val="TAL"/>
              <w:rPr>
                <w:sz w:val="16"/>
                <w:szCs w:val="16"/>
              </w:rPr>
            </w:pPr>
            <w:r w:rsidRPr="001B1679">
              <w:rPr>
                <w:sz w:val="16"/>
                <w:szCs w:val="16"/>
              </w:rPr>
              <w:t>Kenichi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488E7"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F4E8AC"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8EF7E8" w14:textId="77777777" w:rsidR="00F7428A" w:rsidRPr="001B1679" w:rsidRDefault="00F7428A" w:rsidP="00715966">
            <w:pPr>
              <w:pStyle w:val="TAL"/>
              <w:rPr>
                <w:sz w:val="16"/>
                <w:szCs w:val="16"/>
              </w:rPr>
            </w:pPr>
            <w:r w:rsidRPr="001B1679">
              <w:rPr>
                <w:sz w:val="16"/>
                <w:szCs w:val="16"/>
              </w:rPr>
              <w:t>3GPPMEMBER</w:t>
            </w:r>
          </w:p>
        </w:tc>
      </w:tr>
      <w:tr w:rsidR="00F7428A" w14:paraId="1D04E00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AB4263E"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2C113B" w14:textId="77777777" w:rsidR="00F7428A" w:rsidRPr="001B1679" w:rsidRDefault="00F7428A" w:rsidP="00715966">
            <w:pPr>
              <w:pStyle w:val="TAL"/>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9DF63F" w14:textId="77777777" w:rsidR="00F7428A" w:rsidRPr="001B1679" w:rsidRDefault="00F7428A" w:rsidP="00715966">
            <w:pPr>
              <w:pStyle w:val="TAL"/>
              <w:rPr>
                <w:sz w:val="16"/>
                <w:szCs w:val="16"/>
              </w:rPr>
            </w:pPr>
            <w:r w:rsidRPr="001B1679">
              <w:rPr>
                <w:sz w:val="16"/>
                <w:szCs w:val="16"/>
              </w:rPr>
              <w:t>Kelvin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CCBCB" w14:textId="77777777" w:rsidR="00F7428A" w:rsidRPr="001B1679" w:rsidRDefault="00F7428A" w:rsidP="00715966">
            <w:pPr>
              <w:pStyle w:val="TAL"/>
              <w:rPr>
                <w:sz w:val="16"/>
                <w:szCs w:val="16"/>
              </w:rPr>
            </w:pPr>
            <w:r w:rsidRPr="001B1679">
              <w:rPr>
                <w:sz w:val="16"/>
                <w:szCs w:val="16"/>
              </w:rPr>
              <w:t>NTPU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22FCCB"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48CD9D" w14:textId="77777777" w:rsidR="00F7428A" w:rsidRPr="001B1679" w:rsidRDefault="00F7428A" w:rsidP="00715966">
            <w:pPr>
              <w:pStyle w:val="TAL"/>
              <w:rPr>
                <w:sz w:val="16"/>
                <w:szCs w:val="16"/>
              </w:rPr>
            </w:pPr>
          </w:p>
        </w:tc>
      </w:tr>
      <w:tr w:rsidR="00F7428A" w14:paraId="13F8A0E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F12ED84"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2EC8A7" w14:textId="77777777" w:rsidR="00F7428A" w:rsidRPr="001B1679" w:rsidRDefault="00F7428A" w:rsidP="00715966">
            <w:pPr>
              <w:pStyle w:val="TAL"/>
              <w:rPr>
                <w:sz w:val="16"/>
                <w:szCs w:val="16"/>
              </w:rPr>
            </w:pPr>
            <w:r w:rsidRPr="001B1679">
              <w:rPr>
                <w:sz w:val="16"/>
                <w:szCs w:val="16"/>
              </w:rPr>
              <w:t>Youn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4977E" w14:textId="77777777" w:rsidR="00F7428A" w:rsidRPr="001B1679" w:rsidRDefault="00F7428A" w:rsidP="00715966">
            <w:pPr>
              <w:pStyle w:val="TAL"/>
              <w:rPr>
                <w:sz w:val="16"/>
                <w:szCs w:val="16"/>
              </w:rPr>
            </w:pPr>
            <w:r w:rsidRPr="001B1679">
              <w:rPr>
                <w:sz w:val="16"/>
                <w:szCs w:val="16"/>
              </w:rPr>
              <w:t>Myungjune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49B1C" w14:textId="77777777" w:rsidR="00F7428A" w:rsidRPr="001B1679" w:rsidRDefault="00F7428A" w:rsidP="00715966">
            <w:pPr>
              <w:pStyle w:val="TAL"/>
              <w:rPr>
                <w:sz w:val="16"/>
                <w:szCs w:val="16"/>
              </w:rPr>
            </w:pPr>
            <w:r w:rsidRPr="001B1679">
              <w:rPr>
                <w:sz w:val="16"/>
                <w:szCs w:val="16"/>
              </w:rPr>
              <w:t>LG Electronics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7F4EF2"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048895" w14:textId="77777777" w:rsidR="00F7428A" w:rsidRPr="001B1679" w:rsidRDefault="00F7428A" w:rsidP="00715966">
            <w:pPr>
              <w:pStyle w:val="TAL"/>
              <w:rPr>
                <w:sz w:val="16"/>
                <w:szCs w:val="16"/>
              </w:rPr>
            </w:pPr>
            <w:r w:rsidRPr="001B1679">
              <w:rPr>
                <w:sz w:val="16"/>
                <w:szCs w:val="16"/>
              </w:rPr>
              <w:t>3GPPMEMBER</w:t>
            </w:r>
          </w:p>
        </w:tc>
      </w:tr>
      <w:tr w:rsidR="00F7428A" w14:paraId="368CA186"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441C9E2"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AC8A2" w14:textId="77777777" w:rsidR="00F7428A" w:rsidRPr="001B1679" w:rsidRDefault="00F7428A" w:rsidP="00715966">
            <w:pPr>
              <w:pStyle w:val="TAL"/>
              <w:rPr>
                <w:sz w:val="16"/>
                <w:szCs w:val="16"/>
              </w:rPr>
            </w:pPr>
            <w:r w:rsidRPr="001B1679">
              <w:rPr>
                <w:sz w:val="16"/>
                <w:szCs w:val="16"/>
              </w:rPr>
              <w:t>Younus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1FA70D" w14:textId="77777777" w:rsidR="00F7428A" w:rsidRPr="001B1679" w:rsidRDefault="00F7428A" w:rsidP="00715966">
            <w:pPr>
              <w:pStyle w:val="TAL"/>
              <w:rPr>
                <w:sz w:val="16"/>
                <w:szCs w:val="16"/>
              </w:rPr>
            </w:pPr>
            <w:r w:rsidRPr="001B1679">
              <w:rPr>
                <w:sz w:val="16"/>
                <w:szCs w:val="16"/>
              </w:rPr>
              <w:t>Jalal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85A0A" w14:textId="77777777" w:rsidR="00F7428A" w:rsidRPr="001B1679" w:rsidRDefault="00F7428A" w:rsidP="00715966">
            <w:pPr>
              <w:pStyle w:val="TAL"/>
              <w:rPr>
                <w:sz w:val="16"/>
                <w:szCs w:val="16"/>
              </w:rPr>
            </w:pPr>
            <w:r w:rsidRPr="001B1679">
              <w:rPr>
                <w:sz w:val="16"/>
                <w:szCs w:val="16"/>
              </w:rPr>
              <w:t>TELUS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8313F1"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A0C404" w14:textId="77777777" w:rsidR="00F7428A" w:rsidRPr="001B1679" w:rsidRDefault="00F7428A" w:rsidP="00715966">
            <w:pPr>
              <w:pStyle w:val="TAL"/>
              <w:rPr>
                <w:sz w:val="16"/>
                <w:szCs w:val="16"/>
              </w:rPr>
            </w:pPr>
            <w:r w:rsidRPr="001B1679">
              <w:rPr>
                <w:sz w:val="16"/>
                <w:szCs w:val="16"/>
              </w:rPr>
              <w:t>3GPPMEMBER</w:t>
            </w:r>
          </w:p>
        </w:tc>
      </w:tr>
      <w:tr w:rsidR="00F7428A" w14:paraId="4FE3087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1D63E0"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8D6C2F" w14:textId="77777777" w:rsidR="00F7428A" w:rsidRPr="001B1679" w:rsidRDefault="00F7428A" w:rsidP="00715966">
            <w:pPr>
              <w:pStyle w:val="TAL"/>
              <w:rPr>
                <w:sz w:val="16"/>
                <w:szCs w:val="16"/>
              </w:rPr>
            </w:pPr>
            <w:r w:rsidRPr="001B1679">
              <w:rPr>
                <w:sz w:val="16"/>
                <w:szCs w:val="16"/>
              </w:rPr>
              <w:t>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7BF874" w14:textId="77777777" w:rsidR="00F7428A" w:rsidRPr="001B1679" w:rsidRDefault="00F7428A" w:rsidP="00715966">
            <w:pPr>
              <w:pStyle w:val="TAL"/>
              <w:rPr>
                <w:sz w:val="16"/>
                <w:szCs w:val="16"/>
              </w:rPr>
            </w:pPr>
            <w:proofErr w:type="spellStart"/>
            <w:r w:rsidRPr="001B1679">
              <w:rPr>
                <w:sz w:val="16"/>
                <w:szCs w:val="16"/>
              </w:rPr>
              <w:t>Seungjun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74884" w14:textId="77777777" w:rsidR="00F7428A" w:rsidRPr="001B1679" w:rsidRDefault="00F7428A" w:rsidP="00715966">
            <w:pPr>
              <w:pStyle w:val="TAL"/>
              <w:rPr>
                <w:sz w:val="16"/>
                <w:szCs w:val="16"/>
              </w:rPr>
            </w:pPr>
            <w:r w:rsidRPr="001B1679">
              <w:rPr>
                <w:sz w:val="16"/>
                <w:szCs w:val="16"/>
              </w:rPr>
              <w:t>KT Corp.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A5C9A5"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3582AD" w14:textId="77777777" w:rsidR="00F7428A" w:rsidRPr="001B1679" w:rsidRDefault="00F7428A" w:rsidP="00715966">
            <w:pPr>
              <w:pStyle w:val="TAL"/>
              <w:rPr>
                <w:sz w:val="16"/>
                <w:szCs w:val="16"/>
              </w:rPr>
            </w:pPr>
            <w:r w:rsidRPr="001B1679">
              <w:rPr>
                <w:sz w:val="16"/>
                <w:szCs w:val="16"/>
              </w:rPr>
              <w:t>3GPPMEMBER</w:t>
            </w:r>
          </w:p>
        </w:tc>
      </w:tr>
      <w:tr w:rsidR="00F7428A" w14:paraId="76388BF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3C9243C"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7FEB8F" w14:textId="77777777" w:rsidR="00F7428A" w:rsidRPr="001B1679" w:rsidRDefault="00F7428A" w:rsidP="00715966">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7CBE04" w14:textId="77777777" w:rsidR="00F7428A" w:rsidRPr="001B1679" w:rsidRDefault="00F7428A" w:rsidP="00715966">
            <w:pPr>
              <w:pStyle w:val="TAL"/>
              <w:rPr>
                <w:sz w:val="16"/>
                <w:szCs w:val="16"/>
              </w:rPr>
            </w:pPr>
            <w:r w:rsidRPr="001B1679">
              <w:rPr>
                <w:sz w:val="16"/>
                <w:szCs w:val="16"/>
              </w:rPr>
              <w:t>Ling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27CF7" w14:textId="77777777" w:rsidR="00F7428A" w:rsidRPr="001B1679" w:rsidRDefault="00F7428A" w:rsidP="00715966">
            <w:pPr>
              <w:pStyle w:val="TAL"/>
              <w:rPr>
                <w:sz w:val="16"/>
                <w:szCs w:val="16"/>
              </w:rPr>
            </w:pPr>
            <w:r w:rsidRPr="001B1679">
              <w:rPr>
                <w:sz w:val="16"/>
                <w:szCs w:val="16"/>
              </w:rPr>
              <w:t>Siemens 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D0DD95"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D16C67" w14:textId="77777777" w:rsidR="00F7428A" w:rsidRPr="001B1679" w:rsidRDefault="00F7428A" w:rsidP="00715966">
            <w:pPr>
              <w:pStyle w:val="TAL"/>
              <w:rPr>
                <w:sz w:val="16"/>
                <w:szCs w:val="16"/>
              </w:rPr>
            </w:pPr>
            <w:r w:rsidRPr="001B1679">
              <w:rPr>
                <w:sz w:val="16"/>
                <w:szCs w:val="16"/>
              </w:rPr>
              <w:t>3GPPMEMBER</w:t>
            </w:r>
          </w:p>
        </w:tc>
      </w:tr>
      <w:tr w:rsidR="00F7428A" w14:paraId="1AD61C4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25FBB02"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9621DA" w14:textId="77777777" w:rsidR="00F7428A" w:rsidRPr="001B1679" w:rsidRDefault="00F7428A" w:rsidP="00715966">
            <w:pPr>
              <w:pStyle w:val="TAL"/>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9D9836" w14:textId="77777777" w:rsidR="00F7428A" w:rsidRPr="001B1679" w:rsidRDefault="00F7428A" w:rsidP="00715966">
            <w:pPr>
              <w:pStyle w:val="TAL"/>
              <w:rPr>
                <w:sz w:val="16"/>
                <w:szCs w:val="16"/>
              </w:rPr>
            </w:pPr>
            <w:r w:rsidRPr="001B1679">
              <w:rPr>
                <w:sz w:val="16"/>
                <w:szCs w:val="16"/>
              </w:rPr>
              <w:t>Guliang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53EAA" w14:textId="77777777" w:rsidR="00F7428A" w:rsidRPr="001B1679" w:rsidRDefault="00F7428A" w:rsidP="00715966">
            <w:pPr>
              <w:pStyle w:val="TAL"/>
              <w:rPr>
                <w:sz w:val="16"/>
                <w:szCs w:val="16"/>
              </w:rPr>
            </w:pPr>
            <w:r w:rsidRPr="001B1679">
              <w:rPr>
                <w:sz w:val="16"/>
                <w:szCs w:val="16"/>
              </w:rPr>
              <w:t>INSPUR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A1BA95" w14:textId="77777777" w:rsidR="00F7428A" w:rsidRPr="001B1679" w:rsidRDefault="00F7428A" w:rsidP="00715966">
            <w:pPr>
              <w:pStyle w:val="TAL"/>
              <w:rPr>
                <w:sz w:val="16"/>
                <w:szCs w:val="16"/>
              </w:rPr>
            </w:pPr>
            <w:r w:rsidRPr="001B1679">
              <w:rPr>
                <w:sz w:val="16"/>
                <w:szCs w:val="16"/>
              </w:rPr>
              <w:t>CCSA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7F89CC" w14:textId="77777777" w:rsidR="00F7428A" w:rsidRPr="001B1679" w:rsidRDefault="00F7428A" w:rsidP="00715966">
            <w:pPr>
              <w:pStyle w:val="TAL"/>
              <w:rPr>
                <w:sz w:val="16"/>
                <w:szCs w:val="16"/>
              </w:rPr>
            </w:pPr>
            <w:r w:rsidRPr="001B1679">
              <w:rPr>
                <w:sz w:val="16"/>
                <w:szCs w:val="16"/>
              </w:rPr>
              <w:t>3GPPMEMBER</w:t>
            </w:r>
          </w:p>
        </w:tc>
      </w:tr>
      <w:tr w:rsidR="00F7428A" w14:paraId="1E3C7F6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3074FA5" w14:textId="77777777" w:rsidR="00F7428A" w:rsidRPr="001B1679" w:rsidRDefault="00F7428A" w:rsidP="00715966">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8738D7" w14:textId="77777777" w:rsidR="00F7428A" w:rsidRPr="001B1679" w:rsidRDefault="00F7428A" w:rsidP="00715966">
            <w:pPr>
              <w:pStyle w:val="TAL"/>
              <w:rPr>
                <w:sz w:val="16"/>
                <w:szCs w:val="16"/>
              </w:rPr>
            </w:pPr>
            <w:r w:rsidRPr="001B1679">
              <w:rPr>
                <w:sz w:val="16"/>
                <w:szCs w:val="16"/>
              </w:rPr>
              <w:t>Zia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9C9062" w14:textId="77777777" w:rsidR="00F7428A" w:rsidRPr="001B1679" w:rsidRDefault="00F7428A" w:rsidP="00715966">
            <w:pPr>
              <w:pStyle w:val="TAL"/>
              <w:rPr>
                <w:sz w:val="16"/>
                <w:szCs w:val="16"/>
              </w:rPr>
            </w:pPr>
            <w:r w:rsidRPr="001B1679">
              <w:rPr>
                <w:sz w:val="16"/>
                <w:szCs w:val="16"/>
              </w:rPr>
              <w:t>Waqar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BD83D" w14:textId="77777777" w:rsidR="00F7428A" w:rsidRPr="001B1679" w:rsidRDefault="00F7428A" w:rsidP="00715966">
            <w:pPr>
              <w:pStyle w:val="TAL"/>
              <w:rPr>
                <w:sz w:val="16"/>
                <w:szCs w:val="16"/>
              </w:rPr>
            </w:pPr>
            <w:r w:rsidRPr="001B1679">
              <w:rPr>
                <w:sz w:val="16"/>
                <w:szCs w:val="16"/>
              </w:rPr>
              <w:t>Apple Marketing Iberia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8397CA"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63157F" w14:textId="77777777" w:rsidR="00F7428A" w:rsidRPr="001B1679" w:rsidRDefault="00F7428A" w:rsidP="00715966">
            <w:pPr>
              <w:pStyle w:val="TAL"/>
              <w:rPr>
                <w:sz w:val="16"/>
                <w:szCs w:val="16"/>
              </w:rPr>
            </w:pPr>
            <w:r w:rsidRPr="001B1679">
              <w:rPr>
                <w:sz w:val="16"/>
                <w:szCs w:val="16"/>
              </w:rPr>
              <w:t>3GPPMEMBER</w:t>
            </w:r>
          </w:p>
        </w:tc>
      </w:tr>
    </w:tbl>
    <w:p w14:paraId="11EF88B4" w14:textId="77777777" w:rsidR="00F7428A" w:rsidRDefault="00F7428A" w:rsidP="00F7428A">
      <w:r>
        <w:t>155 Entries</w:t>
      </w:r>
    </w:p>
    <w:p w14:paraId="2D5C1A6A" w14:textId="77777777" w:rsidR="00F7428A" w:rsidRDefault="00F7428A" w:rsidP="00F7428A"/>
    <w:p w14:paraId="416E10C0" w14:textId="77777777" w:rsidR="00F7428A" w:rsidRDefault="00F7428A" w:rsidP="00F7428A">
      <w:pPr>
        <w:spacing w:after="160" w:line="259" w:lineRule="auto"/>
      </w:pPr>
      <w:r>
        <w:br w:type="page"/>
      </w:r>
    </w:p>
    <w:p w14:paraId="36857117" w14:textId="3ABADC89" w:rsidR="00F7428A" w:rsidRDefault="00F7428A" w:rsidP="00F7428A">
      <w:pPr>
        <w:pStyle w:val="Heading9"/>
      </w:pPr>
      <w:bookmarkStart w:id="23" w:name="_Toc137788167"/>
      <w:r>
        <w:lastRenderedPageBreak/>
        <w:t>Annex B</w:t>
      </w:r>
      <w:r>
        <w:tab/>
        <w:t>List of documents</w:t>
      </w:r>
      <w:bookmarkEnd w:id="23"/>
    </w:p>
    <w:p w14:paraId="385042F1" w14:textId="77777777" w:rsidR="00F7428A" w:rsidRDefault="00F7428A" w:rsidP="00F7428A">
      <w:pPr>
        <w:pStyle w:val="TH"/>
      </w:pPr>
      <w:r>
        <w:t>Table B: List of documents</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F7428A" w14:paraId="12EF2317" w14:textId="77777777" w:rsidTr="00715966">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A24EB3E" w14:textId="77777777" w:rsidR="00F7428A" w:rsidRDefault="00F7428A" w:rsidP="00715966">
            <w:pPr>
              <w:pStyle w:val="TAH"/>
            </w:pPr>
            <w:r w:rsidRPr="00BB3F37">
              <w:lastRenderedPageBreak/>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61A59A" w14:textId="77777777" w:rsidR="00F7428A" w:rsidRDefault="00F7428A" w:rsidP="00715966">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1AFD5B" w14:textId="77777777" w:rsidR="00F7428A" w:rsidRDefault="00F7428A" w:rsidP="00715966">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766201" w14:textId="77777777" w:rsidR="00F7428A" w:rsidRDefault="00F7428A" w:rsidP="00715966">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9A80F3" w14:textId="77777777" w:rsidR="00F7428A" w:rsidRDefault="00F7428A" w:rsidP="00715966">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51DA25" w14:textId="77777777" w:rsidR="00F7428A" w:rsidRDefault="00F7428A" w:rsidP="00715966">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2A9E8C" w14:textId="77777777" w:rsidR="00F7428A" w:rsidRDefault="00F7428A" w:rsidP="00715966">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114A48" w14:textId="77777777" w:rsidR="00F7428A" w:rsidRDefault="00F7428A" w:rsidP="00715966">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5B9BCC" w14:textId="77777777" w:rsidR="00F7428A" w:rsidRDefault="00F7428A" w:rsidP="00715966">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74D3D2" w14:textId="77777777" w:rsidR="00F7428A" w:rsidRDefault="00F7428A" w:rsidP="00715966">
            <w:pPr>
              <w:pStyle w:val="TAH"/>
            </w:pPr>
            <w:r w:rsidRPr="00BB3F37">
              <w:t>Revised to</w:t>
            </w:r>
          </w:p>
        </w:tc>
      </w:tr>
      <w:tr w:rsidR="00F7428A" w14:paraId="5DF30EE7"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1F04F" w14:textId="77777777" w:rsidR="00F7428A" w:rsidRPr="001B1679" w:rsidRDefault="00F7428A" w:rsidP="00715966">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0D076D" w14:textId="77777777" w:rsidR="00F7428A" w:rsidRPr="001B1679" w:rsidRDefault="00F7428A" w:rsidP="00715966">
            <w:pPr>
              <w:pStyle w:val="TAL"/>
              <w:rPr>
                <w:sz w:val="16"/>
                <w:szCs w:val="16"/>
              </w:rPr>
            </w:pPr>
            <w:r>
              <w:rPr>
                <w:sz w:val="16"/>
                <w:szCs w:val="16"/>
              </w:rPr>
              <w:t>SWS-</w:t>
            </w:r>
            <w:r w:rsidRPr="001B1679">
              <w:rPr>
                <w:sz w:val="16"/>
                <w:szCs w:val="16"/>
              </w:rPr>
              <w:t>230001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E2BCD5" w14:textId="77777777" w:rsidR="00F7428A" w:rsidRPr="001B1679" w:rsidRDefault="00F7428A" w:rsidP="00715966">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32839" w14:textId="77777777" w:rsidR="00F7428A" w:rsidRPr="001B1679" w:rsidRDefault="00F7428A" w:rsidP="00715966">
            <w:pPr>
              <w:pStyle w:val="TAL"/>
              <w:rPr>
                <w:sz w:val="16"/>
                <w:szCs w:val="16"/>
              </w:rPr>
            </w:pPr>
            <w:r w:rsidRPr="001B1679">
              <w:rPr>
                <w:sz w:val="16"/>
                <w:szCs w:val="16"/>
              </w:rPr>
              <w:t>TSG SA Release 19 Workshop Agenda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DADB76" w14:textId="77777777" w:rsidR="00F7428A" w:rsidRPr="001B1679" w:rsidRDefault="00F7428A" w:rsidP="00715966">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222604"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1953BA"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ADCC2E" w14:textId="77777777" w:rsidR="00F7428A" w:rsidRPr="001B1679" w:rsidRDefault="00F7428A" w:rsidP="00715966">
            <w:pPr>
              <w:pStyle w:val="TAL"/>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7ED0BC" w14:textId="77777777" w:rsidR="00F7428A" w:rsidRPr="001B1679" w:rsidRDefault="00F7428A" w:rsidP="00715966">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1A95D5" w14:textId="77777777" w:rsidR="00F7428A" w:rsidRPr="001B1679" w:rsidRDefault="00F7428A" w:rsidP="00715966">
            <w:pPr>
              <w:pStyle w:val="TAL"/>
              <w:rPr>
                <w:sz w:val="16"/>
                <w:szCs w:val="16"/>
              </w:rPr>
            </w:pPr>
          </w:p>
        </w:tc>
      </w:tr>
      <w:tr w:rsidR="00F7428A" w14:paraId="1796AEBC"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8F9DF1" w14:textId="77777777" w:rsidR="00F7428A" w:rsidRPr="001B1679" w:rsidRDefault="00F7428A" w:rsidP="00715966">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AB0137" w14:textId="77777777" w:rsidR="00F7428A" w:rsidRPr="001B1679" w:rsidRDefault="00F7428A" w:rsidP="00715966">
            <w:pPr>
              <w:pStyle w:val="TAL"/>
              <w:rPr>
                <w:sz w:val="16"/>
                <w:szCs w:val="16"/>
              </w:rPr>
            </w:pPr>
            <w:r>
              <w:rPr>
                <w:sz w:val="16"/>
                <w:szCs w:val="16"/>
              </w:rPr>
              <w:t>SWS-</w:t>
            </w:r>
            <w:r w:rsidRPr="001B1679">
              <w:rPr>
                <w:sz w:val="16"/>
                <w:szCs w:val="16"/>
              </w:rPr>
              <w:t>230002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5A6C94" w14:textId="77777777" w:rsidR="00F7428A" w:rsidRPr="001B1679" w:rsidRDefault="00F7428A" w:rsidP="00715966">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43C30" w14:textId="77777777" w:rsidR="00F7428A" w:rsidRPr="001B1679" w:rsidRDefault="00F7428A" w:rsidP="00715966">
            <w:pPr>
              <w:pStyle w:val="TAL"/>
              <w:rPr>
                <w:sz w:val="16"/>
                <w:szCs w:val="16"/>
              </w:rPr>
            </w:pPr>
            <w:r w:rsidRPr="001B1679">
              <w:rPr>
                <w:sz w:val="16"/>
                <w:szCs w:val="16"/>
              </w:rPr>
              <w:t>Output of drafting session on Consolidated SA WG2 Rel-19 Topics for moderated discussions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85CFCA" w14:textId="77777777" w:rsidR="00F7428A" w:rsidRPr="001B1679" w:rsidRDefault="00F7428A" w:rsidP="00715966">
            <w:pPr>
              <w:pStyle w:val="TAL"/>
              <w:rPr>
                <w:sz w:val="16"/>
                <w:szCs w:val="16"/>
              </w:rPr>
            </w:pPr>
            <w:r w:rsidRPr="001B1679">
              <w:rPr>
                <w:sz w:val="16"/>
                <w:szCs w:val="16"/>
              </w:rPr>
              <w:t>Drafting session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811D67"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51A18E"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AF93B7" w14:textId="77777777" w:rsidR="00F7428A" w:rsidRPr="001B1679" w:rsidRDefault="00F7428A" w:rsidP="00715966">
            <w:pPr>
              <w:pStyle w:val="TAL"/>
              <w:rPr>
                <w:sz w:val="16"/>
                <w:szCs w:val="16"/>
              </w:rPr>
            </w:pPr>
            <w:r w:rsidRPr="001B1679">
              <w:rPr>
                <w:sz w:val="16"/>
                <w:szCs w:val="16"/>
              </w:rPr>
              <w:t>Noted. This will be forwarded to TSG SA#100 as SP-230754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C27FC4"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C4318" w14:textId="77777777" w:rsidR="00F7428A" w:rsidRPr="001B1679" w:rsidRDefault="00F7428A" w:rsidP="00715966">
            <w:pPr>
              <w:pStyle w:val="TAL"/>
              <w:rPr>
                <w:sz w:val="16"/>
                <w:szCs w:val="16"/>
              </w:rPr>
            </w:pPr>
          </w:p>
        </w:tc>
      </w:tr>
      <w:tr w:rsidR="00F7428A" w14:paraId="74D841CD"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A32EC"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04C4C" w14:textId="77777777" w:rsidR="00F7428A" w:rsidRPr="001B1679" w:rsidRDefault="00F7428A" w:rsidP="00715966">
            <w:pPr>
              <w:pStyle w:val="TAL"/>
              <w:rPr>
                <w:sz w:val="16"/>
                <w:szCs w:val="16"/>
              </w:rPr>
            </w:pPr>
            <w:r>
              <w:rPr>
                <w:sz w:val="16"/>
                <w:szCs w:val="16"/>
              </w:rPr>
              <w:t>SWS-</w:t>
            </w:r>
            <w:r w:rsidRPr="001B1679">
              <w:rPr>
                <w:sz w:val="16"/>
                <w:szCs w:val="16"/>
              </w:rPr>
              <w:t>230003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BBBACD"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A3758" w14:textId="77777777" w:rsidR="00F7428A" w:rsidRPr="001B1679" w:rsidRDefault="00F7428A" w:rsidP="00715966">
            <w:pPr>
              <w:pStyle w:val="TAL"/>
              <w:rPr>
                <w:sz w:val="16"/>
                <w:szCs w:val="16"/>
              </w:rPr>
            </w:pPr>
            <w:r w:rsidRPr="001B1679">
              <w:rPr>
                <w:sz w:val="16"/>
                <w:szCs w:val="16"/>
              </w:rPr>
              <w:t>Release 19  Priorities - Services &amp; System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2A01E2" w14:textId="77777777" w:rsidR="00F7428A" w:rsidRPr="001B1679" w:rsidRDefault="00F7428A" w:rsidP="00715966">
            <w:pPr>
              <w:pStyle w:val="TAL"/>
              <w:rPr>
                <w:sz w:val="16"/>
                <w:szCs w:val="16"/>
              </w:rPr>
            </w:pPr>
            <w:r w:rsidRPr="001B1679">
              <w:rPr>
                <w:sz w:val="16"/>
                <w:szCs w:val="16"/>
              </w:rPr>
              <w:t>Orange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972FEB"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1604BE"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0B39B" w14:textId="77777777" w:rsidR="00F7428A" w:rsidRPr="001B1679" w:rsidRDefault="00F7428A" w:rsidP="00715966">
            <w:pPr>
              <w:pStyle w:val="TAL"/>
              <w:rPr>
                <w:sz w:val="16"/>
                <w:szCs w:val="16"/>
              </w:rPr>
            </w:pPr>
            <w:r w:rsidRPr="001B1679">
              <w:rPr>
                <w:sz w:val="16"/>
                <w:szCs w:val="16"/>
              </w:rPr>
              <w:t>Revised to SWS-230078.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B71F32" w14:textId="77777777" w:rsidR="00F7428A" w:rsidRPr="001B1679" w:rsidRDefault="00F7428A" w:rsidP="00715966">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48B7E" w14:textId="77777777" w:rsidR="00F7428A" w:rsidRPr="001B1679" w:rsidRDefault="00F7428A" w:rsidP="00715966">
            <w:pPr>
              <w:pStyle w:val="TAL"/>
              <w:rPr>
                <w:sz w:val="16"/>
                <w:szCs w:val="16"/>
              </w:rPr>
            </w:pPr>
            <w:r>
              <w:rPr>
                <w:sz w:val="16"/>
                <w:szCs w:val="16"/>
              </w:rPr>
              <w:t>SWS-</w:t>
            </w:r>
            <w:r w:rsidRPr="001B1679">
              <w:rPr>
                <w:sz w:val="16"/>
                <w:szCs w:val="16"/>
              </w:rPr>
              <w:t>230078</w:t>
            </w:r>
          </w:p>
        </w:tc>
      </w:tr>
      <w:tr w:rsidR="00F7428A" w14:paraId="5077FA9B"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15E4B"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B30CC" w14:textId="77777777" w:rsidR="00F7428A" w:rsidRPr="001B1679" w:rsidRDefault="00F7428A" w:rsidP="00715966">
            <w:pPr>
              <w:pStyle w:val="TAL"/>
              <w:rPr>
                <w:sz w:val="16"/>
                <w:szCs w:val="16"/>
              </w:rPr>
            </w:pPr>
            <w:r>
              <w:rPr>
                <w:sz w:val="16"/>
                <w:szCs w:val="16"/>
              </w:rPr>
              <w:t>SWS-</w:t>
            </w:r>
            <w:r w:rsidRPr="001B1679">
              <w:rPr>
                <w:sz w:val="16"/>
                <w:szCs w:val="16"/>
              </w:rPr>
              <w:t>230004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BDBDF"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EEB14" w14:textId="77777777" w:rsidR="00F7428A" w:rsidRPr="001B1679" w:rsidRDefault="00F7428A" w:rsidP="00715966">
            <w:pPr>
              <w:pStyle w:val="TAL"/>
              <w:rPr>
                <w:sz w:val="16"/>
                <w:szCs w:val="16"/>
              </w:rPr>
            </w:pPr>
            <w:r w:rsidRPr="001B1679">
              <w:rPr>
                <w:sz w:val="16"/>
                <w:szCs w:val="16"/>
              </w:rPr>
              <w:t>GSMA - prospective on R19 from MNOs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3D3BDA" w14:textId="77777777" w:rsidR="00F7428A" w:rsidRPr="001B1679" w:rsidRDefault="00F7428A" w:rsidP="00715966">
            <w:pPr>
              <w:pStyle w:val="TAL"/>
              <w:rPr>
                <w:sz w:val="16"/>
                <w:szCs w:val="16"/>
              </w:rPr>
            </w:pPr>
            <w:r w:rsidRPr="001B1679">
              <w:rPr>
                <w:sz w:val="16"/>
                <w:szCs w:val="16"/>
              </w:rPr>
              <w:t>GSM Association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2DEF05"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37379B"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5D1644"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2C0A31"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FCB53" w14:textId="77777777" w:rsidR="00F7428A" w:rsidRPr="001B1679" w:rsidRDefault="00F7428A" w:rsidP="00715966">
            <w:pPr>
              <w:pStyle w:val="TAL"/>
              <w:rPr>
                <w:sz w:val="16"/>
                <w:szCs w:val="16"/>
              </w:rPr>
            </w:pPr>
          </w:p>
        </w:tc>
      </w:tr>
      <w:tr w:rsidR="00F7428A" w14:paraId="5763DCE3"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D5E2C7"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69B74D" w14:textId="77777777" w:rsidR="00F7428A" w:rsidRPr="001B1679" w:rsidRDefault="00F7428A" w:rsidP="00715966">
            <w:pPr>
              <w:pStyle w:val="TAL"/>
              <w:rPr>
                <w:sz w:val="16"/>
                <w:szCs w:val="16"/>
              </w:rPr>
            </w:pPr>
            <w:r>
              <w:rPr>
                <w:sz w:val="16"/>
                <w:szCs w:val="16"/>
              </w:rPr>
              <w:t>SWS-</w:t>
            </w:r>
            <w:r w:rsidRPr="001B1679">
              <w:rPr>
                <w:sz w:val="16"/>
                <w:szCs w:val="16"/>
              </w:rPr>
              <w:t>230005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9B1A2"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105139" w14:textId="77777777" w:rsidR="00F7428A" w:rsidRPr="001B1679" w:rsidRDefault="00F7428A" w:rsidP="00715966">
            <w:pPr>
              <w:pStyle w:val="TAL"/>
              <w:rPr>
                <w:sz w:val="16"/>
                <w:szCs w:val="16"/>
              </w:rPr>
            </w:pPr>
            <w:r w:rsidRPr="001B1679">
              <w:rPr>
                <w:sz w:val="16"/>
                <w:szCs w:val="16"/>
              </w:rPr>
              <w:t>On Media-related Topics in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08A21E" w14:textId="77777777" w:rsidR="00F7428A" w:rsidRPr="001B1679" w:rsidRDefault="00F7428A" w:rsidP="00715966">
            <w:pPr>
              <w:pStyle w:val="TAL"/>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02B65"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CD9B01"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C062FB"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A22D6D"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553FC" w14:textId="77777777" w:rsidR="00F7428A" w:rsidRPr="001B1679" w:rsidRDefault="00F7428A" w:rsidP="00715966">
            <w:pPr>
              <w:pStyle w:val="TAL"/>
              <w:rPr>
                <w:sz w:val="16"/>
                <w:szCs w:val="16"/>
              </w:rPr>
            </w:pPr>
          </w:p>
        </w:tc>
      </w:tr>
      <w:tr w:rsidR="00F7428A" w14:paraId="35236A25"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DD159"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517D9" w14:textId="77777777" w:rsidR="00F7428A" w:rsidRPr="001B1679" w:rsidRDefault="00F7428A" w:rsidP="00715966">
            <w:pPr>
              <w:pStyle w:val="TAL"/>
              <w:rPr>
                <w:sz w:val="16"/>
                <w:szCs w:val="16"/>
              </w:rPr>
            </w:pPr>
            <w:r>
              <w:rPr>
                <w:sz w:val="16"/>
                <w:szCs w:val="16"/>
              </w:rPr>
              <w:t>SWS-</w:t>
            </w:r>
            <w:r w:rsidRPr="001B1679">
              <w:rPr>
                <w:sz w:val="16"/>
                <w:szCs w:val="16"/>
              </w:rPr>
              <w:t>230008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A0DBD7"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E9243" w14:textId="77777777" w:rsidR="00F7428A" w:rsidRPr="001B1679" w:rsidRDefault="00F7428A" w:rsidP="00715966">
            <w:pPr>
              <w:pStyle w:val="TAL"/>
              <w:rPr>
                <w:sz w:val="16"/>
                <w:szCs w:val="16"/>
              </w:rPr>
            </w:pPr>
            <w:r w:rsidRPr="001B1679">
              <w:rPr>
                <w:sz w:val="16"/>
                <w:szCs w:val="16"/>
              </w:rPr>
              <w:t>SK Telecom's View on SA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DDCEF0" w14:textId="77777777" w:rsidR="00F7428A" w:rsidRPr="001B1679" w:rsidRDefault="00F7428A" w:rsidP="00715966">
            <w:pPr>
              <w:pStyle w:val="TAL"/>
              <w:rPr>
                <w:sz w:val="16"/>
                <w:szCs w:val="16"/>
              </w:rPr>
            </w:pPr>
            <w:r w:rsidRPr="001B1679">
              <w:rPr>
                <w:sz w:val="16"/>
                <w:szCs w:val="16"/>
              </w:rPr>
              <w:t>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88250"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8C0896"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322DF1"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197361"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6C41C1" w14:textId="77777777" w:rsidR="00F7428A" w:rsidRPr="001B1679" w:rsidRDefault="00F7428A" w:rsidP="00715966">
            <w:pPr>
              <w:pStyle w:val="TAL"/>
              <w:rPr>
                <w:sz w:val="16"/>
                <w:szCs w:val="16"/>
              </w:rPr>
            </w:pPr>
          </w:p>
        </w:tc>
      </w:tr>
      <w:tr w:rsidR="00F7428A" w14:paraId="014C00E4"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ABEFE6"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1F17F5" w14:textId="77777777" w:rsidR="00F7428A" w:rsidRPr="001B1679" w:rsidRDefault="00F7428A" w:rsidP="00715966">
            <w:pPr>
              <w:pStyle w:val="TAL"/>
              <w:rPr>
                <w:sz w:val="16"/>
                <w:szCs w:val="16"/>
              </w:rPr>
            </w:pPr>
            <w:r>
              <w:rPr>
                <w:sz w:val="16"/>
                <w:szCs w:val="16"/>
              </w:rPr>
              <w:t>SWS-</w:t>
            </w:r>
            <w:r w:rsidRPr="001B1679">
              <w:rPr>
                <w:sz w:val="16"/>
                <w:szCs w:val="16"/>
              </w:rPr>
              <w:t>230009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E6DDD5"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D90752" w14:textId="77777777" w:rsidR="00F7428A" w:rsidRPr="001B1679" w:rsidRDefault="00F7428A" w:rsidP="00715966">
            <w:pPr>
              <w:pStyle w:val="TAL"/>
              <w:rPr>
                <w:sz w:val="16"/>
                <w:szCs w:val="16"/>
              </w:rPr>
            </w:pPr>
            <w:r w:rsidRPr="001B1679">
              <w:rPr>
                <w:sz w:val="16"/>
                <w:szCs w:val="16"/>
              </w:rPr>
              <w:t>5G-MAG views on Media related topics for Rel-19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AD7E9" w14:textId="77777777" w:rsidR="00F7428A" w:rsidRPr="001B1679" w:rsidRDefault="00F7428A" w:rsidP="00715966">
            <w:pPr>
              <w:pStyle w:val="TAL"/>
              <w:rPr>
                <w:sz w:val="16"/>
                <w:szCs w:val="16"/>
              </w:rPr>
            </w:pPr>
            <w:r w:rsidRPr="001B1679">
              <w:rPr>
                <w:sz w:val="16"/>
                <w:szCs w:val="16"/>
              </w:rPr>
              <w:t>5G-MAG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A010E"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472FC8"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00E041"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A7D3DC"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78C3E" w14:textId="77777777" w:rsidR="00F7428A" w:rsidRPr="001B1679" w:rsidRDefault="00F7428A" w:rsidP="00715966">
            <w:pPr>
              <w:pStyle w:val="TAL"/>
              <w:rPr>
                <w:sz w:val="16"/>
                <w:szCs w:val="16"/>
              </w:rPr>
            </w:pPr>
          </w:p>
        </w:tc>
      </w:tr>
      <w:tr w:rsidR="00F7428A" w14:paraId="76CB083C"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AE08D"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156422" w14:textId="77777777" w:rsidR="00F7428A" w:rsidRPr="001B1679" w:rsidRDefault="00F7428A" w:rsidP="00715966">
            <w:pPr>
              <w:pStyle w:val="TAL"/>
              <w:rPr>
                <w:sz w:val="16"/>
                <w:szCs w:val="16"/>
              </w:rPr>
            </w:pPr>
            <w:r>
              <w:rPr>
                <w:sz w:val="16"/>
                <w:szCs w:val="16"/>
              </w:rPr>
              <w:t>SWS-</w:t>
            </w:r>
            <w:r w:rsidRPr="001B1679">
              <w:rPr>
                <w:sz w:val="16"/>
                <w:szCs w:val="16"/>
              </w:rPr>
              <w:t>230010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AF224C"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C3B56B" w14:textId="77777777" w:rsidR="00F7428A" w:rsidRPr="001B1679" w:rsidRDefault="00F7428A" w:rsidP="00715966">
            <w:pPr>
              <w:pStyle w:val="TAL"/>
              <w:rPr>
                <w:sz w:val="16"/>
                <w:szCs w:val="16"/>
              </w:rPr>
            </w:pPr>
            <w:r w:rsidRPr="001B1679">
              <w:rPr>
                <w:sz w:val="16"/>
                <w:szCs w:val="16"/>
              </w:rPr>
              <w:t>SKY Perfect JSAT Views on Release-19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13B4CC" w14:textId="77777777" w:rsidR="00F7428A" w:rsidRPr="001B1679" w:rsidRDefault="00F7428A" w:rsidP="00715966">
            <w:pPr>
              <w:pStyle w:val="TAL"/>
              <w:rPr>
                <w:sz w:val="16"/>
                <w:szCs w:val="16"/>
              </w:rPr>
            </w:pPr>
            <w:r w:rsidRPr="001B1679">
              <w:rPr>
                <w:sz w:val="16"/>
                <w:szCs w:val="16"/>
              </w:rPr>
              <w:t>SKY Perfect JSAT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0BB14E"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9DC3D7"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6F0C63"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3B006B"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BC32A" w14:textId="77777777" w:rsidR="00F7428A" w:rsidRPr="001B1679" w:rsidRDefault="00F7428A" w:rsidP="00715966">
            <w:pPr>
              <w:pStyle w:val="TAL"/>
              <w:rPr>
                <w:sz w:val="16"/>
                <w:szCs w:val="16"/>
              </w:rPr>
            </w:pPr>
          </w:p>
        </w:tc>
      </w:tr>
      <w:tr w:rsidR="00F7428A" w14:paraId="4945D8EA"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7D643"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3BAE7" w14:textId="77777777" w:rsidR="00F7428A" w:rsidRPr="001B1679" w:rsidRDefault="00F7428A" w:rsidP="00715966">
            <w:pPr>
              <w:pStyle w:val="TAL"/>
              <w:rPr>
                <w:sz w:val="16"/>
                <w:szCs w:val="16"/>
              </w:rPr>
            </w:pPr>
            <w:r>
              <w:rPr>
                <w:sz w:val="16"/>
                <w:szCs w:val="16"/>
              </w:rPr>
              <w:t>SWS-</w:t>
            </w:r>
            <w:r w:rsidRPr="001B1679">
              <w:rPr>
                <w:sz w:val="16"/>
                <w:szCs w:val="16"/>
              </w:rPr>
              <w:t>230011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1625B4"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158E9" w14:textId="77777777" w:rsidR="00F7428A" w:rsidRPr="001B1679" w:rsidRDefault="00F7428A" w:rsidP="00715966">
            <w:pPr>
              <w:pStyle w:val="TAL"/>
              <w:rPr>
                <w:sz w:val="16"/>
                <w:szCs w:val="16"/>
              </w:rPr>
            </w:pPr>
            <w:r w:rsidRPr="001B1679">
              <w:rPr>
                <w:sz w:val="16"/>
                <w:szCs w:val="16"/>
              </w:rPr>
              <w:t>High-level Release 19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ACB97C" w14:textId="77777777" w:rsidR="00F7428A" w:rsidRPr="001B1679" w:rsidRDefault="00F7428A" w:rsidP="00715966">
            <w:pPr>
              <w:pStyle w:val="TAL"/>
              <w:rPr>
                <w:sz w:val="16"/>
                <w:szCs w:val="16"/>
              </w:rPr>
            </w:pPr>
            <w:r w:rsidRPr="001B1679">
              <w:rPr>
                <w:sz w:val="16"/>
                <w:szCs w:val="16"/>
              </w:rPr>
              <w:t>VIAVI Solutions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4B7E5"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1F8AC2"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1B01A8"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1B40F4"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7AFF4" w14:textId="77777777" w:rsidR="00F7428A" w:rsidRPr="001B1679" w:rsidRDefault="00F7428A" w:rsidP="00715966">
            <w:pPr>
              <w:pStyle w:val="TAL"/>
              <w:rPr>
                <w:sz w:val="16"/>
                <w:szCs w:val="16"/>
              </w:rPr>
            </w:pPr>
          </w:p>
        </w:tc>
      </w:tr>
      <w:tr w:rsidR="00F7428A" w14:paraId="3486759E"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9F6878"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7786CE" w14:textId="77777777" w:rsidR="00F7428A" w:rsidRPr="001B1679" w:rsidRDefault="00F7428A" w:rsidP="00715966">
            <w:pPr>
              <w:pStyle w:val="TAL"/>
              <w:rPr>
                <w:sz w:val="16"/>
                <w:szCs w:val="16"/>
              </w:rPr>
            </w:pPr>
            <w:r>
              <w:rPr>
                <w:sz w:val="16"/>
                <w:szCs w:val="16"/>
              </w:rPr>
              <w:t>SWS-</w:t>
            </w:r>
            <w:r w:rsidRPr="001B1679">
              <w:rPr>
                <w:sz w:val="16"/>
                <w:szCs w:val="16"/>
              </w:rPr>
              <w:t>230012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7B640D"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BA310B" w14:textId="77777777" w:rsidR="00F7428A" w:rsidRPr="001B1679" w:rsidRDefault="00F7428A" w:rsidP="00715966">
            <w:pPr>
              <w:pStyle w:val="TAL"/>
              <w:rPr>
                <w:sz w:val="16"/>
                <w:szCs w:val="16"/>
              </w:rPr>
            </w:pPr>
            <w:r w:rsidRPr="001B1679">
              <w:rPr>
                <w:sz w:val="16"/>
                <w:szCs w:val="16"/>
              </w:rPr>
              <w:t>Qualcomm's views on SA2 Release 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F86989" w14:textId="77777777" w:rsidR="00F7428A" w:rsidRPr="001B1679" w:rsidRDefault="00F7428A" w:rsidP="00715966">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F56E08"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8B0AC3"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28BD3A"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EFFA25"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5C0708" w14:textId="77777777" w:rsidR="00F7428A" w:rsidRPr="001B1679" w:rsidRDefault="00F7428A" w:rsidP="00715966">
            <w:pPr>
              <w:pStyle w:val="TAL"/>
              <w:rPr>
                <w:sz w:val="16"/>
                <w:szCs w:val="16"/>
              </w:rPr>
            </w:pPr>
          </w:p>
        </w:tc>
      </w:tr>
      <w:tr w:rsidR="00F7428A" w14:paraId="08D24F05"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5AF6F8"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14BA5" w14:textId="77777777" w:rsidR="00F7428A" w:rsidRPr="001B1679" w:rsidRDefault="00F7428A" w:rsidP="00715966">
            <w:pPr>
              <w:pStyle w:val="TAL"/>
              <w:rPr>
                <w:sz w:val="16"/>
                <w:szCs w:val="16"/>
              </w:rPr>
            </w:pPr>
            <w:r>
              <w:rPr>
                <w:sz w:val="16"/>
                <w:szCs w:val="16"/>
              </w:rPr>
              <w:t>SWS-</w:t>
            </w:r>
            <w:r w:rsidRPr="001B1679">
              <w:rPr>
                <w:sz w:val="16"/>
                <w:szCs w:val="16"/>
              </w:rPr>
              <w:t>230013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7FB5F8" w14:textId="77777777" w:rsidR="00F7428A" w:rsidRPr="001B1679" w:rsidRDefault="00F7428A" w:rsidP="00715966">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74D60E" w14:textId="77777777" w:rsidR="00F7428A" w:rsidRPr="001B1679" w:rsidRDefault="00F7428A" w:rsidP="00715966">
            <w:pPr>
              <w:pStyle w:val="TAL"/>
              <w:rPr>
                <w:sz w:val="16"/>
                <w:szCs w:val="16"/>
              </w:rPr>
            </w:pPr>
            <w:r w:rsidRPr="001B1679">
              <w:rPr>
                <w:sz w:val="16"/>
                <w:szCs w:val="16"/>
              </w:rPr>
              <w:t>View on SA2 Rel-19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44A8FC" w14:textId="77777777" w:rsidR="00F7428A" w:rsidRPr="001B1679" w:rsidRDefault="00F7428A" w:rsidP="00715966">
            <w:pPr>
              <w:pStyle w:val="TAL"/>
              <w:rPr>
                <w:sz w:val="16"/>
                <w:szCs w:val="16"/>
              </w:rPr>
            </w:pPr>
            <w:r w:rsidRPr="001B1679">
              <w:rPr>
                <w:sz w:val="16"/>
                <w:szCs w:val="16"/>
              </w:rPr>
              <w:t>TELECOM ITALIA S.p.A.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3937B"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0D978C"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7BA2BC"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1EEE13"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A01855" w14:textId="77777777" w:rsidR="00F7428A" w:rsidRPr="001B1679" w:rsidRDefault="00F7428A" w:rsidP="00715966">
            <w:pPr>
              <w:pStyle w:val="TAL"/>
              <w:rPr>
                <w:sz w:val="16"/>
                <w:szCs w:val="16"/>
              </w:rPr>
            </w:pPr>
          </w:p>
        </w:tc>
      </w:tr>
      <w:tr w:rsidR="00F7428A" w14:paraId="3B4590EB"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2E3A01"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3DAE9" w14:textId="77777777" w:rsidR="00F7428A" w:rsidRPr="001B1679" w:rsidRDefault="00F7428A" w:rsidP="00715966">
            <w:pPr>
              <w:pStyle w:val="TAL"/>
              <w:rPr>
                <w:sz w:val="16"/>
                <w:szCs w:val="16"/>
              </w:rPr>
            </w:pPr>
            <w:r>
              <w:rPr>
                <w:sz w:val="16"/>
                <w:szCs w:val="16"/>
              </w:rPr>
              <w:t>SWS-</w:t>
            </w:r>
            <w:r w:rsidRPr="001B1679">
              <w:rPr>
                <w:sz w:val="16"/>
                <w:szCs w:val="16"/>
              </w:rPr>
              <w:t>230014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1C601"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35F864" w14:textId="77777777" w:rsidR="00F7428A" w:rsidRPr="001B1679" w:rsidRDefault="00F7428A" w:rsidP="00715966">
            <w:pPr>
              <w:pStyle w:val="TAL"/>
              <w:rPr>
                <w:sz w:val="16"/>
                <w:szCs w:val="16"/>
              </w:rPr>
            </w:pPr>
            <w:r w:rsidRPr="001B1679">
              <w:rPr>
                <w:sz w:val="16"/>
                <w:szCs w:val="16"/>
              </w:rPr>
              <w:t>Intel’s view on possible Rel-19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8700F9" w14:textId="77777777" w:rsidR="00F7428A" w:rsidRPr="001B1679" w:rsidRDefault="00F7428A" w:rsidP="00715966">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D38FB"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BFDDEE"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B1F11D"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7BD6E7"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02EF1" w14:textId="77777777" w:rsidR="00F7428A" w:rsidRPr="001B1679" w:rsidRDefault="00F7428A" w:rsidP="00715966">
            <w:pPr>
              <w:pStyle w:val="TAL"/>
              <w:rPr>
                <w:sz w:val="16"/>
                <w:szCs w:val="16"/>
              </w:rPr>
            </w:pPr>
          </w:p>
        </w:tc>
      </w:tr>
      <w:tr w:rsidR="00F7428A" w14:paraId="53A5ECF6"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D55824"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355EF" w14:textId="77777777" w:rsidR="00F7428A" w:rsidRPr="001B1679" w:rsidRDefault="00F7428A" w:rsidP="00715966">
            <w:pPr>
              <w:pStyle w:val="TAL"/>
              <w:rPr>
                <w:sz w:val="16"/>
                <w:szCs w:val="16"/>
              </w:rPr>
            </w:pPr>
            <w:r>
              <w:rPr>
                <w:sz w:val="16"/>
                <w:szCs w:val="16"/>
              </w:rPr>
              <w:t>SWS-</w:t>
            </w:r>
            <w:r w:rsidRPr="001B1679">
              <w:rPr>
                <w:sz w:val="16"/>
                <w:szCs w:val="16"/>
              </w:rPr>
              <w:t>230015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24B194"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D4910" w14:textId="77777777" w:rsidR="00F7428A" w:rsidRPr="001B1679" w:rsidRDefault="00F7428A" w:rsidP="00715966">
            <w:pPr>
              <w:pStyle w:val="TAL"/>
              <w:rPr>
                <w:sz w:val="16"/>
                <w:szCs w:val="16"/>
              </w:rPr>
            </w:pPr>
            <w:proofErr w:type="spellStart"/>
            <w:r w:rsidRPr="001B1679">
              <w:rPr>
                <w:sz w:val="16"/>
                <w:szCs w:val="16"/>
              </w:rPr>
              <w:t>Futurewei's</w:t>
            </w:r>
            <w:proofErr w:type="spellEnd"/>
            <w:r w:rsidRPr="001B1679">
              <w:rPr>
                <w:sz w:val="16"/>
                <w:szCs w:val="16"/>
              </w:rPr>
              <w:t xml:space="preserve"> view 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A8E3E6" w14:textId="77777777" w:rsidR="00F7428A" w:rsidRPr="001B1679" w:rsidRDefault="00F7428A" w:rsidP="00715966">
            <w:pPr>
              <w:pStyle w:val="TAL"/>
              <w:rPr>
                <w:sz w:val="16"/>
                <w:szCs w:val="16"/>
              </w:rPr>
            </w:pPr>
            <w:proofErr w:type="spellStart"/>
            <w:r w:rsidRPr="001B1679">
              <w:rPr>
                <w:sz w:val="16"/>
                <w:szCs w:val="16"/>
              </w:rPr>
              <w:t>Futurewei</w:t>
            </w:r>
            <w:proofErr w:type="spellEnd"/>
            <w:r w:rsidRPr="001B1679">
              <w:rPr>
                <w:sz w:val="16"/>
                <w:szCs w:val="16"/>
              </w:rPr>
              <w:t xml:space="preserve">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BB66A"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D1BB68"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0F2F6B"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9ADCE9"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9A398" w14:textId="77777777" w:rsidR="00F7428A" w:rsidRPr="001B1679" w:rsidRDefault="00F7428A" w:rsidP="00715966">
            <w:pPr>
              <w:pStyle w:val="TAL"/>
              <w:rPr>
                <w:sz w:val="16"/>
                <w:szCs w:val="16"/>
              </w:rPr>
            </w:pPr>
          </w:p>
        </w:tc>
      </w:tr>
      <w:tr w:rsidR="00F7428A" w14:paraId="7534A9FA"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80850B"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CAB26" w14:textId="77777777" w:rsidR="00F7428A" w:rsidRPr="001B1679" w:rsidRDefault="00F7428A" w:rsidP="00715966">
            <w:pPr>
              <w:pStyle w:val="TAL"/>
              <w:rPr>
                <w:sz w:val="16"/>
                <w:szCs w:val="16"/>
              </w:rPr>
            </w:pPr>
            <w:r>
              <w:rPr>
                <w:sz w:val="16"/>
                <w:szCs w:val="16"/>
              </w:rPr>
              <w:t>SWS-</w:t>
            </w:r>
            <w:r w:rsidRPr="001B1679">
              <w:rPr>
                <w:sz w:val="16"/>
                <w:szCs w:val="16"/>
              </w:rPr>
              <w:t>230016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BE9476"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5273E5" w14:textId="77777777" w:rsidR="00F7428A" w:rsidRPr="001B1679" w:rsidRDefault="00F7428A" w:rsidP="00715966">
            <w:pPr>
              <w:pStyle w:val="TAL"/>
              <w:rPr>
                <w:sz w:val="16"/>
                <w:szCs w:val="16"/>
              </w:rPr>
            </w:pPr>
            <w:r w:rsidRPr="001B1679">
              <w:rPr>
                <w:sz w:val="16"/>
                <w:szCs w:val="16"/>
              </w:rPr>
              <w:t>AT&amp;T views on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34E9CA" w14:textId="77777777" w:rsidR="00F7428A" w:rsidRPr="001B1679" w:rsidRDefault="00F7428A" w:rsidP="00715966">
            <w:pPr>
              <w:pStyle w:val="TAL"/>
              <w:rPr>
                <w:sz w:val="16"/>
                <w:szCs w:val="16"/>
              </w:rPr>
            </w:pPr>
            <w:r w:rsidRPr="001B1679">
              <w:rPr>
                <w:sz w:val="16"/>
                <w:szCs w:val="16"/>
              </w:rPr>
              <w:t>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9BCCD"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CCFD2F"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19BF86"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D57483"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E390BE" w14:textId="77777777" w:rsidR="00F7428A" w:rsidRPr="001B1679" w:rsidRDefault="00F7428A" w:rsidP="00715966">
            <w:pPr>
              <w:pStyle w:val="TAL"/>
              <w:rPr>
                <w:sz w:val="16"/>
                <w:szCs w:val="16"/>
              </w:rPr>
            </w:pPr>
          </w:p>
        </w:tc>
      </w:tr>
      <w:tr w:rsidR="00F7428A" w14:paraId="7DF33B72"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69DDAD"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69E114" w14:textId="77777777" w:rsidR="00F7428A" w:rsidRPr="001B1679" w:rsidRDefault="00F7428A" w:rsidP="00715966">
            <w:pPr>
              <w:pStyle w:val="TAL"/>
              <w:rPr>
                <w:sz w:val="16"/>
                <w:szCs w:val="16"/>
              </w:rPr>
            </w:pPr>
            <w:r>
              <w:rPr>
                <w:sz w:val="16"/>
                <w:szCs w:val="16"/>
              </w:rPr>
              <w:t>SWS-</w:t>
            </w:r>
            <w:r w:rsidRPr="001B1679">
              <w:rPr>
                <w:sz w:val="16"/>
                <w:szCs w:val="16"/>
              </w:rPr>
              <w:t>230017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CB50E"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A9474" w14:textId="77777777" w:rsidR="00F7428A" w:rsidRPr="001B1679" w:rsidRDefault="00F7428A" w:rsidP="00715966">
            <w:pPr>
              <w:pStyle w:val="TAL"/>
              <w:rPr>
                <w:sz w:val="16"/>
                <w:szCs w:val="16"/>
              </w:rPr>
            </w:pPr>
            <w:r w:rsidRPr="001B1679">
              <w:rPr>
                <w:sz w:val="16"/>
                <w:szCs w:val="16"/>
              </w:rPr>
              <w:t>Maritime perspective on Release 19 content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4E1316" w14:textId="77777777" w:rsidR="00F7428A" w:rsidRPr="001B1679" w:rsidRDefault="00F7428A" w:rsidP="00715966">
            <w:pPr>
              <w:pStyle w:val="TAL"/>
              <w:rPr>
                <w:sz w:val="16"/>
                <w:szCs w:val="16"/>
              </w:rPr>
            </w:pPr>
            <w:proofErr w:type="spellStart"/>
            <w:r w:rsidRPr="001B1679">
              <w:rPr>
                <w:sz w:val="16"/>
                <w:szCs w:val="16"/>
              </w:rPr>
              <w:t>SyncTechno</w:t>
            </w:r>
            <w:proofErr w:type="spellEnd"/>
            <w:r w:rsidRPr="001B1679">
              <w:rPr>
                <w:sz w:val="16"/>
                <w:szCs w:val="16"/>
              </w:rPr>
              <w:t xml:space="preserve">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3F10E2"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775212"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943735"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16E5B6"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761E5" w14:textId="77777777" w:rsidR="00F7428A" w:rsidRPr="001B1679" w:rsidRDefault="00F7428A" w:rsidP="00715966">
            <w:pPr>
              <w:pStyle w:val="TAL"/>
              <w:rPr>
                <w:sz w:val="16"/>
                <w:szCs w:val="16"/>
              </w:rPr>
            </w:pPr>
          </w:p>
        </w:tc>
      </w:tr>
      <w:tr w:rsidR="00F7428A" w14:paraId="553DBAC9"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3C7986"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F0649" w14:textId="77777777" w:rsidR="00F7428A" w:rsidRPr="001B1679" w:rsidRDefault="00F7428A" w:rsidP="00715966">
            <w:pPr>
              <w:pStyle w:val="TAL"/>
              <w:rPr>
                <w:sz w:val="16"/>
                <w:szCs w:val="16"/>
              </w:rPr>
            </w:pPr>
            <w:r>
              <w:rPr>
                <w:sz w:val="16"/>
                <w:szCs w:val="16"/>
              </w:rPr>
              <w:t>SWS-</w:t>
            </w:r>
            <w:r w:rsidRPr="001B1679">
              <w:rPr>
                <w:sz w:val="16"/>
                <w:szCs w:val="16"/>
              </w:rPr>
              <w:t>230018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70FB0E"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5C2E70" w14:textId="77777777" w:rsidR="00F7428A" w:rsidRPr="001B1679" w:rsidRDefault="00F7428A" w:rsidP="00715966">
            <w:pPr>
              <w:pStyle w:val="TAL"/>
              <w:rPr>
                <w:sz w:val="16"/>
                <w:szCs w:val="16"/>
              </w:rPr>
            </w:pPr>
            <w:r w:rsidRPr="001B1679">
              <w:rPr>
                <w:sz w:val="16"/>
                <w:szCs w:val="16"/>
              </w:rPr>
              <w:t>DISH Views on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6E5D2D" w14:textId="77777777" w:rsidR="00F7428A" w:rsidRPr="001B1679" w:rsidRDefault="00F7428A" w:rsidP="00715966">
            <w:pPr>
              <w:pStyle w:val="TAL"/>
              <w:rPr>
                <w:sz w:val="16"/>
                <w:szCs w:val="16"/>
              </w:rPr>
            </w:pPr>
            <w:r w:rsidRPr="001B1679">
              <w:rPr>
                <w:sz w:val="16"/>
                <w:szCs w:val="16"/>
              </w:rPr>
              <w:t>Dish Network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93CB3"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9A5F17"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3EDACF"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5D0EF0"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301ED" w14:textId="77777777" w:rsidR="00F7428A" w:rsidRPr="001B1679" w:rsidRDefault="00F7428A" w:rsidP="00715966">
            <w:pPr>
              <w:pStyle w:val="TAL"/>
              <w:rPr>
                <w:sz w:val="16"/>
                <w:szCs w:val="16"/>
              </w:rPr>
            </w:pPr>
          </w:p>
        </w:tc>
      </w:tr>
      <w:tr w:rsidR="00F7428A" w14:paraId="6BBC8567"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339B1E"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2AF88" w14:textId="77777777" w:rsidR="00F7428A" w:rsidRPr="001B1679" w:rsidRDefault="00F7428A" w:rsidP="00715966">
            <w:pPr>
              <w:pStyle w:val="TAL"/>
              <w:rPr>
                <w:sz w:val="16"/>
                <w:szCs w:val="16"/>
              </w:rPr>
            </w:pPr>
            <w:r>
              <w:rPr>
                <w:sz w:val="16"/>
                <w:szCs w:val="16"/>
              </w:rPr>
              <w:t>SWS-</w:t>
            </w:r>
            <w:r w:rsidRPr="001B1679">
              <w:rPr>
                <w:sz w:val="16"/>
                <w:szCs w:val="16"/>
              </w:rPr>
              <w:t>230019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4C1E3"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ECDE5" w14:textId="77777777" w:rsidR="00F7428A" w:rsidRPr="001B1679" w:rsidRDefault="00F7428A" w:rsidP="00715966">
            <w:pPr>
              <w:pStyle w:val="TAL"/>
              <w:rPr>
                <w:sz w:val="16"/>
                <w:szCs w:val="16"/>
              </w:rPr>
            </w:pPr>
            <w:r w:rsidRPr="001B1679">
              <w:rPr>
                <w:sz w:val="16"/>
                <w:szCs w:val="16"/>
              </w:rPr>
              <w:t>Rakuten Mobile's view on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1DBF62" w14:textId="77777777" w:rsidR="00F7428A" w:rsidRPr="001B1679" w:rsidRDefault="00F7428A" w:rsidP="00715966">
            <w:pPr>
              <w:pStyle w:val="TAL"/>
              <w:rPr>
                <w:sz w:val="16"/>
                <w:szCs w:val="16"/>
              </w:rPr>
            </w:pPr>
            <w:r w:rsidRPr="001B1679">
              <w:rPr>
                <w:sz w:val="16"/>
                <w:szCs w:val="16"/>
              </w:rPr>
              <w:t>Rakuten Mobile,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3C961"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91393F"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4E09C3"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D982E9"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01543" w14:textId="77777777" w:rsidR="00F7428A" w:rsidRPr="001B1679" w:rsidRDefault="00F7428A" w:rsidP="00715966">
            <w:pPr>
              <w:pStyle w:val="TAL"/>
              <w:rPr>
                <w:sz w:val="16"/>
                <w:szCs w:val="16"/>
              </w:rPr>
            </w:pPr>
          </w:p>
        </w:tc>
      </w:tr>
      <w:tr w:rsidR="00F7428A" w14:paraId="6ECD0D21"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6A6FF"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151BD" w14:textId="77777777" w:rsidR="00F7428A" w:rsidRPr="001B1679" w:rsidRDefault="00F7428A" w:rsidP="00715966">
            <w:pPr>
              <w:pStyle w:val="TAL"/>
              <w:rPr>
                <w:sz w:val="16"/>
                <w:szCs w:val="16"/>
              </w:rPr>
            </w:pPr>
            <w:r>
              <w:rPr>
                <w:sz w:val="16"/>
                <w:szCs w:val="16"/>
              </w:rPr>
              <w:t>SWS-</w:t>
            </w:r>
            <w:r w:rsidRPr="001B1679">
              <w:rPr>
                <w:sz w:val="16"/>
                <w:szCs w:val="16"/>
              </w:rPr>
              <w:t>230020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B995FB"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B7B3F" w14:textId="77777777" w:rsidR="00F7428A" w:rsidRPr="001B1679" w:rsidRDefault="00F7428A" w:rsidP="00715966">
            <w:pPr>
              <w:pStyle w:val="TAL"/>
              <w:rPr>
                <w:sz w:val="16"/>
                <w:szCs w:val="16"/>
              </w:rPr>
            </w:pPr>
            <w:r w:rsidRPr="001B1679">
              <w:rPr>
                <w:sz w:val="16"/>
                <w:szCs w:val="16"/>
              </w:rPr>
              <w:t>OPPO views on Rel-19 Contents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742184" w14:textId="77777777" w:rsidR="00F7428A" w:rsidRPr="001B1679" w:rsidRDefault="00F7428A" w:rsidP="00715966">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681B9"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1B5598"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F9BAF"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F45EF7"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C1422" w14:textId="77777777" w:rsidR="00F7428A" w:rsidRPr="001B1679" w:rsidRDefault="00F7428A" w:rsidP="00715966">
            <w:pPr>
              <w:pStyle w:val="TAL"/>
              <w:rPr>
                <w:sz w:val="16"/>
                <w:szCs w:val="16"/>
              </w:rPr>
            </w:pPr>
          </w:p>
        </w:tc>
      </w:tr>
      <w:tr w:rsidR="00F7428A" w14:paraId="61569652"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D8E58"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A9A6A" w14:textId="77777777" w:rsidR="00F7428A" w:rsidRPr="001B1679" w:rsidRDefault="00F7428A" w:rsidP="00715966">
            <w:pPr>
              <w:pStyle w:val="TAL"/>
              <w:rPr>
                <w:sz w:val="16"/>
                <w:szCs w:val="16"/>
              </w:rPr>
            </w:pPr>
            <w:r>
              <w:rPr>
                <w:sz w:val="16"/>
                <w:szCs w:val="16"/>
              </w:rPr>
              <w:t>SWS-</w:t>
            </w:r>
            <w:r w:rsidRPr="001B1679">
              <w:rPr>
                <w:sz w:val="16"/>
                <w:szCs w:val="16"/>
              </w:rPr>
              <w:t>230021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92A32F"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B1146" w14:textId="77777777" w:rsidR="00F7428A" w:rsidRPr="001B1679" w:rsidRDefault="00F7428A" w:rsidP="00715966">
            <w:pPr>
              <w:pStyle w:val="TAL"/>
              <w:rPr>
                <w:sz w:val="16"/>
                <w:szCs w:val="16"/>
              </w:rPr>
            </w:pPr>
            <w:r w:rsidRPr="001B1679">
              <w:rPr>
                <w:sz w:val="16"/>
                <w:szCs w:val="16"/>
              </w:rPr>
              <w:t>Consolidated Views 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22840A" w14:textId="77777777" w:rsidR="00F7428A" w:rsidRPr="001B1679" w:rsidRDefault="00F7428A" w:rsidP="00715966">
            <w:pPr>
              <w:pStyle w:val="TAL"/>
              <w:rPr>
                <w:sz w:val="16"/>
                <w:szCs w:val="16"/>
              </w:rPr>
            </w:pPr>
            <w:r w:rsidRPr="001B1679">
              <w:rPr>
                <w:sz w:val="16"/>
                <w:szCs w:val="16"/>
              </w:rPr>
              <w:t>ETRI, SK Telecom, KT, LG Uplus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07D21"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3D1A75"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2CA836"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3E08D1"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E514AB" w14:textId="77777777" w:rsidR="00F7428A" w:rsidRPr="001B1679" w:rsidRDefault="00F7428A" w:rsidP="00715966">
            <w:pPr>
              <w:pStyle w:val="TAL"/>
              <w:rPr>
                <w:sz w:val="16"/>
                <w:szCs w:val="16"/>
              </w:rPr>
            </w:pPr>
          </w:p>
        </w:tc>
      </w:tr>
      <w:tr w:rsidR="00F7428A" w14:paraId="13808DFF"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D1BC74"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780DC" w14:textId="77777777" w:rsidR="00F7428A" w:rsidRPr="001B1679" w:rsidRDefault="00F7428A" w:rsidP="00715966">
            <w:pPr>
              <w:pStyle w:val="TAL"/>
              <w:rPr>
                <w:sz w:val="16"/>
                <w:szCs w:val="16"/>
              </w:rPr>
            </w:pPr>
            <w:r>
              <w:rPr>
                <w:sz w:val="16"/>
                <w:szCs w:val="16"/>
              </w:rPr>
              <w:t>SWS-</w:t>
            </w:r>
            <w:r w:rsidRPr="001B1679">
              <w:rPr>
                <w:sz w:val="16"/>
                <w:szCs w:val="16"/>
              </w:rPr>
              <w:t>230022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576624"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6546A" w14:textId="77777777" w:rsidR="00F7428A" w:rsidRPr="001B1679" w:rsidRDefault="00F7428A" w:rsidP="00715966">
            <w:pPr>
              <w:pStyle w:val="TAL"/>
              <w:rPr>
                <w:sz w:val="16"/>
                <w:szCs w:val="16"/>
              </w:rPr>
            </w:pPr>
            <w:r w:rsidRPr="001B1679">
              <w:rPr>
                <w:sz w:val="16"/>
                <w:szCs w:val="16"/>
              </w:rPr>
              <w:t>UK Government priorities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11181D" w14:textId="77777777" w:rsidR="00F7428A" w:rsidRPr="001B1679" w:rsidRDefault="00F7428A" w:rsidP="00715966">
            <w:pPr>
              <w:pStyle w:val="TAL"/>
              <w:rPr>
                <w:sz w:val="16"/>
                <w:szCs w:val="16"/>
              </w:rPr>
            </w:pPr>
            <w:r w:rsidRPr="001B1679">
              <w:rPr>
                <w:sz w:val="16"/>
                <w:szCs w:val="16"/>
              </w:rPr>
              <w:t>DSIT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D6CD73"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94A877"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0FC874"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89E135"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18AA4" w14:textId="77777777" w:rsidR="00F7428A" w:rsidRPr="001B1679" w:rsidRDefault="00F7428A" w:rsidP="00715966">
            <w:pPr>
              <w:pStyle w:val="TAL"/>
              <w:rPr>
                <w:sz w:val="16"/>
                <w:szCs w:val="16"/>
              </w:rPr>
            </w:pPr>
          </w:p>
        </w:tc>
      </w:tr>
      <w:tr w:rsidR="00F7428A" w14:paraId="13C1B2B7"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43000"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424AF6" w14:textId="77777777" w:rsidR="00F7428A" w:rsidRPr="001B1679" w:rsidRDefault="00F7428A" w:rsidP="00715966">
            <w:pPr>
              <w:pStyle w:val="TAL"/>
              <w:rPr>
                <w:sz w:val="16"/>
                <w:szCs w:val="16"/>
              </w:rPr>
            </w:pPr>
            <w:r>
              <w:rPr>
                <w:sz w:val="16"/>
                <w:szCs w:val="16"/>
              </w:rPr>
              <w:t>SWS-</w:t>
            </w:r>
            <w:r w:rsidRPr="001B1679">
              <w:rPr>
                <w:sz w:val="16"/>
                <w:szCs w:val="16"/>
              </w:rPr>
              <w:t>230023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42ACD7"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D761D" w14:textId="77777777" w:rsidR="00F7428A" w:rsidRPr="001B1679" w:rsidRDefault="00F7428A" w:rsidP="00715966">
            <w:pPr>
              <w:pStyle w:val="TAL"/>
              <w:rPr>
                <w:sz w:val="16"/>
                <w:szCs w:val="16"/>
              </w:rPr>
            </w:pPr>
            <w:r w:rsidRPr="001B1679">
              <w:rPr>
                <w:sz w:val="16"/>
                <w:szCs w:val="16"/>
              </w:rPr>
              <w:t>KPN's view on SA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D937B7" w14:textId="77777777" w:rsidR="00F7428A" w:rsidRPr="001B1679" w:rsidRDefault="00F7428A" w:rsidP="00715966">
            <w:pPr>
              <w:pStyle w:val="TAL"/>
              <w:rPr>
                <w:sz w:val="16"/>
                <w:szCs w:val="16"/>
              </w:rPr>
            </w:pPr>
            <w:r w:rsidRPr="001B1679">
              <w:rPr>
                <w:sz w:val="16"/>
                <w:szCs w:val="16"/>
              </w:rPr>
              <w:t>KPN N.V.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B20A7"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6070D8"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D607EE"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FAF9CC"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4DD3C3" w14:textId="77777777" w:rsidR="00F7428A" w:rsidRPr="001B1679" w:rsidRDefault="00F7428A" w:rsidP="00715966">
            <w:pPr>
              <w:pStyle w:val="TAL"/>
              <w:rPr>
                <w:sz w:val="16"/>
                <w:szCs w:val="16"/>
              </w:rPr>
            </w:pPr>
          </w:p>
        </w:tc>
      </w:tr>
      <w:tr w:rsidR="00F7428A" w14:paraId="4AC1D804"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1C5EA"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254A9" w14:textId="77777777" w:rsidR="00F7428A" w:rsidRPr="001B1679" w:rsidRDefault="00F7428A" w:rsidP="00715966">
            <w:pPr>
              <w:pStyle w:val="TAL"/>
              <w:rPr>
                <w:sz w:val="16"/>
                <w:szCs w:val="16"/>
              </w:rPr>
            </w:pPr>
            <w:r>
              <w:rPr>
                <w:sz w:val="16"/>
                <w:szCs w:val="16"/>
              </w:rPr>
              <w:t>SWS-</w:t>
            </w:r>
            <w:r w:rsidRPr="001B1679">
              <w:rPr>
                <w:sz w:val="16"/>
                <w:szCs w:val="16"/>
              </w:rPr>
              <w:t>230024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B6A925"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3AA70" w14:textId="77777777" w:rsidR="00F7428A" w:rsidRPr="001B1679" w:rsidRDefault="00F7428A" w:rsidP="00715966">
            <w:pPr>
              <w:pStyle w:val="TAL"/>
              <w:rPr>
                <w:sz w:val="16"/>
                <w:szCs w:val="16"/>
              </w:rPr>
            </w:pPr>
            <w:r w:rsidRPr="001B1679">
              <w:rPr>
                <w:sz w:val="16"/>
                <w:szCs w:val="16"/>
              </w:rPr>
              <w:t>OQ Technology's views on NTN service and architecture evolution in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2E54CC" w14:textId="77777777" w:rsidR="00F7428A" w:rsidRPr="001B1679" w:rsidRDefault="00F7428A" w:rsidP="00715966">
            <w:pPr>
              <w:pStyle w:val="TAL"/>
              <w:rPr>
                <w:sz w:val="16"/>
                <w:szCs w:val="16"/>
              </w:rPr>
            </w:pPr>
            <w:r w:rsidRPr="001B1679">
              <w:rPr>
                <w:sz w:val="16"/>
                <w:szCs w:val="16"/>
              </w:rPr>
              <w:t>OQ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7BBDF"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6F48D5"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49EB1F"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CDD2A3"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690E8" w14:textId="77777777" w:rsidR="00F7428A" w:rsidRPr="001B1679" w:rsidRDefault="00F7428A" w:rsidP="00715966">
            <w:pPr>
              <w:pStyle w:val="TAL"/>
              <w:rPr>
                <w:sz w:val="16"/>
                <w:szCs w:val="16"/>
              </w:rPr>
            </w:pPr>
          </w:p>
        </w:tc>
      </w:tr>
      <w:tr w:rsidR="00F7428A" w14:paraId="7B88263C"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88F317"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26077" w14:textId="77777777" w:rsidR="00F7428A" w:rsidRPr="001B1679" w:rsidRDefault="00F7428A" w:rsidP="00715966">
            <w:pPr>
              <w:pStyle w:val="TAL"/>
              <w:rPr>
                <w:sz w:val="16"/>
                <w:szCs w:val="16"/>
              </w:rPr>
            </w:pPr>
            <w:r>
              <w:rPr>
                <w:sz w:val="16"/>
                <w:szCs w:val="16"/>
              </w:rPr>
              <w:t>SWS-</w:t>
            </w:r>
            <w:r w:rsidRPr="001B1679">
              <w:rPr>
                <w:sz w:val="16"/>
                <w:szCs w:val="16"/>
              </w:rPr>
              <w:t>230025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9BAE64"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E0127" w14:textId="77777777" w:rsidR="00F7428A" w:rsidRPr="001B1679" w:rsidRDefault="00F7428A" w:rsidP="00715966">
            <w:pPr>
              <w:pStyle w:val="TAL"/>
              <w:rPr>
                <w:sz w:val="16"/>
                <w:szCs w:val="16"/>
              </w:rPr>
            </w:pPr>
            <w:r w:rsidRPr="001B1679">
              <w:rPr>
                <w:sz w:val="16"/>
                <w:szCs w:val="16"/>
              </w:rPr>
              <w:t>MediaTek Thoughts -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FF124E" w14:textId="77777777" w:rsidR="00F7428A" w:rsidRPr="001B1679" w:rsidRDefault="00F7428A" w:rsidP="00715966">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6E0BB6"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C402A2"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A5DF91"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7E6191"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71D1BD" w14:textId="77777777" w:rsidR="00F7428A" w:rsidRPr="001B1679" w:rsidRDefault="00F7428A" w:rsidP="00715966">
            <w:pPr>
              <w:pStyle w:val="TAL"/>
              <w:rPr>
                <w:sz w:val="16"/>
                <w:szCs w:val="16"/>
              </w:rPr>
            </w:pPr>
          </w:p>
        </w:tc>
      </w:tr>
      <w:tr w:rsidR="00F7428A" w14:paraId="23A4A845"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FBF43" w14:textId="77777777" w:rsidR="00F7428A" w:rsidRPr="001B1679" w:rsidRDefault="00F7428A" w:rsidP="00715966">
            <w:pPr>
              <w:pStyle w:val="TAL"/>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C943BC" w14:textId="77777777" w:rsidR="00F7428A" w:rsidRPr="001B1679" w:rsidRDefault="00F7428A" w:rsidP="00715966">
            <w:pPr>
              <w:pStyle w:val="TAL"/>
              <w:rPr>
                <w:sz w:val="16"/>
                <w:szCs w:val="16"/>
              </w:rPr>
            </w:pPr>
            <w:r>
              <w:rPr>
                <w:sz w:val="16"/>
                <w:szCs w:val="16"/>
              </w:rPr>
              <w:t>SWS-</w:t>
            </w:r>
            <w:r w:rsidRPr="001B1679">
              <w:rPr>
                <w:sz w:val="16"/>
                <w:szCs w:val="16"/>
              </w:rPr>
              <w:t>230026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384755"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155F06" w14:textId="77777777" w:rsidR="00F7428A" w:rsidRPr="001B1679" w:rsidRDefault="00F7428A" w:rsidP="00715966">
            <w:pPr>
              <w:pStyle w:val="TAL"/>
              <w:rPr>
                <w:sz w:val="16"/>
                <w:szCs w:val="16"/>
              </w:rPr>
            </w:pPr>
            <w:r w:rsidRPr="001B1679">
              <w:rPr>
                <w:sz w:val="16"/>
                <w:szCs w:val="16"/>
              </w:rPr>
              <w:t>Interworking of Non-3GPP Digital Terrestrial Broadcast Networks with 5GS Multicast 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EB262C" w14:textId="77777777" w:rsidR="00F7428A" w:rsidRPr="001B1679" w:rsidRDefault="00F7428A" w:rsidP="00715966">
            <w:pPr>
              <w:pStyle w:val="TAL"/>
              <w:rPr>
                <w:sz w:val="16"/>
                <w:szCs w:val="16"/>
              </w:rPr>
            </w:pPr>
            <w:proofErr w:type="spellStart"/>
            <w:r w:rsidRPr="001B1679">
              <w:rPr>
                <w:sz w:val="16"/>
                <w:szCs w:val="16"/>
              </w:rPr>
              <w:t>Tejas</w:t>
            </w:r>
            <w:proofErr w:type="spellEnd"/>
            <w:r w:rsidRPr="001B1679">
              <w:rPr>
                <w:sz w:val="16"/>
                <w:szCs w:val="16"/>
              </w:rPr>
              <w:t xml:space="preserve"> Networks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243A48"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DC9CE5"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7BD4A2"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9923B8"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FC0DA8" w14:textId="77777777" w:rsidR="00F7428A" w:rsidRPr="001B1679" w:rsidRDefault="00F7428A" w:rsidP="00715966">
            <w:pPr>
              <w:pStyle w:val="TAL"/>
              <w:rPr>
                <w:sz w:val="16"/>
                <w:szCs w:val="16"/>
              </w:rPr>
            </w:pPr>
          </w:p>
        </w:tc>
      </w:tr>
      <w:tr w:rsidR="00F7428A" w14:paraId="3542E255"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D8286B"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938A68" w14:textId="77777777" w:rsidR="00F7428A" w:rsidRPr="001B1679" w:rsidRDefault="00F7428A" w:rsidP="00715966">
            <w:pPr>
              <w:pStyle w:val="TAL"/>
              <w:rPr>
                <w:sz w:val="16"/>
                <w:szCs w:val="16"/>
              </w:rPr>
            </w:pPr>
            <w:r>
              <w:rPr>
                <w:sz w:val="16"/>
                <w:szCs w:val="16"/>
              </w:rPr>
              <w:t>SWS-</w:t>
            </w:r>
            <w:r w:rsidRPr="001B1679">
              <w:rPr>
                <w:sz w:val="16"/>
                <w:szCs w:val="16"/>
              </w:rPr>
              <w:t>230027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31833C"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846B44" w14:textId="77777777" w:rsidR="00F7428A" w:rsidRPr="001B1679" w:rsidRDefault="00F7428A" w:rsidP="00715966">
            <w:pPr>
              <w:pStyle w:val="TAL"/>
              <w:rPr>
                <w:sz w:val="16"/>
                <w:szCs w:val="16"/>
              </w:rPr>
            </w:pPr>
            <w:r w:rsidRPr="001B1679">
              <w:rPr>
                <w:sz w:val="16"/>
                <w:szCs w:val="16"/>
              </w:rPr>
              <w:t>MITRE Views on Rel-19 SA Content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13DAB5" w14:textId="77777777" w:rsidR="00F7428A" w:rsidRPr="001B1679" w:rsidRDefault="00F7428A" w:rsidP="00715966">
            <w:pPr>
              <w:pStyle w:val="TAL"/>
              <w:rPr>
                <w:sz w:val="16"/>
                <w:szCs w:val="16"/>
              </w:rPr>
            </w:pPr>
            <w:r w:rsidRPr="001B1679">
              <w:rPr>
                <w:sz w:val="16"/>
                <w:szCs w:val="16"/>
              </w:rPr>
              <w:t>MITRE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A24C5"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21A3A8"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905B3E"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093311"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8C8F9" w14:textId="77777777" w:rsidR="00F7428A" w:rsidRPr="001B1679" w:rsidRDefault="00F7428A" w:rsidP="00715966">
            <w:pPr>
              <w:pStyle w:val="TAL"/>
              <w:rPr>
                <w:sz w:val="16"/>
                <w:szCs w:val="16"/>
              </w:rPr>
            </w:pPr>
          </w:p>
        </w:tc>
      </w:tr>
      <w:tr w:rsidR="00F7428A" w14:paraId="43DCEF3D"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1A3AE" w14:textId="77777777" w:rsidR="00F7428A" w:rsidRPr="001B1679" w:rsidRDefault="00F7428A" w:rsidP="00715966">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12B06" w14:textId="77777777" w:rsidR="00F7428A" w:rsidRPr="001B1679" w:rsidRDefault="00F7428A" w:rsidP="00715966">
            <w:pPr>
              <w:pStyle w:val="TAL"/>
              <w:rPr>
                <w:sz w:val="16"/>
                <w:szCs w:val="16"/>
              </w:rPr>
            </w:pPr>
            <w:r>
              <w:rPr>
                <w:sz w:val="16"/>
                <w:szCs w:val="16"/>
              </w:rPr>
              <w:t>SWS-</w:t>
            </w:r>
            <w:r w:rsidRPr="001B1679">
              <w:rPr>
                <w:sz w:val="16"/>
                <w:szCs w:val="16"/>
              </w:rPr>
              <w:t>230028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7C2C5E"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EEBEA" w14:textId="77777777" w:rsidR="00F7428A" w:rsidRPr="001B1679" w:rsidRDefault="00F7428A" w:rsidP="00715966">
            <w:pPr>
              <w:pStyle w:val="TAL"/>
              <w:rPr>
                <w:sz w:val="16"/>
                <w:szCs w:val="16"/>
              </w:rPr>
            </w:pPr>
            <w:r w:rsidRPr="001B1679">
              <w:rPr>
                <w:sz w:val="16"/>
                <w:szCs w:val="16"/>
              </w:rPr>
              <w:t>SA6 Rel-19 Planning Input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6D3AB7" w14:textId="77777777" w:rsidR="00F7428A" w:rsidRPr="001B1679" w:rsidRDefault="00F7428A" w:rsidP="00715966">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7235A1"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802F56"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A4EBE1" w14:textId="77777777" w:rsidR="00F7428A" w:rsidRPr="001B1679" w:rsidRDefault="00F7428A" w:rsidP="00715966">
            <w:pPr>
              <w:pStyle w:val="TAL"/>
              <w:rPr>
                <w:sz w:val="16"/>
                <w:szCs w:val="16"/>
              </w:rPr>
            </w:pPr>
            <w:r w:rsidRPr="001B1679">
              <w:rPr>
                <w:sz w:val="16"/>
                <w:szCs w:val="16"/>
              </w:rPr>
              <w:t>Revised to SWS-230085.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F9F753" w14:textId="77777777" w:rsidR="00F7428A" w:rsidRPr="001B1679" w:rsidRDefault="00F7428A" w:rsidP="00715966">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1E3CC" w14:textId="77777777" w:rsidR="00F7428A" w:rsidRPr="001B1679" w:rsidRDefault="00F7428A" w:rsidP="00715966">
            <w:pPr>
              <w:pStyle w:val="TAL"/>
              <w:rPr>
                <w:sz w:val="16"/>
                <w:szCs w:val="16"/>
              </w:rPr>
            </w:pPr>
            <w:r>
              <w:rPr>
                <w:sz w:val="16"/>
                <w:szCs w:val="16"/>
              </w:rPr>
              <w:t>SWS-</w:t>
            </w:r>
            <w:r w:rsidRPr="001B1679">
              <w:rPr>
                <w:sz w:val="16"/>
                <w:szCs w:val="16"/>
              </w:rPr>
              <w:t>230085</w:t>
            </w:r>
          </w:p>
        </w:tc>
      </w:tr>
      <w:tr w:rsidR="00F7428A" w14:paraId="01F79183"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2C0BE"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38FABC" w14:textId="77777777" w:rsidR="00F7428A" w:rsidRPr="001B1679" w:rsidRDefault="00F7428A" w:rsidP="00715966">
            <w:pPr>
              <w:pStyle w:val="TAL"/>
              <w:rPr>
                <w:sz w:val="16"/>
                <w:szCs w:val="16"/>
              </w:rPr>
            </w:pPr>
            <w:r>
              <w:rPr>
                <w:sz w:val="16"/>
                <w:szCs w:val="16"/>
              </w:rPr>
              <w:t>SWS-</w:t>
            </w:r>
            <w:r w:rsidRPr="001B1679">
              <w:rPr>
                <w:sz w:val="16"/>
                <w:szCs w:val="16"/>
              </w:rPr>
              <w:t>230029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F7E39A"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3549A" w14:textId="77777777" w:rsidR="00F7428A" w:rsidRPr="001B1679" w:rsidRDefault="00F7428A" w:rsidP="00715966">
            <w:pPr>
              <w:pStyle w:val="TAL"/>
              <w:rPr>
                <w:sz w:val="16"/>
                <w:szCs w:val="16"/>
              </w:rPr>
            </w:pPr>
            <w:proofErr w:type="spellStart"/>
            <w:r w:rsidRPr="001B1679">
              <w:rPr>
                <w:sz w:val="16"/>
                <w:szCs w:val="16"/>
              </w:rPr>
              <w:t>Peraton</w:t>
            </w:r>
            <w:proofErr w:type="spellEnd"/>
            <w:r w:rsidRPr="001B1679">
              <w:rPr>
                <w:sz w:val="16"/>
                <w:szCs w:val="16"/>
              </w:rPr>
              <w:t xml:space="preserve"> labs' views on Rel-19 Contents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3160A0" w14:textId="77777777" w:rsidR="00F7428A" w:rsidRPr="001B1679" w:rsidRDefault="00F7428A" w:rsidP="00715966">
            <w:pPr>
              <w:pStyle w:val="TAL"/>
              <w:rPr>
                <w:sz w:val="16"/>
                <w:szCs w:val="16"/>
              </w:rPr>
            </w:pPr>
            <w:proofErr w:type="spellStart"/>
            <w:r w:rsidRPr="001B1679">
              <w:rPr>
                <w:sz w:val="16"/>
                <w:szCs w:val="16"/>
              </w:rPr>
              <w:t>Peraton</w:t>
            </w:r>
            <w:proofErr w:type="spellEnd"/>
            <w:r w:rsidRPr="001B1679">
              <w:rPr>
                <w:sz w:val="16"/>
                <w:szCs w:val="16"/>
              </w:rPr>
              <w:t xml:space="preserve"> Labs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4BB4F"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A28FBB"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70BE17"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396B4D"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D60E82" w14:textId="77777777" w:rsidR="00F7428A" w:rsidRPr="001B1679" w:rsidRDefault="00F7428A" w:rsidP="00715966">
            <w:pPr>
              <w:pStyle w:val="TAL"/>
              <w:rPr>
                <w:sz w:val="16"/>
                <w:szCs w:val="16"/>
              </w:rPr>
            </w:pPr>
          </w:p>
        </w:tc>
      </w:tr>
      <w:tr w:rsidR="00F7428A" w14:paraId="5A941D8B"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5F196"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1B44D" w14:textId="77777777" w:rsidR="00F7428A" w:rsidRPr="001B1679" w:rsidRDefault="00F7428A" w:rsidP="00715966">
            <w:pPr>
              <w:pStyle w:val="TAL"/>
              <w:rPr>
                <w:sz w:val="16"/>
                <w:szCs w:val="16"/>
              </w:rPr>
            </w:pPr>
            <w:r>
              <w:rPr>
                <w:sz w:val="16"/>
                <w:szCs w:val="16"/>
              </w:rPr>
              <w:t>SWS-</w:t>
            </w:r>
            <w:r w:rsidRPr="001B1679">
              <w:rPr>
                <w:sz w:val="16"/>
                <w:szCs w:val="16"/>
              </w:rPr>
              <w:t>230030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4ED046"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9919A0" w14:textId="77777777" w:rsidR="00F7428A" w:rsidRPr="001B1679" w:rsidRDefault="00F7428A" w:rsidP="00715966">
            <w:pPr>
              <w:pStyle w:val="TAL"/>
              <w:rPr>
                <w:sz w:val="16"/>
                <w:szCs w:val="16"/>
              </w:rPr>
            </w:pPr>
            <w:r w:rsidRPr="001B1679">
              <w:rPr>
                <w:sz w:val="16"/>
                <w:szCs w:val="16"/>
              </w:rPr>
              <w:t>LGE’s view on Rel-19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78BCE8" w14:textId="77777777" w:rsidR="00F7428A" w:rsidRPr="001B1679" w:rsidRDefault="00F7428A" w:rsidP="00715966">
            <w:pPr>
              <w:pStyle w:val="TAL"/>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3E972"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4F9A18"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D78933"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B73462"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158B0" w14:textId="77777777" w:rsidR="00F7428A" w:rsidRPr="001B1679" w:rsidRDefault="00F7428A" w:rsidP="00715966">
            <w:pPr>
              <w:pStyle w:val="TAL"/>
              <w:rPr>
                <w:sz w:val="16"/>
                <w:szCs w:val="16"/>
              </w:rPr>
            </w:pPr>
          </w:p>
        </w:tc>
      </w:tr>
      <w:tr w:rsidR="00F7428A" w14:paraId="2F8E1686"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E53E1"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24DEA5" w14:textId="77777777" w:rsidR="00F7428A" w:rsidRPr="001B1679" w:rsidRDefault="00F7428A" w:rsidP="00715966">
            <w:pPr>
              <w:pStyle w:val="TAL"/>
              <w:rPr>
                <w:sz w:val="16"/>
                <w:szCs w:val="16"/>
              </w:rPr>
            </w:pPr>
            <w:r>
              <w:rPr>
                <w:sz w:val="16"/>
                <w:szCs w:val="16"/>
              </w:rPr>
              <w:t>SWS-</w:t>
            </w:r>
            <w:r w:rsidRPr="001B1679">
              <w:rPr>
                <w:sz w:val="16"/>
                <w:szCs w:val="16"/>
              </w:rPr>
              <w:t>230031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7E15D1"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17BD67" w14:textId="77777777" w:rsidR="00F7428A" w:rsidRPr="001B1679" w:rsidRDefault="00F7428A" w:rsidP="00715966">
            <w:pPr>
              <w:pStyle w:val="TAL"/>
              <w:rPr>
                <w:sz w:val="16"/>
                <w:szCs w:val="16"/>
              </w:rPr>
            </w:pPr>
            <w:r w:rsidRPr="001B1679">
              <w:rPr>
                <w:sz w:val="16"/>
                <w:szCs w:val="16"/>
              </w:rPr>
              <w:t>TCCA Rel 19 prioritisation input - connection is the lifeline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CA0762" w14:textId="77777777" w:rsidR="00F7428A" w:rsidRPr="001B1679" w:rsidRDefault="00F7428A" w:rsidP="00715966">
            <w:pPr>
              <w:pStyle w:val="TAL"/>
              <w:rPr>
                <w:sz w:val="16"/>
                <w:szCs w:val="16"/>
              </w:rPr>
            </w:pPr>
            <w:r w:rsidRPr="001B1679">
              <w:rPr>
                <w:sz w:val="16"/>
                <w:szCs w:val="16"/>
              </w:rPr>
              <w:t>TCCA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8A3B42"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1001CF"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2229D4"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B9CBB"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A88F4A" w14:textId="77777777" w:rsidR="00F7428A" w:rsidRPr="001B1679" w:rsidRDefault="00F7428A" w:rsidP="00715966">
            <w:pPr>
              <w:pStyle w:val="TAL"/>
              <w:rPr>
                <w:sz w:val="16"/>
                <w:szCs w:val="16"/>
              </w:rPr>
            </w:pPr>
          </w:p>
        </w:tc>
      </w:tr>
      <w:tr w:rsidR="00F7428A" w14:paraId="7A618ADD"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02EA45"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E23FDD" w14:textId="77777777" w:rsidR="00F7428A" w:rsidRPr="001B1679" w:rsidRDefault="00F7428A" w:rsidP="00715966">
            <w:pPr>
              <w:pStyle w:val="TAL"/>
              <w:rPr>
                <w:sz w:val="16"/>
                <w:szCs w:val="16"/>
              </w:rPr>
            </w:pPr>
            <w:r>
              <w:rPr>
                <w:sz w:val="16"/>
                <w:szCs w:val="16"/>
              </w:rPr>
              <w:t>SWS-</w:t>
            </w:r>
            <w:r w:rsidRPr="001B1679">
              <w:rPr>
                <w:sz w:val="16"/>
                <w:szCs w:val="16"/>
              </w:rPr>
              <w:t>230032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B90995"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15C31" w14:textId="77777777" w:rsidR="00F7428A" w:rsidRPr="001B1679" w:rsidRDefault="00F7428A" w:rsidP="00715966">
            <w:pPr>
              <w:pStyle w:val="TAL"/>
              <w:rPr>
                <w:sz w:val="16"/>
                <w:szCs w:val="16"/>
              </w:rPr>
            </w:pPr>
            <w:r w:rsidRPr="001B1679">
              <w:rPr>
                <w:sz w:val="16"/>
                <w:szCs w:val="16"/>
              </w:rPr>
              <w:t>TCL Views on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2A8D15" w14:textId="77777777" w:rsidR="00F7428A" w:rsidRPr="001B1679" w:rsidRDefault="00F7428A" w:rsidP="00715966">
            <w:pPr>
              <w:pStyle w:val="TAL"/>
              <w:rPr>
                <w:sz w:val="16"/>
                <w:szCs w:val="16"/>
              </w:rPr>
            </w:pPr>
            <w:r w:rsidRPr="001B1679">
              <w:rPr>
                <w:sz w:val="16"/>
                <w:szCs w:val="16"/>
              </w:rPr>
              <w:t>TCL Communication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32AD6"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EFCCD"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7532FD"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32110A"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493A8" w14:textId="77777777" w:rsidR="00F7428A" w:rsidRPr="001B1679" w:rsidRDefault="00F7428A" w:rsidP="00715966">
            <w:pPr>
              <w:pStyle w:val="TAL"/>
              <w:rPr>
                <w:sz w:val="16"/>
                <w:szCs w:val="16"/>
              </w:rPr>
            </w:pPr>
          </w:p>
        </w:tc>
      </w:tr>
      <w:tr w:rsidR="00F7428A" w14:paraId="681C7DD9"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1943CA"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A4777" w14:textId="77777777" w:rsidR="00F7428A" w:rsidRPr="001B1679" w:rsidRDefault="00F7428A" w:rsidP="00715966">
            <w:pPr>
              <w:pStyle w:val="TAL"/>
              <w:rPr>
                <w:sz w:val="16"/>
                <w:szCs w:val="16"/>
              </w:rPr>
            </w:pPr>
            <w:r>
              <w:rPr>
                <w:sz w:val="16"/>
                <w:szCs w:val="16"/>
              </w:rPr>
              <w:t>SWS-</w:t>
            </w:r>
            <w:r w:rsidRPr="001B1679">
              <w:rPr>
                <w:sz w:val="16"/>
                <w:szCs w:val="16"/>
              </w:rPr>
              <w:t>230033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A48B14"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858DB" w14:textId="77777777" w:rsidR="00F7428A" w:rsidRPr="001B1679" w:rsidRDefault="00F7428A" w:rsidP="00715966">
            <w:pPr>
              <w:pStyle w:val="TAL"/>
              <w:rPr>
                <w:sz w:val="16"/>
                <w:szCs w:val="16"/>
              </w:rPr>
            </w:pPr>
            <w:r w:rsidRPr="001B1679">
              <w:rPr>
                <w:sz w:val="16"/>
                <w:szCs w:val="16"/>
              </w:rPr>
              <w:t>China Unicom’s view on SA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F59431" w14:textId="77777777" w:rsidR="00F7428A" w:rsidRPr="001B1679" w:rsidRDefault="00F7428A" w:rsidP="00715966">
            <w:pPr>
              <w:pStyle w:val="TAL"/>
              <w:rPr>
                <w:sz w:val="16"/>
                <w:szCs w:val="16"/>
              </w:rPr>
            </w:pPr>
            <w:r w:rsidRPr="001B1679">
              <w:rPr>
                <w:sz w:val="16"/>
                <w:szCs w:val="16"/>
              </w:rPr>
              <w:t>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2CBFB"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982E28"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2F836F"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D1F711"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00146D" w14:textId="77777777" w:rsidR="00F7428A" w:rsidRPr="001B1679" w:rsidRDefault="00F7428A" w:rsidP="00715966">
            <w:pPr>
              <w:pStyle w:val="TAL"/>
              <w:rPr>
                <w:sz w:val="16"/>
                <w:szCs w:val="16"/>
              </w:rPr>
            </w:pPr>
          </w:p>
        </w:tc>
      </w:tr>
      <w:tr w:rsidR="00F7428A" w14:paraId="6F90B612"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4EF63"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05E9D" w14:textId="77777777" w:rsidR="00F7428A" w:rsidRPr="001B1679" w:rsidRDefault="00F7428A" w:rsidP="00715966">
            <w:pPr>
              <w:pStyle w:val="TAL"/>
              <w:rPr>
                <w:sz w:val="16"/>
                <w:szCs w:val="16"/>
              </w:rPr>
            </w:pPr>
            <w:r>
              <w:rPr>
                <w:sz w:val="16"/>
                <w:szCs w:val="16"/>
              </w:rPr>
              <w:t>SWS-</w:t>
            </w:r>
            <w:r w:rsidRPr="001B1679">
              <w:rPr>
                <w:sz w:val="16"/>
                <w:szCs w:val="16"/>
              </w:rPr>
              <w:t>230034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AA88F9"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58D6D" w14:textId="77777777" w:rsidR="00F7428A" w:rsidRPr="001B1679" w:rsidRDefault="00F7428A" w:rsidP="00715966">
            <w:pPr>
              <w:pStyle w:val="TAL"/>
              <w:rPr>
                <w:sz w:val="16"/>
                <w:szCs w:val="16"/>
              </w:rPr>
            </w:pPr>
            <w:r w:rsidRPr="001B1679">
              <w:rPr>
                <w:sz w:val="16"/>
                <w:szCs w:val="16"/>
              </w:rPr>
              <w:t>ZTE View on R19 content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1F67B0" w14:textId="77777777" w:rsidR="00F7428A" w:rsidRPr="001B1679" w:rsidRDefault="00F7428A" w:rsidP="00715966">
            <w:pPr>
              <w:pStyle w:val="TAL"/>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9A3A8"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6819E8"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B6A3C3"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54F72"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5BFEC" w14:textId="77777777" w:rsidR="00F7428A" w:rsidRPr="001B1679" w:rsidRDefault="00F7428A" w:rsidP="00715966">
            <w:pPr>
              <w:pStyle w:val="TAL"/>
              <w:rPr>
                <w:sz w:val="16"/>
                <w:szCs w:val="16"/>
              </w:rPr>
            </w:pPr>
          </w:p>
        </w:tc>
      </w:tr>
      <w:tr w:rsidR="00F7428A" w14:paraId="076C0F5F"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A5BBC4"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20FEFA" w14:textId="77777777" w:rsidR="00F7428A" w:rsidRPr="001B1679" w:rsidRDefault="00F7428A" w:rsidP="00715966">
            <w:pPr>
              <w:pStyle w:val="TAL"/>
              <w:rPr>
                <w:sz w:val="16"/>
                <w:szCs w:val="16"/>
              </w:rPr>
            </w:pPr>
            <w:r>
              <w:rPr>
                <w:sz w:val="16"/>
                <w:szCs w:val="16"/>
              </w:rPr>
              <w:t>SWS-</w:t>
            </w:r>
            <w:r w:rsidRPr="001B1679">
              <w:rPr>
                <w:sz w:val="16"/>
                <w:szCs w:val="16"/>
              </w:rPr>
              <w:t>230035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E2C689"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E77094" w14:textId="77777777" w:rsidR="00F7428A" w:rsidRPr="001B1679" w:rsidRDefault="00F7428A" w:rsidP="00715966">
            <w:pPr>
              <w:pStyle w:val="TAL"/>
              <w:rPr>
                <w:sz w:val="16"/>
                <w:szCs w:val="16"/>
              </w:rPr>
            </w:pPr>
            <w:r w:rsidRPr="001B1679">
              <w:rPr>
                <w:sz w:val="16"/>
                <w:szCs w:val="16"/>
              </w:rPr>
              <w:t>Samsung view 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D6AC71" w14:textId="77777777" w:rsidR="00F7428A" w:rsidRPr="001B1679" w:rsidRDefault="00F7428A" w:rsidP="00715966">
            <w:pPr>
              <w:pStyle w:val="TAL"/>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23A3F"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A182DD"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63B6B"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C23743"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ED271" w14:textId="77777777" w:rsidR="00F7428A" w:rsidRPr="001B1679" w:rsidRDefault="00F7428A" w:rsidP="00715966">
            <w:pPr>
              <w:pStyle w:val="TAL"/>
              <w:rPr>
                <w:sz w:val="16"/>
                <w:szCs w:val="16"/>
              </w:rPr>
            </w:pPr>
          </w:p>
        </w:tc>
      </w:tr>
      <w:tr w:rsidR="00F7428A" w14:paraId="442F6C43"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66C94"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04507" w14:textId="77777777" w:rsidR="00F7428A" w:rsidRPr="001B1679" w:rsidRDefault="00F7428A" w:rsidP="00715966">
            <w:pPr>
              <w:pStyle w:val="TAL"/>
              <w:rPr>
                <w:sz w:val="16"/>
                <w:szCs w:val="16"/>
              </w:rPr>
            </w:pPr>
            <w:r>
              <w:rPr>
                <w:sz w:val="16"/>
                <w:szCs w:val="16"/>
              </w:rPr>
              <w:t>SWS-</w:t>
            </w:r>
            <w:r w:rsidRPr="001B1679">
              <w:rPr>
                <w:sz w:val="16"/>
                <w:szCs w:val="16"/>
              </w:rPr>
              <w:t>230036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F50087"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21EC7F" w14:textId="77777777" w:rsidR="00F7428A" w:rsidRPr="001B1679" w:rsidRDefault="00F7428A" w:rsidP="00715966">
            <w:pPr>
              <w:pStyle w:val="TAL"/>
              <w:rPr>
                <w:sz w:val="16"/>
                <w:szCs w:val="16"/>
              </w:rPr>
            </w:pPr>
            <w:r w:rsidRPr="001B1679">
              <w:rPr>
                <w:sz w:val="16"/>
                <w:szCs w:val="16"/>
              </w:rPr>
              <w:t>Nokia views 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7A997C" w14:textId="77777777" w:rsidR="00F7428A" w:rsidRPr="001B1679" w:rsidRDefault="00F7428A" w:rsidP="00715966">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ED941"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C156B8"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28D550"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8C63A9"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D81F23" w14:textId="77777777" w:rsidR="00F7428A" w:rsidRPr="001B1679" w:rsidRDefault="00F7428A" w:rsidP="00715966">
            <w:pPr>
              <w:pStyle w:val="TAL"/>
              <w:rPr>
                <w:sz w:val="16"/>
                <w:szCs w:val="16"/>
              </w:rPr>
            </w:pPr>
          </w:p>
        </w:tc>
      </w:tr>
      <w:tr w:rsidR="00F7428A" w14:paraId="11E01774"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92B91"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E942B9" w14:textId="77777777" w:rsidR="00F7428A" w:rsidRPr="001B1679" w:rsidRDefault="00F7428A" w:rsidP="00715966">
            <w:pPr>
              <w:pStyle w:val="TAL"/>
              <w:rPr>
                <w:sz w:val="16"/>
                <w:szCs w:val="16"/>
              </w:rPr>
            </w:pPr>
            <w:r>
              <w:rPr>
                <w:sz w:val="16"/>
                <w:szCs w:val="16"/>
              </w:rPr>
              <w:t>SWS-</w:t>
            </w:r>
            <w:r w:rsidRPr="001B1679">
              <w:rPr>
                <w:sz w:val="16"/>
                <w:szCs w:val="16"/>
              </w:rPr>
              <w:t>230037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1A660"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86B65" w14:textId="77777777" w:rsidR="00F7428A" w:rsidRPr="001B1679" w:rsidRDefault="00F7428A" w:rsidP="00715966">
            <w:pPr>
              <w:pStyle w:val="TAL"/>
              <w:rPr>
                <w:sz w:val="16"/>
                <w:szCs w:val="16"/>
              </w:rPr>
            </w:pPr>
            <w:r w:rsidRPr="001B1679">
              <w:rPr>
                <w:sz w:val="16"/>
                <w:szCs w:val="16"/>
              </w:rPr>
              <w:t xml:space="preserve">5G </w:t>
            </w:r>
            <w:proofErr w:type="spellStart"/>
            <w:r w:rsidRPr="001B1679">
              <w:rPr>
                <w:sz w:val="16"/>
                <w:szCs w:val="16"/>
              </w:rPr>
              <w:t>Femto</w:t>
            </w:r>
            <w:proofErr w:type="spellEnd"/>
            <w:r w:rsidRPr="001B1679">
              <w:rPr>
                <w:sz w:val="16"/>
                <w:szCs w:val="16"/>
              </w:rPr>
              <w:t xml:space="preserve"> study proposal  (supporting material)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4CD636" w14:textId="77777777" w:rsidR="00F7428A" w:rsidRPr="001B1679" w:rsidRDefault="00F7428A" w:rsidP="00715966">
            <w:pPr>
              <w:pStyle w:val="TAL"/>
              <w:rPr>
                <w:sz w:val="16"/>
                <w:szCs w:val="16"/>
              </w:rPr>
            </w:pPr>
            <w:r w:rsidRPr="001B1679">
              <w:rPr>
                <w:sz w:val="16"/>
                <w:szCs w:val="16"/>
              </w:rPr>
              <w:t>Nokia, Verizon, Casa Systems, Oracle, BT,  MATRIXX Software, SK Telecom, AT&amp;T, Samsung,  Cisco, 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C2AB43"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30F46A"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1D86DD" w14:textId="77777777" w:rsidR="00F7428A" w:rsidRPr="001B1679" w:rsidRDefault="00F7428A" w:rsidP="00715966">
            <w:pPr>
              <w:pStyle w:val="TAL"/>
              <w:rPr>
                <w:sz w:val="16"/>
                <w:szCs w:val="16"/>
              </w:rPr>
            </w:pPr>
            <w:r w:rsidRPr="001B1679">
              <w:rPr>
                <w:sz w:val="16"/>
                <w:szCs w:val="16"/>
              </w:rPr>
              <w:t>Revised to SWS-230087.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CB859C" w14:textId="77777777" w:rsidR="00F7428A" w:rsidRPr="001B1679" w:rsidRDefault="00F7428A" w:rsidP="00715966">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1636D" w14:textId="77777777" w:rsidR="00F7428A" w:rsidRPr="001B1679" w:rsidRDefault="00F7428A" w:rsidP="00715966">
            <w:pPr>
              <w:pStyle w:val="TAL"/>
              <w:rPr>
                <w:sz w:val="16"/>
                <w:szCs w:val="16"/>
              </w:rPr>
            </w:pPr>
            <w:r>
              <w:rPr>
                <w:sz w:val="16"/>
                <w:szCs w:val="16"/>
              </w:rPr>
              <w:t>SWS-</w:t>
            </w:r>
            <w:r w:rsidRPr="001B1679">
              <w:rPr>
                <w:sz w:val="16"/>
                <w:szCs w:val="16"/>
              </w:rPr>
              <w:t>230087</w:t>
            </w:r>
          </w:p>
        </w:tc>
      </w:tr>
      <w:tr w:rsidR="00F7428A" w14:paraId="03D36646"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F08239"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C0B0AF" w14:textId="77777777" w:rsidR="00F7428A" w:rsidRPr="001B1679" w:rsidRDefault="00F7428A" w:rsidP="00715966">
            <w:pPr>
              <w:pStyle w:val="TAL"/>
              <w:rPr>
                <w:sz w:val="16"/>
                <w:szCs w:val="16"/>
              </w:rPr>
            </w:pPr>
            <w:r>
              <w:rPr>
                <w:sz w:val="16"/>
                <w:szCs w:val="16"/>
              </w:rPr>
              <w:t>SWS-</w:t>
            </w:r>
            <w:r w:rsidRPr="001B1679">
              <w:rPr>
                <w:sz w:val="16"/>
                <w:szCs w:val="16"/>
              </w:rPr>
              <w:t>230038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46D33C"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227E56" w14:textId="77777777" w:rsidR="00F7428A" w:rsidRPr="001B1679" w:rsidRDefault="00F7428A" w:rsidP="00715966">
            <w:pPr>
              <w:pStyle w:val="TAL"/>
              <w:rPr>
                <w:sz w:val="16"/>
                <w:szCs w:val="16"/>
              </w:rPr>
            </w:pPr>
            <w:r w:rsidRPr="001B1679">
              <w:rPr>
                <w:sz w:val="16"/>
                <w:szCs w:val="16"/>
              </w:rPr>
              <w:t>Xiaomi's View on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558568" w14:textId="77777777" w:rsidR="00F7428A" w:rsidRPr="001B1679" w:rsidRDefault="00F7428A" w:rsidP="00715966">
            <w:pPr>
              <w:pStyle w:val="TAL"/>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BAA4B"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F0CBFA"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CDE94C"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7BDA48"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1E10C" w14:textId="77777777" w:rsidR="00F7428A" w:rsidRPr="001B1679" w:rsidRDefault="00F7428A" w:rsidP="00715966">
            <w:pPr>
              <w:pStyle w:val="TAL"/>
              <w:rPr>
                <w:sz w:val="16"/>
                <w:szCs w:val="16"/>
              </w:rPr>
            </w:pPr>
          </w:p>
        </w:tc>
      </w:tr>
      <w:tr w:rsidR="00F7428A" w14:paraId="322408BB"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747E5"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E0C70" w14:textId="77777777" w:rsidR="00F7428A" w:rsidRPr="001B1679" w:rsidRDefault="00F7428A" w:rsidP="00715966">
            <w:pPr>
              <w:pStyle w:val="TAL"/>
              <w:rPr>
                <w:sz w:val="16"/>
                <w:szCs w:val="16"/>
              </w:rPr>
            </w:pPr>
            <w:r>
              <w:rPr>
                <w:sz w:val="16"/>
                <w:szCs w:val="16"/>
              </w:rPr>
              <w:t>SWS-</w:t>
            </w:r>
            <w:r w:rsidRPr="001B1679">
              <w:rPr>
                <w:sz w:val="16"/>
                <w:szCs w:val="16"/>
              </w:rPr>
              <w:t>230039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0FDBE9"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744E77" w14:textId="77777777" w:rsidR="00F7428A" w:rsidRPr="001B1679" w:rsidRDefault="00F7428A" w:rsidP="00715966">
            <w:pPr>
              <w:pStyle w:val="TAL"/>
              <w:rPr>
                <w:sz w:val="16"/>
                <w:szCs w:val="16"/>
              </w:rPr>
            </w:pPr>
            <w:r w:rsidRPr="001B1679">
              <w:rPr>
                <w:sz w:val="16"/>
                <w:szCs w:val="16"/>
              </w:rPr>
              <w:t>Public Safety Priority Work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F2F663" w14:textId="77777777" w:rsidR="00F7428A" w:rsidRPr="001B1679" w:rsidRDefault="00F7428A" w:rsidP="00715966">
            <w:pPr>
              <w:pStyle w:val="TAL"/>
              <w:rPr>
                <w:sz w:val="16"/>
                <w:szCs w:val="16"/>
              </w:rPr>
            </w:pPr>
            <w:r w:rsidRPr="001B1679">
              <w:rPr>
                <w:sz w:val="16"/>
                <w:szCs w:val="16"/>
              </w:rPr>
              <w:t>FirstNet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E2EE8F"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E6BF70"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4AFD36"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E0CC12"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01A502" w14:textId="77777777" w:rsidR="00F7428A" w:rsidRPr="001B1679" w:rsidRDefault="00F7428A" w:rsidP="00715966">
            <w:pPr>
              <w:pStyle w:val="TAL"/>
              <w:rPr>
                <w:sz w:val="16"/>
                <w:szCs w:val="16"/>
              </w:rPr>
            </w:pPr>
          </w:p>
        </w:tc>
      </w:tr>
      <w:tr w:rsidR="00F7428A" w14:paraId="168BE356"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6FC0F5"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A345E" w14:textId="77777777" w:rsidR="00F7428A" w:rsidRPr="001B1679" w:rsidRDefault="00F7428A" w:rsidP="00715966">
            <w:pPr>
              <w:pStyle w:val="TAL"/>
              <w:rPr>
                <w:sz w:val="16"/>
                <w:szCs w:val="16"/>
              </w:rPr>
            </w:pPr>
            <w:r>
              <w:rPr>
                <w:sz w:val="16"/>
                <w:szCs w:val="16"/>
              </w:rPr>
              <w:t>SWS-</w:t>
            </w:r>
            <w:r w:rsidRPr="001B1679">
              <w:rPr>
                <w:sz w:val="16"/>
                <w:szCs w:val="16"/>
              </w:rPr>
              <w:t>230040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C7F149"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80502A" w14:textId="77777777" w:rsidR="00F7428A" w:rsidRPr="001B1679" w:rsidRDefault="00F7428A" w:rsidP="00715966">
            <w:pPr>
              <w:pStyle w:val="TAL"/>
              <w:rPr>
                <w:sz w:val="16"/>
                <w:szCs w:val="16"/>
              </w:rPr>
            </w:pPr>
            <w:proofErr w:type="spellStart"/>
            <w:r w:rsidRPr="001B1679">
              <w:rPr>
                <w:sz w:val="16"/>
                <w:szCs w:val="16"/>
              </w:rPr>
              <w:t>CableLabs</w:t>
            </w:r>
            <w:proofErr w:type="spellEnd"/>
            <w:r w:rsidRPr="001B1679">
              <w:rPr>
                <w:sz w:val="16"/>
                <w:szCs w:val="16"/>
              </w:rPr>
              <w:t xml:space="preserve"> view on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904283" w14:textId="77777777" w:rsidR="00F7428A" w:rsidRPr="001B1679" w:rsidRDefault="00F7428A" w:rsidP="00715966">
            <w:pPr>
              <w:pStyle w:val="TAL"/>
              <w:rPr>
                <w:sz w:val="16"/>
                <w:szCs w:val="16"/>
              </w:rPr>
            </w:pPr>
            <w:proofErr w:type="spellStart"/>
            <w:r w:rsidRPr="001B1679">
              <w:rPr>
                <w:sz w:val="16"/>
                <w:szCs w:val="16"/>
              </w:rPr>
              <w:t>CableLabs</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45A9A"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24BCEF"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70E162"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34E28"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5A4166" w14:textId="77777777" w:rsidR="00F7428A" w:rsidRPr="001B1679" w:rsidRDefault="00F7428A" w:rsidP="00715966">
            <w:pPr>
              <w:pStyle w:val="TAL"/>
              <w:rPr>
                <w:sz w:val="16"/>
                <w:szCs w:val="16"/>
              </w:rPr>
            </w:pPr>
          </w:p>
        </w:tc>
      </w:tr>
      <w:tr w:rsidR="00F7428A" w14:paraId="63FF79B0"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D28B2"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EEEF6" w14:textId="77777777" w:rsidR="00F7428A" w:rsidRPr="001B1679" w:rsidRDefault="00F7428A" w:rsidP="00715966">
            <w:pPr>
              <w:pStyle w:val="TAL"/>
              <w:rPr>
                <w:sz w:val="16"/>
                <w:szCs w:val="16"/>
              </w:rPr>
            </w:pPr>
            <w:r>
              <w:rPr>
                <w:sz w:val="16"/>
                <w:szCs w:val="16"/>
              </w:rPr>
              <w:t>SWS-</w:t>
            </w:r>
            <w:r w:rsidRPr="001B1679">
              <w:rPr>
                <w:sz w:val="16"/>
                <w:szCs w:val="16"/>
              </w:rPr>
              <w:t>230041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9212FB"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F0930" w14:textId="77777777" w:rsidR="00F7428A" w:rsidRPr="001B1679" w:rsidRDefault="00F7428A" w:rsidP="00715966">
            <w:pPr>
              <w:pStyle w:val="TAL"/>
              <w:rPr>
                <w:sz w:val="16"/>
                <w:szCs w:val="16"/>
              </w:rPr>
            </w:pPr>
            <w:r w:rsidRPr="001B1679">
              <w:rPr>
                <w:sz w:val="16"/>
                <w:szCs w:val="16"/>
              </w:rPr>
              <w:t>NEC’s view on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4066C2" w14:textId="77777777" w:rsidR="00F7428A" w:rsidRPr="001B1679" w:rsidRDefault="00F7428A" w:rsidP="00715966">
            <w:pPr>
              <w:pStyle w:val="TAL"/>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B2DEAC"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1516D2"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1941D1"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FEE35E"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654B1D" w14:textId="77777777" w:rsidR="00F7428A" w:rsidRPr="001B1679" w:rsidRDefault="00F7428A" w:rsidP="00715966">
            <w:pPr>
              <w:pStyle w:val="TAL"/>
              <w:rPr>
                <w:sz w:val="16"/>
                <w:szCs w:val="16"/>
              </w:rPr>
            </w:pPr>
          </w:p>
        </w:tc>
      </w:tr>
      <w:tr w:rsidR="00F7428A" w14:paraId="271C0C19"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C5331"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05B1D" w14:textId="77777777" w:rsidR="00F7428A" w:rsidRPr="001B1679" w:rsidRDefault="00F7428A" w:rsidP="00715966">
            <w:pPr>
              <w:pStyle w:val="TAL"/>
              <w:rPr>
                <w:sz w:val="16"/>
                <w:szCs w:val="16"/>
              </w:rPr>
            </w:pPr>
            <w:r>
              <w:rPr>
                <w:sz w:val="16"/>
                <w:szCs w:val="16"/>
              </w:rPr>
              <w:t>SWS-</w:t>
            </w:r>
            <w:r w:rsidRPr="001B1679">
              <w:rPr>
                <w:sz w:val="16"/>
                <w:szCs w:val="16"/>
              </w:rPr>
              <w:t>230042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F438FC"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AE008" w14:textId="77777777" w:rsidR="00F7428A" w:rsidRPr="001B1679" w:rsidRDefault="00F7428A" w:rsidP="00715966">
            <w:pPr>
              <w:pStyle w:val="TAL"/>
              <w:rPr>
                <w:sz w:val="16"/>
                <w:szCs w:val="16"/>
              </w:rPr>
            </w:pPr>
            <w:r w:rsidRPr="001B1679">
              <w:rPr>
                <w:sz w:val="16"/>
                <w:szCs w:val="16"/>
              </w:rPr>
              <w:t>CATT’s view on SA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B16D7E" w14:textId="77777777" w:rsidR="00F7428A" w:rsidRPr="001B1679" w:rsidRDefault="00F7428A" w:rsidP="00715966">
            <w:pPr>
              <w:pStyle w:val="TAL"/>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C26BC4"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AD14BE"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01B55B"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97597A"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042B6" w14:textId="77777777" w:rsidR="00F7428A" w:rsidRPr="001B1679" w:rsidRDefault="00F7428A" w:rsidP="00715966">
            <w:pPr>
              <w:pStyle w:val="TAL"/>
              <w:rPr>
                <w:sz w:val="16"/>
                <w:szCs w:val="16"/>
              </w:rPr>
            </w:pPr>
          </w:p>
        </w:tc>
      </w:tr>
      <w:tr w:rsidR="00F7428A" w14:paraId="0F2466AD"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8E110"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F15AE" w14:textId="77777777" w:rsidR="00F7428A" w:rsidRPr="001B1679" w:rsidRDefault="00F7428A" w:rsidP="00715966">
            <w:pPr>
              <w:pStyle w:val="TAL"/>
              <w:rPr>
                <w:sz w:val="16"/>
                <w:szCs w:val="16"/>
              </w:rPr>
            </w:pPr>
            <w:r>
              <w:rPr>
                <w:sz w:val="16"/>
                <w:szCs w:val="16"/>
              </w:rPr>
              <w:t>SWS-</w:t>
            </w:r>
            <w:r w:rsidRPr="001B1679">
              <w:rPr>
                <w:sz w:val="16"/>
                <w:szCs w:val="16"/>
              </w:rPr>
              <w:t>230043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DF7938"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3A3E59" w14:textId="77777777" w:rsidR="00F7428A" w:rsidRPr="001B1679" w:rsidRDefault="00F7428A" w:rsidP="00715966">
            <w:pPr>
              <w:pStyle w:val="TAL"/>
              <w:rPr>
                <w:sz w:val="16"/>
                <w:szCs w:val="16"/>
              </w:rPr>
            </w:pPr>
            <w:r w:rsidRPr="001B1679">
              <w:rPr>
                <w:sz w:val="16"/>
                <w:szCs w:val="16"/>
              </w:rPr>
              <w:t>Study on enabling a cryptographic algorithm transition to 256-bits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76B07B" w14:textId="77777777" w:rsidR="00F7428A" w:rsidRPr="001B1679" w:rsidRDefault="00F7428A" w:rsidP="00715966">
            <w:pPr>
              <w:pStyle w:val="TAL"/>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D117C"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74A1BB"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6D5B0C"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ACC94"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970EEE" w14:textId="77777777" w:rsidR="00F7428A" w:rsidRPr="001B1679" w:rsidRDefault="00F7428A" w:rsidP="00715966">
            <w:pPr>
              <w:pStyle w:val="TAL"/>
              <w:rPr>
                <w:sz w:val="16"/>
                <w:szCs w:val="16"/>
              </w:rPr>
            </w:pPr>
          </w:p>
        </w:tc>
      </w:tr>
      <w:tr w:rsidR="00F7428A" w14:paraId="28964B47"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83C6C1"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6C8DAB" w14:textId="77777777" w:rsidR="00F7428A" w:rsidRPr="001B1679" w:rsidRDefault="00F7428A" w:rsidP="00715966">
            <w:pPr>
              <w:pStyle w:val="TAL"/>
              <w:rPr>
                <w:sz w:val="16"/>
                <w:szCs w:val="16"/>
              </w:rPr>
            </w:pPr>
            <w:r>
              <w:rPr>
                <w:sz w:val="16"/>
                <w:szCs w:val="16"/>
              </w:rPr>
              <w:t>SWS-</w:t>
            </w:r>
            <w:r w:rsidRPr="001B1679">
              <w:rPr>
                <w:sz w:val="16"/>
                <w:szCs w:val="16"/>
              </w:rPr>
              <w:t>230044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838B67"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7B454" w14:textId="77777777" w:rsidR="00F7428A" w:rsidRPr="001B1679" w:rsidRDefault="00F7428A" w:rsidP="00715966">
            <w:pPr>
              <w:pStyle w:val="TAL"/>
              <w:rPr>
                <w:sz w:val="16"/>
                <w:szCs w:val="16"/>
              </w:rPr>
            </w:pPr>
            <w:r w:rsidRPr="001B1679">
              <w:rPr>
                <w:sz w:val="16"/>
                <w:szCs w:val="16"/>
              </w:rPr>
              <w:t>Network initiated slice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1DC00C" w14:textId="77777777" w:rsidR="00F7428A" w:rsidRPr="001B1679" w:rsidRDefault="00F7428A" w:rsidP="00715966">
            <w:pPr>
              <w:pStyle w:val="TAL"/>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D7BC7"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625EF4"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E1926E"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BB4CFF"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858D9C" w14:textId="77777777" w:rsidR="00F7428A" w:rsidRPr="001B1679" w:rsidRDefault="00F7428A" w:rsidP="00715966">
            <w:pPr>
              <w:pStyle w:val="TAL"/>
              <w:rPr>
                <w:sz w:val="16"/>
                <w:szCs w:val="16"/>
              </w:rPr>
            </w:pPr>
          </w:p>
        </w:tc>
      </w:tr>
      <w:tr w:rsidR="00F7428A" w14:paraId="56E43AE9"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D29FB6"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5D672" w14:textId="77777777" w:rsidR="00F7428A" w:rsidRPr="001B1679" w:rsidRDefault="00F7428A" w:rsidP="00715966">
            <w:pPr>
              <w:pStyle w:val="TAL"/>
              <w:rPr>
                <w:sz w:val="16"/>
                <w:szCs w:val="16"/>
              </w:rPr>
            </w:pPr>
            <w:r>
              <w:rPr>
                <w:sz w:val="16"/>
                <w:szCs w:val="16"/>
              </w:rPr>
              <w:t>SWS-</w:t>
            </w:r>
            <w:r w:rsidRPr="001B1679">
              <w:rPr>
                <w:sz w:val="16"/>
                <w:szCs w:val="16"/>
              </w:rPr>
              <w:t>230045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409847"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E8C7F" w14:textId="77777777" w:rsidR="00F7428A" w:rsidRPr="001B1679" w:rsidRDefault="00F7428A" w:rsidP="00715966">
            <w:pPr>
              <w:pStyle w:val="TAL"/>
              <w:rPr>
                <w:sz w:val="16"/>
                <w:szCs w:val="16"/>
              </w:rPr>
            </w:pPr>
            <w:r w:rsidRPr="001B1679">
              <w:rPr>
                <w:sz w:val="16"/>
                <w:szCs w:val="16"/>
              </w:rPr>
              <w:t>Huawei views on Rel-19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00C086" w14:textId="77777777" w:rsidR="00F7428A" w:rsidRPr="001B1679" w:rsidRDefault="00F7428A" w:rsidP="00715966">
            <w:pPr>
              <w:pStyle w:val="TAL"/>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E6AD19"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8B5872"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CE860"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FB9858"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05045" w14:textId="77777777" w:rsidR="00F7428A" w:rsidRPr="001B1679" w:rsidRDefault="00F7428A" w:rsidP="00715966">
            <w:pPr>
              <w:pStyle w:val="TAL"/>
              <w:rPr>
                <w:sz w:val="16"/>
                <w:szCs w:val="16"/>
              </w:rPr>
            </w:pPr>
          </w:p>
        </w:tc>
      </w:tr>
      <w:tr w:rsidR="00F7428A" w14:paraId="474D8380"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4E04D"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DB3C8" w14:textId="77777777" w:rsidR="00F7428A" w:rsidRPr="001B1679" w:rsidRDefault="00F7428A" w:rsidP="00715966">
            <w:pPr>
              <w:pStyle w:val="TAL"/>
              <w:rPr>
                <w:sz w:val="16"/>
                <w:szCs w:val="16"/>
              </w:rPr>
            </w:pPr>
            <w:r>
              <w:rPr>
                <w:sz w:val="16"/>
                <w:szCs w:val="16"/>
              </w:rPr>
              <w:t>SWS-</w:t>
            </w:r>
            <w:r w:rsidRPr="001B1679">
              <w:rPr>
                <w:sz w:val="16"/>
                <w:szCs w:val="16"/>
              </w:rPr>
              <w:t>230046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B6AFE9"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75696" w14:textId="77777777" w:rsidR="00F7428A" w:rsidRPr="001B1679" w:rsidRDefault="00F7428A" w:rsidP="00715966">
            <w:pPr>
              <w:pStyle w:val="TAL"/>
              <w:rPr>
                <w:sz w:val="16"/>
                <w:szCs w:val="16"/>
              </w:rPr>
            </w:pPr>
            <w:r w:rsidRPr="001B1679">
              <w:rPr>
                <w:sz w:val="16"/>
                <w:szCs w:val="16"/>
              </w:rPr>
              <w:t>KDDI Rel-19 View - Services &amp; System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118345" w14:textId="77777777" w:rsidR="00F7428A" w:rsidRPr="001B1679" w:rsidRDefault="00F7428A" w:rsidP="00715966">
            <w:pPr>
              <w:pStyle w:val="TAL"/>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E5D28C"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CB0E98"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FB8681" w14:textId="77777777" w:rsidR="00F7428A" w:rsidRPr="001B1679" w:rsidRDefault="00F7428A" w:rsidP="00715966">
            <w:pPr>
              <w:pStyle w:val="TAL"/>
              <w:rPr>
                <w:sz w:val="16"/>
                <w:szCs w:val="16"/>
              </w:rPr>
            </w:pPr>
            <w:r w:rsidRPr="001B1679">
              <w:rPr>
                <w:sz w:val="16"/>
                <w:szCs w:val="16"/>
              </w:rPr>
              <w:t>Revised to SWS-230079.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3DFED" w14:textId="77777777" w:rsidR="00F7428A" w:rsidRPr="001B1679" w:rsidRDefault="00F7428A" w:rsidP="00715966">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25180" w14:textId="77777777" w:rsidR="00F7428A" w:rsidRPr="001B1679" w:rsidRDefault="00F7428A" w:rsidP="00715966">
            <w:pPr>
              <w:pStyle w:val="TAL"/>
              <w:rPr>
                <w:sz w:val="16"/>
                <w:szCs w:val="16"/>
              </w:rPr>
            </w:pPr>
            <w:r>
              <w:rPr>
                <w:sz w:val="16"/>
                <w:szCs w:val="16"/>
              </w:rPr>
              <w:t>SWS-</w:t>
            </w:r>
            <w:r w:rsidRPr="001B1679">
              <w:rPr>
                <w:sz w:val="16"/>
                <w:szCs w:val="16"/>
              </w:rPr>
              <w:t>230079</w:t>
            </w:r>
          </w:p>
        </w:tc>
      </w:tr>
      <w:tr w:rsidR="00F7428A" w14:paraId="0621F6C3"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BAA3D7" w14:textId="77777777" w:rsidR="00F7428A" w:rsidRPr="001B1679" w:rsidRDefault="00F7428A" w:rsidP="00715966">
            <w:pPr>
              <w:pStyle w:val="TAL"/>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2C1685" w14:textId="77777777" w:rsidR="00F7428A" w:rsidRPr="001B1679" w:rsidRDefault="00F7428A" w:rsidP="00715966">
            <w:pPr>
              <w:pStyle w:val="TAL"/>
              <w:rPr>
                <w:sz w:val="16"/>
                <w:szCs w:val="16"/>
              </w:rPr>
            </w:pPr>
            <w:r>
              <w:rPr>
                <w:sz w:val="16"/>
                <w:szCs w:val="16"/>
              </w:rPr>
              <w:t>SWS-</w:t>
            </w:r>
            <w:r w:rsidRPr="001B1679">
              <w:rPr>
                <w:sz w:val="16"/>
                <w:szCs w:val="16"/>
              </w:rPr>
              <w:t>230048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8B49E"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61C77" w14:textId="77777777" w:rsidR="00F7428A" w:rsidRPr="001B1679" w:rsidRDefault="00F7428A" w:rsidP="00715966">
            <w:pPr>
              <w:pStyle w:val="TAL"/>
              <w:rPr>
                <w:sz w:val="16"/>
                <w:szCs w:val="16"/>
              </w:rPr>
            </w:pPr>
            <w:r w:rsidRPr="001B1679">
              <w:rPr>
                <w:sz w:val="16"/>
                <w:szCs w:val="16"/>
              </w:rPr>
              <w:t>On High Priorities in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DEDFDE" w14:textId="77777777" w:rsidR="00F7428A" w:rsidRPr="001B1679" w:rsidRDefault="00F7428A" w:rsidP="00715966">
            <w:pPr>
              <w:pStyle w:val="TAL"/>
              <w:rPr>
                <w:sz w:val="16"/>
                <w:szCs w:val="16"/>
              </w:rPr>
            </w:pPr>
            <w:r w:rsidRPr="001B1679">
              <w:rPr>
                <w:sz w:val="16"/>
                <w:szCs w:val="16"/>
              </w:rPr>
              <w:t>NICT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3F0AEF"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935103"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979FED"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DF3E02"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5AB6C1" w14:textId="77777777" w:rsidR="00F7428A" w:rsidRPr="001B1679" w:rsidRDefault="00F7428A" w:rsidP="00715966">
            <w:pPr>
              <w:pStyle w:val="TAL"/>
              <w:rPr>
                <w:sz w:val="16"/>
                <w:szCs w:val="16"/>
              </w:rPr>
            </w:pPr>
          </w:p>
        </w:tc>
      </w:tr>
      <w:tr w:rsidR="00F7428A" w14:paraId="5B58CE43"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45900"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73DC0" w14:textId="77777777" w:rsidR="00F7428A" w:rsidRPr="001B1679" w:rsidRDefault="00F7428A" w:rsidP="00715966">
            <w:pPr>
              <w:pStyle w:val="TAL"/>
              <w:rPr>
                <w:sz w:val="16"/>
                <w:szCs w:val="16"/>
              </w:rPr>
            </w:pPr>
            <w:r>
              <w:rPr>
                <w:sz w:val="16"/>
                <w:szCs w:val="16"/>
              </w:rPr>
              <w:t>SWS-</w:t>
            </w:r>
            <w:r w:rsidRPr="001B1679">
              <w:rPr>
                <w:sz w:val="16"/>
                <w:szCs w:val="16"/>
              </w:rPr>
              <w:t>230049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68C60A"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825EED" w14:textId="77777777" w:rsidR="00F7428A" w:rsidRPr="001B1679" w:rsidRDefault="00F7428A" w:rsidP="00715966">
            <w:pPr>
              <w:pStyle w:val="TAL"/>
              <w:rPr>
                <w:sz w:val="16"/>
                <w:szCs w:val="16"/>
              </w:rPr>
            </w:pPr>
            <w:proofErr w:type="spellStart"/>
            <w:r w:rsidRPr="001B1679">
              <w:rPr>
                <w:sz w:val="16"/>
                <w:szCs w:val="16"/>
              </w:rPr>
              <w:t>DualSteer</w:t>
            </w:r>
            <w:proofErr w:type="spellEnd"/>
            <w:r w:rsidRPr="001B1679">
              <w:rPr>
                <w:sz w:val="16"/>
                <w:szCs w:val="16"/>
              </w:rPr>
              <w:t xml:space="preserve"> study item proposal - supporting material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807626" w14:textId="77777777" w:rsidR="00F7428A" w:rsidRPr="001B1679" w:rsidRDefault="00F7428A" w:rsidP="00715966">
            <w:pPr>
              <w:pStyle w:val="TAL"/>
              <w:rPr>
                <w:sz w:val="16"/>
                <w:szCs w:val="16"/>
              </w:rPr>
            </w:pPr>
            <w:r w:rsidRPr="001B1679">
              <w:rPr>
                <w:sz w:val="16"/>
                <w:szCs w:val="16"/>
              </w:rPr>
              <w:t xml:space="preserve">Qualcomm Incorporated, </w:t>
            </w:r>
            <w:proofErr w:type="spellStart"/>
            <w:r w:rsidRPr="001B1679">
              <w:rPr>
                <w:sz w:val="16"/>
                <w:szCs w:val="16"/>
              </w:rPr>
              <w:t>CableLabs</w:t>
            </w:r>
            <w:proofErr w:type="spellEnd"/>
            <w:r w:rsidRPr="001B1679">
              <w:rPr>
                <w:sz w:val="16"/>
                <w:szCs w:val="16"/>
              </w:rPr>
              <w:t xml:space="preserve">, Lockheed Martin, Thales, </w:t>
            </w:r>
            <w:proofErr w:type="spellStart"/>
            <w:r w:rsidRPr="001B1679">
              <w:rPr>
                <w:sz w:val="16"/>
                <w:szCs w:val="16"/>
              </w:rPr>
              <w:t>Novamint</w:t>
            </w:r>
            <w:proofErr w:type="spellEnd"/>
            <w:r w:rsidRPr="001B1679">
              <w:rPr>
                <w:sz w:val="16"/>
                <w:szCs w:val="16"/>
              </w:rPr>
              <w:t xml:space="preserve">, NEC, </w:t>
            </w:r>
            <w:proofErr w:type="spellStart"/>
            <w:r w:rsidRPr="001B1679">
              <w:rPr>
                <w:sz w:val="16"/>
                <w:szCs w:val="16"/>
              </w:rPr>
              <w:t>SyncTechno</w:t>
            </w:r>
            <w:proofErr w:type="spellEnd"/>
            <w:r w:rsidRPr="001B1679">
              <w:rPr>
                <w:sz w:val="16"/>
                <w:szCs w:val="16"/>
              </w:rPr>
              <w:t xml:space="preserve"> Inc., KDDI, Verizon, Nokia, Nokia Shanghai Bell, 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177A7"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98386D"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B9A9FB"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BAC9BE"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DA4369" w14:textId="77777777" w:rsidR="00F7428A" w:rsidRPr="001B1679" w:rsidRDefault="00F7428A" w:rsidP="00715966">
            <w:pPr>
              <w:pStyle w:val="TAL"/>
              <w:rPr>
                <w:sz w:val="16"/>
                <w:szCs w:val="16"/>
              </w:rPr>
            </w:pPr>
          </w:p>
        </w:tc>
      </w:tr>
      <w:tr w:rsidR="00F7428A" w14:paraId="40FFB1CD"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DC63D"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B138F" w14:textId="77777777" w:rsidR="00F7428A" w:rsidRPr="001B1679" w:rsidRDefault="00F7428A" w:rsidP="00715966">
            <w:pPr>
              <w:pStyle w:val="TAL"/>
              <w:rPr>
                <w:sz w:val="16"/>
                <w:szCs w:val="16"/>
              </w:rPr>
            </w:pPr>
            <w:r>
              <w:rPr>
                <w:sz w:val="16"/>
                <w:szCs w:val="16"/>
              </w:rPr>
              <w:t>SWS-</w:t>
            </w:r>
            <w:r w:rsidRPr="001B1679">
              <w:rPr>
                <w:sz w:val="16"/>
                <w:szCs w:val="16"/>
              </w:rPr>
              <w:t>230050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8A4976"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311F04" w14:textId="77777777" w:rsidR="00F7428A" w:rsidRPr="001B1679" w:rsidRDefault="00F7428A" w:rsidP="00715966">
            <w:pPr>
              <w:pStyle w:val="TAL"/>
              <w:rPr>
                <w:sz w:val="16"/>
                <w:szCs w:val="16"/>
              </w:rPr>
            </w:pPr>
            <w:r w:rsidRPr="001B1679">
              <w:rPr>
                <w:sz w:val="16"/>
                <w:szCs w:val="16"/>
              </w:rPr>
              <w:t>vivo views on SA2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7FACB4" w14:textId="77777777" w:rsidR="00F7428A" w:rsidRPr="001B1679" w:rsidRDefault="00F7428A" w:rsidP="00715966">
            <w:pPr>
              <w:pStyle w:val="TAL"/>
              <w:rPr>
                <w:sz w:val="16"/>
                <w:szCs w:val="16"/>
              </w:rPr>
            </w:pPr>
            <w:r w:rsidRPr="001B1679">
              <w:rPr>
                <w:sz w:val="16"/>
                <w:szCs w:val="16"/>
              </w:rPr>
              <w:t>vivo Mobile Communication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13D79"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701AC1"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BF491D"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649FB3"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F586A" w14:textId="77777777" w:rsidR="00F7428A" w:rsidRPr="001B1679" w:rsidRDefault="00F7428A" w:rsidP="00715966">
            <w:pPr>
              <w:pStyle w:val="TAL"/>
              <w:rPr>
                <w:sz w:val="16"/>
                <w:szCs w:val="16"/>
              </w:rPr>
            </w:pPr>
          </w:p>
        </w:tc>
      </w:tr>
      <w:tr w:rsidR="00F7428A" w14:paraId="6A01A26D"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54D067" w14:textId="77777777" w:rsidR="00F7428A" w:rsidRPr="001B1679" w:rsidRDefault="00F7428A" w:rsidP="00715966">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BCB78" w14:textId="77777777" w:rsidR="00F7428A" w:rsidRPr="001B1679" w:rsidRDefault="00F7428A" w:rsidP="00715966">
            <w:pPr>
              <w:pStyle w:val="TAL"/>
              <w:rPr>
                <w:sz w:val="16"/>
                <w:szCs w:val="16"/>
              </w:rPr>
            </w:pPr>
            <w:r>
              <w:rPr>
                <w:sz w:val="16"/>
                <w:szCs w:val="16"/>
              </w:rPr>
              <w:t>SWS-</w:t>
            </w:r>
            <w:r w:rsidRPr="001B1679">
              <w:rPr>
                <w:sz w:val="16"/>
                <w:szCs w:val="16"/>
              </w:rPr>
              <w:t>230052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49A272" w14:textId="77777777" w:rsidR="00F7428A" w:rsidRPr="001B1679" w:rsidRDefault="00F7428A" w:rsidP="00715966">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9BFD0" w14:textId="77777777" w:rsidR="00F7428A" w:rsidRPr="001B1679" w:rsidRDefault="00F7428A" w:rsidP="00715966">
            <w:pPr>
              <w:pStyle w:val="TAL"/>
              <w:rPr>
                <w:sz w:val="16"/>
                <w:szCs w:val="16"/>
              </w:rPr>
            </w:pPr>
            <w:r w:rsidRPr="001B1679">
              <w:rPr>
                <w:sz w:val="16"/>
                <w:szCs w:val="16"/>
              </w:rPr>
              <w:t>SA WG2 Rel-19 Planning for available 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706494" w14:textId="77777777" w:rsidR="00F7428A" w:rsidRPr="001B1679" w:rsidRDefault="00F7428A" w:rsidP="00715966">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F6FB0"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FC7853"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A0C345"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7013F8"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BAEC22" w14:textId="77777777" w:rsidR="00F7428A" w:rsidRPr="001B1679" w:rsidRDefault="00F7428A" w:rsidP="00715966">
            <w:pPr>
              <w:pStyle w:val="TAL"/>
              <w:rPr>
                <w:sz w:val="16"/>
                <w:szCs w:val="16"/>
              </w:rPr>
            </w:pPr>
          </w:p>
        </w:tc>
      </w:tr>
      <w:tr w:rsidR="00F7428A" w14:paraId="78862EDD"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113C7" w14:textId="77777777" w:rsidR="00F7428A" w:rsidRPr="001B1679" w:rsidRDefault="00F7428A" w:rsidP="00715966">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08D84" w14:textId="77777777" w:rsidR="00F7428A" w:rsidRPr="001B1679" w:rsidRDefault="00F7428A" w:rsidP="00715966">
            <w:pPr>
              <w:pStyle w:val="TAL"/>
              <w:rPr>
                <w:sz w:val="16"/>
                <w:szCs w:val="16"/>
              </w:rPr>
            </w:pPr>
            <w:r>
              <w:rPr>
                <w:sz w:val="16"/>
                <w:szCs w:val="16"/>
              </w:rPr>
              <w:t>SWS-</w:t>
            </w:r>
            <w:r w:rsidRPr="001B1679">
              <w:rPr>
                <w:sz w:val="16"/>
                <w:szCs w:val="16"/>
              </w:rPr>
              <w:t>230053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1BABA" w14:textId="77777777" w:rsidR="00F7428A" w:rsidRPr="001B1679" w:rsidRDefault="00F7428A" w:rsidP="00715966">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C526C5" w14:textId="77777777" w:rsidR="00F7428A" w:rsidRPr="001B1679" w:rsidRDefault="00F7428A" w:rsidP="00715966">
            <w:pPr>
              <w:pStyle w:val="TAL"/>
              <w:rPr>
                <w:sz w:val="16"/>
                <w:szCs w:val="16"/>
              </w:rPr>
            </w:pPr>
            <w:r w:rsidRPr="001B1679">
              <w:rPr>
                <w:sz w:val="16"/>
                <w:szCs w:val="16"/>
              </w:rPr>
              <w:t>SA WG2 Inputs to Rel-19 SA Workshop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6D2C0F" w14:textId="77777777" w:rsidR="00F7428A" w:rsidRPr="001B1679" w:rsidRDefault="00F7428A" w:rsidP="00715966">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002C7"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B7897F"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22BB0F" w14:textId="77777777" w:rsidR="00F7428A" w:rsidRPr="001B1679" w:rsidRDefault="00F7428A" w:rsidP="00715966">
            <w:pPr>
              <w:pStyle w:val="TAL"/>
              <w:rPr>
                <w:sz w:val="16"/>
                <w:szCs w:val="16"/>
              </w:rPr>
            </w:pPr>
            <w:r w:rsidRPr="001B1679">
              <w:rPr>
                <w:sz w:val="16"/>
                <w:szCs w:val="16"/>
              </w:rPr>
              <w:t>Endorsed and included in the summary to TSG SA in SWS-230086.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6EF3E8"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FF3BB" w14:textId="77777777" w:rsidR="00F7428A" w:rsidRPr="001B1679" w:rsidRDefault="00F7428A" w:rsidP="00715966">
            <w:pPr>
              <w:pStyle w:val="TAL"/>
              <w:rPr>
                <w:sz w:val="16"/>
                <w:szCs w:val="16"/>
              </w:rPr>
            </w:pPr>
          </w:p>
        </w:tc>
      </w:tr>
      <w:tr w:rsidR="00F7428A" w14:paraId="3A761113"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C0BDA2"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7D8AD" w14:textId="77777777" w:rsidR="00F7428A" w:rsidRPr="001B1679" w:rsidRDefault="00F7428A" w:rsidP="00715966">
            <w:pPr>
              <w:pStyle w:val="TAL"/>
              <w:rPr>
                <w:sz w:val="16"/>
                <w:szCs w:val="16"/>
              </w:rPr>
            </w:pPr>
            <w:r>
              <w:rPr>
                <w:sz w:val="16"/>
                <w:szCs w:val="16"/>
              </w:rPr>
              <w:t>SWS-</w:t>
            </w:r>
            <w:r w:rsidRPr="001B1679">
              <w:rPr>
                <w:sz w:val="16"/>
                <w:szCs w:val="16"/>
              </w:rPr>
              <w:t>230054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0431C"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B4FFA" w14:textId="77777777" w:rsidR="00F7428A" w:rsidRPr="001B1679" w:rsidRDefault="00F7428A" w:rsidP="00715966">
            <w:pPr>
              <w:pStyle w:val="TAL"/>
              <w:rPr>
                <w:sz w:val="16"/>
                <w:szCs w:val="16"/>
              </w:rPr>
            </w:pPr>
            <w:r w:rsidRPr="001B1679">
              <w:rPr>
                <w:sz w:val="16"/>
                <w:szCs w:val="16"/>
              </w:rPr>
              <w:t>NTT DOCOMO’s view on SA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581C9D" w14:textId="77777777" w:rsidR="00F7428A" w:rsidRPr="001B1679" w:rsidRDefault="00F7428A" w:rsidP="00715966">
            <w:pPr>
              <w:pStyle w:val="TAL"/>
              <w:rPr>
                <w:sz w:val="16"/>
                <w:szCs w:val="16"/>
              </w:rPr>
            </w:pPr>
            <w:r w:rsidRPr="001B1679">
              <w:rPr>
                <w:sz w:val="16"/>
                <w:szCs w:val="16"/>
              </w:rPr>
              <w:t>NTT DOCOMO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E7100"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51EF27"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50A96D"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80709F"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D5C2D" w14:textId="77777777" w:rsidR="00F7428A" w:rsidRPr="001B1679" w:rsidRDefault="00F7428A" w:rsidP="00715966">
            <w:pPr>
              <w:pStyle w:val="TAL"/>
              <w:rPr>
                <w:sz w:val="16"/>
                <w:szCs w:val="16"/>
              </w:rPr>
            </w:pPr>
          </w:p>
        </w:tc>
      </w:tr>
      <w:tr w:rsidR="00F7428A" w14:paraId="326D3CC6"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79E0F0"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B74BA1" w14:textId="77777777" w:rsidR="00F7428A" w:rsidRPr="001B1679" w:rsidRDefault="00F7428A" w:rsidP="00715966">
            <w:pPr>
              <w:pStyle w:val="TAL"/>
              <w:rPr>
                <w:sz w:val="16"/>
                <w:szCs w:val="16"/>
              </w:rPr>
            </w:pPr>
            <w:r>
              <w:rPr>
                <w:sz w:val="16"/>
                <w:szCs w:val="16"/>
              </w:rPr>
              <w:t>SWS-</w:t>
            </w:r>
            <w:r w:rsidRPr="001B1679">
              <w:rPr>
                <w:sz w:val="16"/>
                <w:szCs w:val="16"/>
              </w:rPr>
              <w:t>230055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DD1D4F"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A0D8E" w14:textId="77777777" w:rsidR="00F7428A" w:rsidRPr="001B1679" w:rsidRDefault="00F7428A" w:rsidP="00715966">
            <w:pPr>
              <w:pStyle w:val="TAL"/>
              <w:rPr>
                <w:sz w:val="16"/>
                <w:szCs w:val="16"/>
              </w:rPr>
            </w:pPr>
            <w:r w:rsidRPr="001B1679">
              <w:rPr>
                <w:sz w:val="16"/>
                <w:szCs w:val="16"/>
              </w:rPr>
              <w:t>China Telecom views on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A6E0B8" w14:textId="77777777" w:rsidR="00F7428A" w:rsidRPr="001B1679" w:rsidRDefault="00F7428A" w:rsidP="00715966">
            <w:pPr>
              <w:pStyle w:val="TAL"/>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7CE7C"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892424"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3C62A7"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A177E3"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1036D" w14:textId="77777777" w:rsidR="00F7428A" w:rsidRPr="001B1679" w:rsidRDefault="00F7428A" w:rsidP="00715966">
            <w:pPr>
              <w:pStyle w:val="TAL"/>
              <w:rPr>
                <w:sz w:val="16"/>
                <w:szCs w:val="16"/>
              </w:rPr>
            </w:pPr>
          </w:p>
        </w:tc>
      </w:tr>
      <w:tr w:rsidR="00F7428A" w14:paraId="3C4E4CD3"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1448C"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F6B10" w14:textId="77777777" w:rsidR="00F7428A" w:rsidRPr="001B1679" w:rsidRDefault="00F7428A" w:rsidP="00715966">
            <w:pPr>
              <w:pStyle w:val="TAL"/>
              <w:rPr>
                <w:sz w:val="16"/>
                <w:szCs w:val="16"/>
              </w:rPr>
            </w:pPr>
            <w:r>
              <w:rPr>
                <w:sz w:val="16"/>
                <w:szCs w:val="16"/>
              </w:rPr>
              <w:t>SWS-</w:t>
            </w:r>
            <w:r w:rsidRPr="001B1679">
              <w:rPr>
                <w:sz w:val="16"/>
                <w:szCs w:val="16"/>
              </w:rPr>
              <w:t>230056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6B2FD8"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770B3" w14:textId="77777777" w:rsidR="00F7428A" w:rsidRPr="001B1679" w:rsidRDefault="00F7428A" w:rsidP="00715966">
            <w:pPr>
              <w:pStyle w:val="TAL"/>
              <w:rPr>
                <w:sz w:val="16"/>
                <w:szCs w:val="16"/>
              </w:rPr>
            </w:pPr>
            <w:r w:rsidRPr="001B1679">
              <w:rPr>
                <w:sz w:val="16"/>
                <w:szCs w:val="16"/>
              </w:rPr>
              <w:t>Data Collection for RAN Offline Model 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4B46FD" w14:textId="77777777" w:rsidR="00F7428A" w:rsidRPr="001B1679" w:rsidRDefault="00F7428A" w:rsidP="00715966">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F2815"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E1951A"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2200BA"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82CA32"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3A5D8" w14:textId="77777777" w:rsidR="00F7428A" w:rsidRPr="001B1679" w:rsidRDefault="00F7428A" w:rsidP="00715966">
            <w:pPr>
              <w:pStyle w:val="TAL"/>
              <w:rPr>
                <w:sz w:val="16"/>
                <w:szCs w:val="16"/>
              </w:rPr>
            </w:pPr>
          </w:p>
        </w:tc>
      </w:tr>
      <w:tr w:rsidR="00F7428A" w14:paraId="38B2CF15"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E61026"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63EF2" w14:textId="77777777" w:rsidR="00F7428A" w:rsidRPr="001B1679" w:rsidRDefault="00F7428A" w:rsidP="00715966">
            <w:pPr>
              <w:pStyle w:val="TAL"/>
              <w:rPr>
                <w:sz w:val="16"/>
                <w:szCs w:val="16"/>
              </w:rPr>
            </w:pPr>
            <w:r>
              <w:rPr>
                <w:sz w:val="16"/>
                <w:szCs w:val="16"/>
              </w:rPr>
              <w:t>SWS-</w:t>
            </w:r>
            <w:r w:rsidRPr="001B1679">
              <w:rPr>
                <w:sz w:val="16"/>
                <w:szCs w:val="16"/>
              </w:rPr>
              <w:t>230057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9AC25"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3DE660" w14:textId="77777777" w:rsidR="00F7428A" w:rsidRPr="001B1679" w:rsidRDefault="00F7428A" w:rsidP="00715966">
            <w:pPr>
              <w:pStyle w:val="TAL"/>
              <w:rPr>
                <w:sz w:val="16"/>
                <w:szCs w:val="16"/>
              </w:rPr>
            </w:pPr>
            <w:r w:rsidRPr="001B1679">
              <w:rPr>
                <w:sz w:val="16"/>
                <w:szCs w:val="16"/>
              </w:rPr>
              <w:t>Release-19 priorities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BBD009" w14:textId="77777777" w:rsidR="00F7428A" w:rsidRPr="001B1679" w:rsidRDefault="00F7428A" w:rsidP="00715966">
            <w:pPr>
              <w:pStyle w:val="TAL"/>
              <w:rPr>
                <w:sz w:val="16"/>
                <w:szCs w:val="16"/>
              </w:rPr>
            </w:pPr>
            <w:r w:rsidRPr="001B1679">
              <w:rPr>
                <w:sz w:val="16"/>
                <w:szCs w:val="16"/>
              </w:rPr>
              <w:t xml:space="preserve">Charter Communications, Inc, Comcast, </w:t>
            </w:r>
            <w:proofErr w:type="spellStart"/>
            <w:r w:rsidRPr="001B1679">
              <w:rPr>
                <w:sz w:val="16"/>
                <w:szCs w:val="16"/>
              </w:rPr>
              <w:t>CableLabs</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28B6F9"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002FCC"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366793"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302A4D"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392C7" w14:textId="77777777" w:rsidR="00F7428A" w:rsidRPr="001B1679" w:rsidRDefault="00F7428A" w:rsidP="00715966">
            <w:pPr>
              <w:pStyle w:val="TAL"/>
              <w:rPr>
                <w:sz w:val="16"/>
                <w:szCs w:val="16"/>
              </w:rPr>
            </w:pPr>
          </w:p>
        </w:tc>
      </w:tr>
      <w:tr w:rsidR="00F7428A" w14:paraId="0DB1D5D3"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F3CF5"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926529" w14:textId="77777777" w:rsidR="00F7428A" w:rsidRPr="001B1679" w:rsidRDefault="00F7428A" w:rsidP="00715966">
            <w:pPr>
              <w:pStyle w:val="TAL"/>
              <w:rPr>
                <w:sz w:val="16"/>
                <w:szCs w:val="16"/>
              </w:rPr>
            </w:pPr>
            <w:r>
              <w:rPr>
                <w:sz w:val="16"/>
                <w:szCs w:val="16"/>
              </w:rPr>
              <w:t>SWS-</w:t>
            </w:r>
            <w:r w:rsidRPr="001B1679">
              <w:rPr>
                <w:sz w:val="16"/>
                <w:szCs w:val="16"/>
              </w:rPr>
              <w:t>230058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3FADCA"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FAD454" w14:textId="77777777" w:rsidR="00F7428A" w:rsidRPr="001B1679" w:rsidRDefault="00F7428A" w:rsidP="00715966">
            <w:pPr>
              <w:pStyle w:val="TAL"/>
              <w:rPr>
                <w:sz w:val="16"/>
                <w:szCs w:val="16"/>
              </w:rPr>
            </w:pPr>
            <w:r w:rsidRPr="001B1679">
              <w:rPr>
                <w:sz w:val="16"/>
                <w:szCs w:val="16"/>
              </w:rPr>
              <w:t>Overview of Preferred SA Release 19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B09254" w14:textId="77777777" w:rsidR="00F7428A" w:rsidRPr="001B1679" w:rsidRDefault="00F7428A" w:rsidP="00715966">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EA6513"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346B75"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0B545F"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B0BDCB"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DE332" w14:textId="77777777" w:rsidR="00F7428A" w:rsidRPr="001B1679" w:rsidRDefault="00F7428A" w:rsidP="00715966">
            <w:pPr>
              <w:pStyle w:val="TAL"/>
              <w:rPr>
                <w:sz w:val="16"/>
                <w:szCs w:val="16"/>
              </w:rPr>
            </w:pPr>
          </w:p>
        </w:tc>
      </w:tr>
      <w:tr w:rsidR="00F7428A" w14:paraId="670F695D"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4BF43"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A75B7" w14:textId="77777777" w:rsidR="00F7428A" w:rsidRPr="001B1679" w:rsidRDefault="00F7428A" w:rsidP="00715966">
            <w:pPr>
              <w:pStyle w:val="TAL"/>
              <w:rPr>
                <w:sz w:val="16"/>
                <w:szCs w:val="16"/>
              </w:rPr>
            </w:pPr>
            <w:r>
              <w:rPr>
                <w:sz w:val="16"/>
                <w:szCs w:val="16"/>
              </w:rPr>
              <w:t>SWS-</w:t>
            </w:r>
            <w:r w:rsidRPr="001B1679">
              <w:rPr>
                <w:sz w:val="16"/>
                <w:szCs w:val="16"/>
              </w:rPr>
              <w:t>230059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529112"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944418" w14:textId="77777777" w:rsidR="00F7428A" w:rsidRPr="001B1679" w:rsidRDefault="00F7428A" w:rsidP="00715966">
            <w:pPr>
              <w:pStyle w:val="TAL"/>
              <w:rPr>
                <w:sz w:val="16"/>
                <w:szCs w:val="16"/>
              </w:rPr>
            </w:pPr>
            <w:r w:rsidRPr="001B1679">
              <w:rPr>
                <w:sz w:val="16"/>
                <w:szCs w:val="16"/>
              </w:rPr>
              <w:t>Philips (health vertical) views on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051D6A" w14:textId="77777777" w:rsidR="00F7428A" w:rsidRPr="001B1679" w:rsidRDefault="00F7428A" w:rsidP="00715966">
            <w:pPr>
              <w:pStyle w:val="TAL"/>
              <w:rPr>
                <w:sz w:val="16"/>
                <w:szCs w:val="16"/>
              </w:rPr>
            </w:pPr>
            <w:r w:rsidRPr="001B1679">
              <w:rPr>
                <w:sz w:val="16"/>
                <w:szCs w:val="16"/>
              </w:rPr>
              <w:t>Philips International B.V.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65D67"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9EF7E"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E57BA8"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C5AF6E"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E7C8CE" w14:textId="77777777" w:rsidR="00F7428A" w:rsidRPr="001B1679" w:rsidRDefault="00F7428A" w:rsidP="00715966">
            <w:pPr>
              <w:pStyle w:val="TAL"/>
              <w:rPr>
                <w:sz w:val="16"/>
                <w:szCs w:val="16"/>
              </w:rPr>
            </w:pPr>
          </w:p>
        </w:tc>
      </w:tr>
      <w:tr w:rsidR="00F7428A" w14:paraId="4209DA68"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A0F84"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22907" w14:textId="77777777" w:rsidR="00F7428A" w:rsidRPr="001B1679" w:rsidRDefault="00F7428A" w:rsidP="00715966">
            <w:pPr>
              <w:pStyle w:val="TAL"/>
              <w:rPr>
                <w:sz w:val="16"/>
                <w:szCs w:val="16"/>
              </w:rPr>
            </w:pPr>
            <w:r>
              <w:rPr>
                <w:sz w:val="16"/>
                <w:szCs w:val="16"/>
              </w:rPr>
              <w:t>SWS-</w:t>
            </w:r>
            <w:r w:rsidRPr="001B1679">
              <w:rPr>
                <w:sz w:val="16"/>
                <w:szCs w:val="16"/>
              </w:rPr>
              <w:t>230060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2C9E80"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C96DBE" w14:textId="77777777" w:rsidR="00F7428A" w:rsidRPr="001B1679" w:rsidRDefault="00F7428A" w:rsidP="00715966">
            <w:pPr>
              <w:pStyle w:val="TAL"/>
              <w:rPr>
                <w:sz w:val="16"/>
                <w:szCs w:val="16"/>
              </w:rPr>
            </w:pPr>
            <w:r w:rsidRPr="001B1679">
              <w:rPr>
                <w:sz w:val="16"/>
                <w:szCs w:val="16"/>
              </w:rPr>
              <w:t>SA Rel-19 scoping, Ericsson initial 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83D251" w14:textId="77777777" w:rsidR="00F7428A" w:rsidRPr="001B1679" w:rsidRDefault="00F7428A" w:rsidP="00715966">
            <w:pPr>
              <w:pStyle w:val="TAL"/>
              <w:rPr>
                <w:sz w:val="16"/>
                <w:szCs w:val="16"/>
              </w:rPr>
            </w:pPr>
            <w:r w:rsidRPr="001B1679">
              <w:rPr>
                <w:sz w:val="16"/>
                <w:szCs w:val="16"/>
              </w:rPr>
              <w:t>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281B0F"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A2D9AF"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85C0C7"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416099"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2379F0" w14:textId="77777777" w:rsidR="00F7428A" w:rsidRPr="001B1679" w:rsidRDefault="00F7428A" w:rsidP="00715966">
            <w:pPr>
              <w:pStyle w:val="TAL"/>
              <w:rPr>
                <w:sz w:val="16"/>
                <w:szCs w:val="16"/>
              </w:rPr>
            </w:pPr>
          </w:p>
        </w:tc>
      </w:tr>
      <w:tr w:rsidR="00F7428A" w14:paraId="65EC4AD7"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CA90B"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BDB5A1" w14:textId="77777777" w:rsidR="00F7428A" w:rsidRPr="001B1679" w:rsidRDefault="00F7428A" w:rsidP="00715966">
            <w:pPr>
              <w:pStyle w:val="TAL"/>
              <w:rPr>
                <w:sz w:val="16"/>
                <w:szCs w:val="16"/>
              </w:rPr>
            </w:pPr>
            <w:r>
              <w:rPr>
                <w:sz w:val="16"/>
                <w:szCs w:val="16"/>
              </w:rPr>
              <w:t>SWS-</w:t>
            </w:r>
            <w:r w:rsidRPr="001B1679">
              <w:rPr>
                <w:sz w:val="16"/>
                <w:szCs w:val="16"/>
              </w:rPr>
              <w:t>230061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DC8E4"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09FC7" w14:textId="77777777" w:rsidR="00F7428A" w:rsidRPr="001B1679" w:rsidRDefault="00F7428A" w:rsidP="00715966">
            <w:pPr>
              <w:pStyle w:val="TAL"/>
              <w:rPr>
                <w:sz w:val="16"/>
                <w:szCs w:val="16"/>
              </w:rPr>
            </w:pPr>
            <w:r w:rsidRPr="001B1679">
              <w:rPr>
                <w:sz w:val="16"/>
                <w:szCs w:val="16"/>
              </w:rPr>
              <w:t>Cisco's views on SA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3E8409" w14:textId="77777777" w:rsidR="00F7428A" w:rsidRPr="001B1679" w:rsidRDefault="00F7428A" w:rsidP="00715966">
            <w:pPr>
              <w:pStyle w:val="TAL"/>
              <w:rPr>
                <w:sz w:val="16"/>
                <w:szCs w:val="16"/>
              </w:rPr>
            </w:pPr>
            <w:r w:rsidRPr="001B1679">
              <w:rPr>
                <w:sz w:val="16"/>
                <w:szCs w:val="16"/>
              </w:rPr>
              <w:t>Cisco Systems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5C3917"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070FE2"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F9137D"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6D79B3"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E2B953" w14:textId="77777777" w:rsidR="00F7428A" w:rsidRPr="001B1679" w:rsidRDefault="00F7428A" w:rsidP="00715966">
            <w:pPr>
              <w:pStyle w:val="TAL"/>
              <w:rPr>
                <w:sz w:val="16"/>
                <w:szCs w:val="16"/>
              </w:rPr>
            </w:pPr>
          </w:p>
        </w:tc>
      </w:tr>
      <w:tr w:rsidR="00F7428A" w14:paraId="065F133F"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001F5"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7E467" w14:textId="77777777" w:rsidR="00F7428A" w:rsidRPr="001B1679" w:rsidRDefault="00F7428A" w:rsidP="00715966">
            <w:pPr>
              <w:pStyle w:val="TAL"/>
              <w:rPr>
                <w:sz w:val="16"/>
                <w:szCs w:val="16"/>
              </w:rPr>
            </w:pPr>
            <w:r>
              <w:rPr>
                <w:sz w:val="16"/>
                <w:szCs w:val="16"/>
              </w:rPr>
              <w:t>SWS-</w:t>
            </w:r>
            <w:r w:rsidRPr="001B1679">
              <w:rPr>
                <w:sz w:val="16"/>
                <w:szCs w:val="16"/>
              </w:rPr>
              <w:t>230062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E21970"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6A53F" w14:textId="77777777" w:rsidR="00F7428A" w:rsidRPr="001B1679" w:rsidRDefault="00F7428A" w:rsidP="00715966">
            <w:pPr>
              <w:pStyle w:val="TAL"/>
              <w:rPr>
                <w:sz w:val="16"/>
                <w:szCs w:val="16"/>
              </w:rPr>
            </w:pPr>
            <w:r w:rsidRPr="001B1679">
              <w:rPr>
                <w:sz w:val="16"/>
                <w:szCs w:val="16"/>
              </w:rPr>
              <w:t>XR related enhancements for Rel-19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2E2745" w14:textId="77777777" w:rsidR="00F7428A" w:rsidRPr="001B1679" w:rsidRDefault="00F7428A" w:rsidP="00715966">
            <w:pPr>
              <w:pStyle w:val="TAL"/>
              <w:rPr>
                <w:sz w:val="16"/>
                <w:szCs w:val="16"/>
              </w:rPr>
            </w:pPr>
            <w:r w:rsidRPr="001B1679">
              <w:rPr>
                <w:sz w:val="16"/>
                <w:szCs w:val="16"/>
              </w:rPr>
              <w:t>Meta USA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5638D"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8D7C3"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AA2EE1"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53BD1"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47EBF" w14:textId="77777777" w:rsidR="00F7428A" w:rsidRPr="001B1679" w:rsidRDefault="00F7428A" w:rsidP="00715966">
            <w:pPr>
              <w:pStyle w:val="TAL"/>
              <w:rPr>
                <w:sz w:val="16"/>
                <w:szCs w:val="16"/>
              </w:rPr>
            </w:pPr>
          </w:p>
        </w:tc>
      </w:tr>
      <w:tr w:rsidR="00F7428A" w14:paraId="2B474F5F"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211A9" w14:textId="77777777" w:rsidR="00F7428A" w:rsidRPr="001B1679" w:rsidRDefault="00F7428A" w:rsidP="00715966">
            <w:pPr>
              <w:pStyle w:val="TAL"/>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1C3599" w14:textId="77777777" w:rsidR="00F7428A" w:rsidRPr="001B1679" w:rsidRDefault="00F7428A" w:rsidP="00715966">
            <w:pPr>
              <w:pStyle w:val="TAL"/>
              <w:rPr>
                <w:sz w:val="16"/>
                <w:szCs w:val="16"/>
              </w:rPr>
            </w:pPr>
            <w:r>
              <w:rPr>
                <w:sz w:val="16"/>
                <w:szCs w:val="16"/>
              </w:rPr>
              <w:t>SWS-</w:t>
            </w:r>
            <w:r w:rsidRPr="001B1679">
              <w:rPr>
                <w:sz w:val="16"/>
                <w:szCs w:val="16"/>
              </w:rPr>
              <w:t>230063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40E0B6"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96D72" w14:textId="77777777" w:rsidR="00F7428A" w:rsidRPr="001B1679" w:rsidRDefault="00F7428A" w:rsidP="00715966">
            <w:pPr>
              <w:pStyle w:val="TAL"/>
              <w:rPr>
                <w:sz w:val="16"/>
                <w:szCs w:val="16"/>
              </w:rPr>
            </w:pPr>
            <w:r w:rsidRPr="001B1679">
              <w:rPr>
                <w:sz w:val="16"/>
                <w:szCs w:val="16"/>
              </w:rPr>
              <w:t>Satellite Access - SA Rel-19 topics and priorities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E8AB9E" w14:textId="77777777" w:rsidR="00F7428A" w:rsidRPr="001B1679" w:rsidRDefault="00F7428A" w:rsidP="00715966">
            <w:pPr>
              <w:pStyle w:val="TAL"/>
              <w:rPr>
                <w:sz w:val="16"/>
                <w:szCs w:val="16"/>
              </w:rPr>
            </w:pPr>
            <w:r w:rsidRPr="001B1679">
              <w:rPr>
                <w:sz w:val="16"/>
                <w:szCs w:val="16"/>
              </w:rPr>
              <w:t xml:space="preserve">NOVAMINT, Thales, TNO, Airbus Defence and Space, Avanti, b-com, </w:t>
            </w:r>
            <w:proofErr w:type="spellStart"/>
            <w:r w:rsidRPr="001B1679">
              <w:rPr>
                <w:sz w:val="16"/>
                <w:szCs w:val="16"/>
              </w:rPr>
              <w:t>CEWiT</w:t>
            </w:r>
            <w:proofErr w:type="spellEnd"/>
            <w:r w:rsidRPr="001B1679">
              <w:rPr>
                <w:sz w:val="16"/>
                <w:szCs w:val="16"/>
              </w:rPr>
              <w:t xml:space="preserve">, </w:t>
            </w:r>
            <w:proofErr w:type="spellStart"/>
            <w:r w:rsidRPr="001B1679">
              <w:rPr>
                <w:sz w:val="16"/>
                <w:szCs w:val="16"/>
              </w:rPr>
              <w:t>Gilat</w:t>
            </w:r>
            <w:proofErr w:type="spellEnd"/>
            <w:r w:rsidRPr="001B1679">
              <w:rPr>
                <w:sz w:val="16"/>
                <w:szCs w:val="16"/>
              </w:rPr>
              <w:t xml:space="preserve">, EDF, ESA, Eutelsat, Gatehouse, </w:t>
            </w:r>
            <w:proofErr w:type="spellStart"/>
            <w:r w:rsidRPr="001B1679">
              <w:rPr>
                <w:sz w:val="16"/>
                <w:szCs w:val="16"/>
              </w:rPr>
              <w:t>Hispasat</w:t>
            </w:r>
            <w:proofErr w:type="spellEnd"/>
            <w:r w:rsidRPr="001B1679">
              <w:rPr>
                <w:sz w:val="16"/>
                <w:szCs w:val="16"/>
              </w:rPr>
              <w:t xml:space="preserve">, Hughes, Inmarsat, Intelsat, IRT Saint </w:t>
            </w:r>
            <w:proofErr w:type="spellStart"/>
            <w:r w:rsidRPr="001B1679">
              <w:rPr>
                <w:sz w:val="16"/>
                <w:szCs w:val="16"/>
              </w:rPr>
              <w:t>Exupéry</w:t>
            </w:r>
            <w:proofErr w:type="spellEnd"/>
            <w:r w:rsidRPr="001B1679">
              <w:rPr>
                <w:sz w:val="16"/>
                <w:szCs w:val="16"/>
              </w:rPr>
              <w:t xml:space="preserve">, </w:t>
            </w:r>
            <w:proofErr w:type="spellStart"/>
            <w:r w:rsidRPr="001B1679">
              <w:rPr>
                <w:sz w:val="16"/>
                <w:szCs w:val="16"/>
              </w:rPr>
              <w:t>Ligado</w:t>
            </w:r>
            <w:proofErr w:type="spellEnd"/>
            <w:r w:rsidRPr="001B1679">
              <w:rPr>
                <w:sz w:val="16"/>
                <w:szCs w:val="16"/>
              </w:rPr>
              <w:t xml:space="preserve">, Lockheed Martin, </w:t>
            </w:r>
            <w:proofErr w:type="spellStart"/>
            <w:r w:rsidRPr="001B1679">
              <w:rPr>
                <w:sz w:val="16"/>
                <w:szCs w:val="16"/>
              </w:rPr>
              <w:t>OneWeb</w:t>
            </w:r>
            <w:proofErr w:type="spellEnd"/>
            <w:r w:rsidRPr="001B1679">
              <w:rPr>
                <w:sz w:val="16"/>
                <w:szCs w:val="16"/>
              </w:rPr>
              <w:t xml:space="preserve">, OQ Technology, </w:t>
            </w:r>
            <w:proofErr w:type="spellStart"/>
            <w:r w:rsidRPr="001B1679">
              <w:rPr>
                <w:sz w:val="16"/>
                <w:szCs w:val="16"/>
              </w:rPr>
              <w:t>Sateliot</w:t>
            </w:r>
            <w:proofErr w:type="spellEnd"/>
            <w:r w:rsidRPr="001B1679">
              <w:rPr>
                <w:sz w:val="16"/>
                <w:szCs w:val="16"/>
              </w:rPr>
              <w:t xml:space="preserve">, SES, ST Engineering </w:t>
            </w:r>
            <w:proofErr w:type="spellStart"/>
            <w:r w:rsidRPr="001B1679">
              <w:rPr>
                <w:sz w:val="16"/>
                <w:szCs w:val="16"/>
              </w:rPr>
              <w:t>iDirect</w:t>
            </w:r>
            <w:proofErr w:type="spellEnd"/>
            <w:r w:rsidRPr="001B1679">
              <w:rPr>
                <w:sz w:val="16"/>
                <w:szCs w:val="16"/>
              </w:rPr>
              <w:t xml:space="preserve"> Ire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CBA3F"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51C14E"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718C93" w14:textId="77777777" w:rsidR="00F7428A" w:rsidRPr="001B1679" w:rsidRDefault="00F7428A" w:rsidP="00715966">
            <w:pPr>
              <w:pStyle w:val="TAL"/>
              <w:rPr>
                <w:sz w:val="16"/>
                <w:szCs w:val="16"/>
              </w:rPr>
            </w:pPr>
            <w:r w:rsidRPr="001B1679">
              <w:rPr>
                <w:sz w:val="16"/>
                <w:szCs w:val="16"/>
              </w:rPr>
              <w:t>Revised to SWS-230081.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2AC8EF" w14:textId="77777777" w:rsidR="00F7428A" w:rsidRPr="001B1679" w:rsidRDefault="00F7428A" w:rsidP="00715966">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B3119" w14:textId="77777777" w:rsidR="00F7428A" w:rsidRPr="001B1679" w:rsidRDefault="00F7428A" w:rsidP="00715966">
            <w:pPr>
              <w:pStyle w:val="TAL"/>
              <w:rPr>
                <w:sz w:val="16"/>
                <w:szCs w:val="16"/>
              </w:rPr>
            </w:pPr>
            <w:r>
              <w:rPr>
                <w:sz w:val="16"/>
                <w:szCs w:val="16"/>
              </w:rPr>
              <w:t>SWS-</w:t>
            </w:r>
            <w:r w:rsidRPr="001B1679">
              <w:rPr>
                <w:sz w:val="16"/>
                <w:szCs w:val="16"/>
              </w:rPr>
              <w:t>230081</w:t>
            </w:r>
          </w:p>
        </w:tc>
      </w:tr>
      <w:tr w:rsidR="00F7428A" w14:paraId="0A9C459D"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CA755"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6C5996" w14:textId="77777777" w:rsidR="00F7428A" w:rsidRPr="001B1679" w:rsidRDefault="00F7428A" w:rsidP="00715966">
            <w:pPr>
              <w:pStyle w:val="TAL"/>
              <w:rPr>
                <w:sz w:val="16"/>
                <w:szCs w:val="16"/>
              </w:rPr>
            </w:pPr>
            <w:r>
              <w:rPr>
                <w:sz w:val="16"/>
                <w:szCs w:val="16"/>
              </w:rPr>
              <w:t>SWS-</w:t>
            </w:r>
            <w:r w:rsidRPr="001B1679">
              <w:rPr>
                <w:sz w:val="16"/>
                <w:szCs w:val="16"/>
              </w:rPr>
              <w:t>230064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B5884A"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3A4C95" w14:textId="77777777" w:rsidR="00F7428A" w:rsidRPr="001B1679" w:rsidRDefault="00F7428A" w:rsidP="00715966">
            <w:pPr>
              <w:pStyle w:val="TAL"/>
              <w:rPr>
                <w:sz w:val="16"/>
                <w:szCs w:val="16"/>
              </w:rPr>
            </w:pPr>
            <w:r w:rsidRPr="001B1679">
              <w:rPr>
                <w:sz w:val="16"/>
                <w:szCs w:val="16"/>
              </w:rPr>
              <w:t>Rel-19 Architecture Enhancements for Energy Utilities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98D7D4" w14:textId="77777777" w:rsidR="00F7428A" w:rsidRPr="001B1679" w:rsidRDefault="00F7428A" w:rsidP="00715966">
            <w:pPr>
              <w:pStyle w:val="TAL"/>
              <w:rPr>
                <w:sz w:val="16"/>
                <w:szCs w:val="16"/>
              </w:rPr>
            </w:pPr>
            <w:r w:rsidRPr="001B1679">
              <w:rPr>
                <w:sz w:val="16"/>
                <w:szCs w:val="16"/>
              </w:rPr>
              <w:t>NOVAMINT, EUTC, EDF,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CC8D7"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D1BE70"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83C2E6" w14:textId="77777777" w:rsidR="00F7428A" w:rsidRPr="001B1679" w:rsidRDefault="00F7428A" w:rsidP="00715966">
            <w:pPr>
              <w:pStyle w:val="TAL"/>
              <w:rPr>
                <w:sz w:val="16"/>
                <w:szCs w:val="16"/>
              </w:rPr>
            </w:pPr>
            <w:r w:rsidRPr="001B1679">
              <w:rPr>
                <w:sz w:val="16"/>
                <w:szCs w:val="16"/>
              </w:rPr>
              <w:t>Revised to SWS-230082.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D8E731" w14:textId="77777777" w:rsidR="00F7428A" w:rsidRPr="001B1679" w:rsidRDefault="00F7428A" w:rsidP="00715966">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A2363" w14:textId="77777777" w:rsidR="00F7428A" w:rsidRPr="001B1679" w:rsidRDefault="00F7428A" w:rsidP="00715966">
            <w:pPr>
              <w:pStyle w:val="TAL"/>
              <w:rPr>
                <w:sz w:val="16"/>
                <w:szCs w:val="16"/>
              </w:rPr>
            </w:pPr>
            <w:r>
              <w:rPr>
                <w:sz w:val="16"/>
                <w:szCs w:val="16"/>
              </w:rPr>
              <w:t>SWS-</w:t>
            </w:r>
            <w:r w:rsidRPr="001B1679">
              <w:rPr>
                <w:sz w:val="16"/>
                <w:szCs w:val="16"/>
              </w:rPr>
              <w:t>230082</w:t>
            </w:r>
          </w:p>
        </w:tc>
      </w:tr>
      <w:tr w:rsidR="00F7428A" w14:paraId="22EA243F"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757CD"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01D0E" w14:textId="77777777" w:rsidR="00F7428A" w:rsidRPr="001B1679" w:rsidRDefault="00F7428A" w:rsidP="00715966">
            <w:pPr>
              <w:pStyle w:val="TAL"/>
              <w:rPr>
                <w:sz w:val="16"/>
                <w:szCs w:val="16"/>
              </w:rPr>
            </w:pPr>
            <w:r>
              <w:rPr>
                <w:sz w:val="16"/>
                <w:szCs w:val="16"/>
              </w:rPr>
              <w:t>SWS-</w:t>
            </w:r>
            <w:r w:rsidRPr="001B1679">
              <w:rPr>
                <w:sz w:val="16"/>
                <w:szCs w:val="16"/>
              </w:rPr>
              <w:t>230065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4763CC"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CC6E69" w14:textId="77777777" w:rsidR="00F7428A" w:rsidRPr="001B1679" w:rsidRDefault="00F7428A" w:rsidP="00715966">
            <w:pPr>
              <w:pStyle w:val="TAL"/>
              <w:rPr>
                <w:sz w:val="16"/>
                <w:szCs w:val="16"/>
              </w:rPr>
            </w:pPr>
            <w:r w:rsidRPr="001B1679">
              <w:rPr>
                <w:sz w:val="16"/>
                <w:szCs w:val="16"/>
              </w:rPr>
              <w:t>Interconnect of SNPN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4A229" w14:textId="77777777" w:rsidR="00F7428A" w:rsidRPr="001B1679" w:rsidRDefault="00F7428A" w:rsidP="00715966">
            <w:pPr>
              <w:pStyle w:val="TAL"/>
              <w:rPr>
                <w:sz w:val="16"/>
                <w:szCs w:val="16"/>
              </w:rPr>
            </w:pPr>
            <w:r w:rsidRPr="001B1679">
              <w:rPr>
                <w:sz w:val="16"/>
                <w:szCs w:val="16"/>
              </w:rPr>
              <w:t xml:space="preserve">NOVAMINT, EDF, b-com, Cisco, </w:t>
            </w:r>
            <w:proofErr w:type="spellStart"/>
            <w:r w:rsidRPr="001B1679">
              <w:rPr>
                <w:sz w:val="16"/>
                <w:szCs w:val="16"/>
              </w:rPr>
              <w:t>Quixoticity</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DEDF0"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5DF184"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075349" w14:textId="77777777" w:rsidR="00F7428A" w:rsidRPr="001B1679" w:rsidRDefault="00F7428A" w:rsidP="00715966">
            <w:pPr>
              <w:pStyle w:val="TAL"/>
              <w:rPr>
                <w:sz w:val="16"/>
                <w:szCs w:val="16"/>
              </w:rPr>
            </w:pPr>
            <w:r w:rsidRPr="001B1679">
              <w:rPr>
                <w:sz w:val="16"/>
                <w:szCs w:val="16"/>
              </w:rPr>
              <w:t>Revised to SWS-230083.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12D495" w14:textId="77777777" w:rsidR="00F7428A" w:rsidRPr="001B1679" w:rsidRDefault="00F7428A" w:rsidP="00715966">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259C2" w14:textId="77777777" w:rsidR="00F7428A" w:rsidRPr="001B1679" w:rsidRDefault="00F7428A" w:rsidP="00715966">
            <w:pPr>
              <w:pStyle w:val="TAL"/>
              <w:rPr>
                <w:sz w:val="16"/>
                <w:szCs w:val="16"/>
              </w:rPr>
            </w:pPr>
            <w:r>
              <w:rPr>
                <w:sz w:val="16"/>
                <w:szCs w:val="16"/>
              </w:rPr>
              <w:t>SWS-</w:t>
            </w:r>
            <w:r w:rsidRPr="001B1679">
              <w:rPr>
                <w:sz w:val="16"/>
                <w:szCs w:val="16"/>
              </w:rPr>
              <w:t>230083</w:t>
            </w:r>
          </w:p>
        </w:tc>
      </w:tr>
      <w:tr w:rsidR="00F7428A" w14:paraId="413CCF54"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7D4448"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124E4" w14:textId="77777777" w:rsidR="00F7428A" w:rsidRPr="001B1679" w:rsidRDefault="00F7428A" w:rsidP="00715966">
            <w:pPr>
              <w:pStyle w:val="TAL"/>
              <w:rPr>
                <w:sz w:val="16"/>
                <w:szCs w:val="16"/>
              </w:rPr>
            </w:pPr>
            <w:r>
              <w:rPr>
                <w:sz w:val="16"/>
                <w:szCs w:val="16"/>
              </w:rPr>
              <w:t>SWS-</w:t>
            </w:r>
            <w:r w:rsidRPr="001B1679">
              <w:rPr>
                <w:sz w:val="16"/>
                <w:szCs w:val="16"/>
              </w:rPr>
              <w:t>230066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13B83"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4CDA8" w14:textId="77777777" w:rsidR="00F7428A" w:rsidRPr="001B1679" w:rsidRDefault="00F7428A" w:rsidP="00715966">
            <w:pPr>
              <w:pStyle w:val="TAL"/>
              <w:rPr>
                <w:sz w:val="16"/>
                <w:szCs w:val="16"/>
              </w:rPr>
            </w:pPr>
            <w:proofErr w:type="spellStart"/>
            <w:r w:rsidRPr="001B1679">
              <w:rPr>
                <w:sz w:val="16"/>
                <w:szCs w:val="16"/>
              </w:rPr>
              <w:t>Interdigital's</w:t>
            </w:r>
            <w:proofErr w:type="spellEnd"/>
            <w:r w:rsidRPr="001B1679">
              <w:rPr>
                <w:sz w:val="16"/>
                <w:szCs w:val="16"/>
              </w:rPr>
              <w:t xml:space="preserve"> views on SA R19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42814B" w14:textId="77777777" w:rsidR="00F7428A" w:rsidRPr="001B1679" w:rsidRDefault="00F7428A" w:rsidP="00715966">
            <w:pPr>
              <w:pStyle w:val="TAL"/>
              <w:rPr>
                <w:sz w:val="16"/>
                <w:szCs w:val="16"/>
              </w:rPr>
            </w:pPr>
            <w:proofErr w:type="spellStart"/>
            <w:r w:rsidRPr="001B1679">
              <w:rPr>
                <w:sz w:val="16"/>
                <w:szCs w:val="16"/>
              </w:rPr>
              <w:t>InterDigital</w:t>
            </w:r>
            <w:proofErr w:type="spellEnd"/>
            <w:r w:rsidRPr="001B1679">
              <w:rPr>
                <w:sz w:val="16"/>
                <w:szCs w:val="16"/>
              </w:rPr>
              <w:t>,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6FD3A"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D71F6"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D9C6AE"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A7D2A9"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961E1" w14:textId="77777777" w:rsidR="00F7428A" w:rsidRPr="001B1679" w:rsidRDefault="00F7428A" w:rsidP="00715966">
            <w:pPr>
              <w:pStyle w:val="TAL"/>
              <w:rPr>
                <w:sz w:val="16"/>
                <w:szCs w:val="16"/>
              </w:rPr>
            </w:pPr>
          </w:p>
        </w:tc>
      </w:tr>
      <w:tr w:rsidR="00F7428A" w14:paraId="5A57B7F0"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A9425"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4225FC" w14:textId="77777777" w:rsidR="00F7428A" w:rsidRPr="001B1679" w:rsidRDefault="00F7428A" w:rsidP="00715966">
            <w:pPr>
              <w:pStyle w:val="TAL"/>
              <w:rPr>
                <w:sz w:val="16"/>
                <w:szCs w:val="16"/>
              </w:rPr>
            </w:pPr>
            <w:r>
              <w:rPr>
                <w:sz w:val="16"/>
                <w:szCs w:val="16"/>
              </w:rPr>
              <w:t>SWS-</w:t>
            </w:r>
            <w:r w:rsidRPr="001B1679">
              <w:rPr>
                <w:sz w:val="16"/>
                <w:szCs w:val="16"/>
              </w:rPr>
              <w:t>230067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B80684"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DEEB38" w14:textId="77777777" w:rsidR="00F7428A" w:rsidRPr="001B1679" w:rsidRDefault="00F7428A" w:rsidP="00715966">
            <w:pPr>
              <w:pStyle w:val="TAL"/>
              <w:rPr>
                <w:sz w:val="16"/>
                <w:szCs w:val="16"/>
              </w:rPr>
            </w:pPr>
            <w:r w:rsidRPr="001B1679">
              <w:rPr>
                <w:sz w:val="16"/>
                <w:szCs w:val="16"/>
              </w:rPr>
              <w:t>Discussion on User Identities R19 Study item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F28129" w14:textId="77777777" w:rsidR="00F7428A" w:rsidRPr="001B1679" w:rsidRDefault="00F7428A" w:rsidP="00715966">
            <w:pPr>
              <w:pStyle w:val="TAL"/>
              <w:rPr>
                <w:sz w:val="16"/>
                <w:szCs w:val="16"/>
              </w:rPr>
            </w:pPr>
            <w:proofErr w:type="spellStart"/>
            <w:r w:rsidRPr="001B1679">
              <w:rPr>
                <w:sz w:val="16"/>
                <w:szCs w:val="16"/>
              </w:rPr>
              <w:t>InterDigital</w:t>
            </w:r>
            <w:proofErr w:type="spellEnd"/>
            <w:r w:rsidRPr="001B1679">
              <w:rPr>
                <w:sz w:val="16"/>
                <w:szCs w:val="16"/>
              </w:rPr>
              <w:t>,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1D61E"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FF6AB"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F6D9AE"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09E710"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F23E96" w14:textId="77777777" w:rsidR="00F7428A" w:rsidRPr="001B1679" w:rsidRDefault="00F7428A" w:rsidP="00715966">
            <w:pPr>
              <w:pStyle w:val="TAL"/>
              <w:rPr>
                <w:sz w:val="16"/>
                <w:szCs w:val="16"/>
              </w:rPr>
            </w:pPr>
          </w:p>
        </w:tc>
      </w:tr>
      <w:tr w:rsidR="00F7428A" w14:paraId="3D620C58"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385BE9"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2ADECB" w14:textId="77777777" w:rsidR="00F7428A" w:rsidRPr="001B1679" w:rsidRDefault="00F7428A" w:rsidP="00715966">
            <w:pPr>
              <w:pStyle w:val="TAL"/>
              <w:rPr>
                <w:sz w:val="16"/>
                <w:szCs w:val="16"/>
              </w:rPr>
            </w:pPr>
            <w:r>
              <w:rPr>
                <w:sz w:val="16"/>
                <w:szCs w:val="16"/>
              </w:rPr>
              <w:t>SWS-</w:t>
            </w:r>
            <w:r w:rsidRPr="001B1679">
              <w:rPr>
                <w:sz w:val="16"/>
                <w:szCs w:val="16"/>
              </w:rPr>
              <w:t>230068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B21A57"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95A8A" w14:textId="77777777" w:rsidR="00F7428A" w:rsidRPr="001B1679" w:rsidRDefault="00F7428A" w:rsidP="00715966">
            <w:pPr>
              <w:pStyle w:val="TAL"/>
              <w:rPr>
                <w:sz w:val="16"/>
                <w:szCs w:val="16"/>
              </w:rPr>
            </w:pPr>
            <w:r w:rsidRPr="001B1679">
              <w:rPr>
                <w:sz w:val="16"/>
                <w:szCs w:val="16"/>
              </w:rPr>
              <w:t>China Mobile View on R19 Interested Topics in SA2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33F4C" w14:textId="77777777" w:rsidR="00F7428A" w:rsidRPr="001B1679" w:rsidRDefault="00F7428A" w:rsidP="00715966">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9FEDF2"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78449E"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ED23DB"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858D2E"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60B07" w14:textId="77777777" w:rsidR="00F7428A" w:rsidRPr="001B1679" w:rsidRDefault="00F7428A" w:rsidP="00715966">
            <w:pPr>
              <w:pStyle w:val="TAL"/>
              <w:rPr>
                <w:sz w:val="16"/>
                <w:szCs w:val="16"/>
              </w:rPr>
            </w:pPr>
          </w:p>
        </w:tc>
      </w:tr>
      <w:tr w:rsidR="00F7428A" w14:paraId="64FE45E0"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806F19"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2F7D5" w14:textId="77777777" w:rsidR="00F7428A" w:rsidRPr="001B1679" w:rsidRDefault="00F7428A" w:rsidP="00715966">
            <w:pPr>
              <w:pStyle w:val="TAL"/>
              <w:rPr>
                <w:sz w:val="16"/>
                <w:szCs w:val="16"/>
              </w:rPr>
            </w:pPr>
            <w:r>
              <w:rPr>
                <w:sz w:val="16"/>
                <w:szCs w:val="16"/>
              </w:rPr>
              <w:t>SWS-</w:t>
            </w:r>
            <w:r w:rsidRPr="001B1679">
              <w:rPr>
                <w:sz w:val="16"/>
                <w:szCs w:val="16"/>
              </w:rPr>
              <w:t>230069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5A99FE"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D28987" w14:textId="77777777" w:rsidR="00F7428A" w:rsidRPr="001B1679" w:rsidRDefault="00F7428A" w:rsidP="00715966">
            <w:pPr>
              <w:pStyle w:val="TAL"/>
              <w:rPr>
                <w:sz w:val="16"/>
                <w:szCs w:val="16"/>
              </w:rPr>
            </w:pPr>
            <w:r w:rsidRPr="001B1679">
              <w:rPr>
                <w:sz w:val="16"/>
                <w:szCs w:val="16"/>
              </w:rPr>
              <w:t>Google's views on SA2 R19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F2DB3B" w14:textId="77777777" w:rsidR="00F7428A" w:rsidRPr="001B1679" w:rsidRDefault="00F7428A" w:rsidP="00715966">
            <w:pPr>
              <w:pStyle w:val="TAL"/>
              <w:rPr>
                <w:sz w:val="16"/>
                <w:szCs w:val="16"/>
              </w:rPr>
            </w:pPr>
            <w:r w:rsidRPr="001B1679">
              <w:rPr>
                <w:sz w:val="16"/>
                <w:szCs w:val="16"/>
              </w:rPr>
              <w:t>Google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14272"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EEEB59"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C7B0AB"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D142FF"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4174B" w14:textId="77777777" w:rsidR="00F7428A" w:rsidRPr="001B1679" w:rsidRDefault="00F7428A" w:rsidP="00715966">
            <w:pPr>
              <w:pStyle w:val="TAL"/>
              <w:rPr>
                <w:sz w:val="16"/>
                <w:szCs w:val="16"/>
              </w:rPr>
            </w:pPr>
          </w:p>
        </w:tc>
      </w:tr>
      <w:tr w:rsidR="00F7428A" w14:paraId="2ADF80B6"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B93F8"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F852A7" w14:textId="77777777" w:rsidR="00F7428A" w:rsidRPr="001B1679" w:rsidRDefault="00F7428A" w:rsidP="00715966">
            <w:pPr>
              <w:pStyle w:val="TAL"/>
              <w:rPr>
                <w:sz w:val="16"/>
                <w:szCs w:val="16"/>
              </w:rPr>
            </w:pPr>
            <w:r>
              <w:rPr>
                <w:sz w:val="16"/>
                <w:szCs w:val="16"/>
              </w:rPr>
              <w:t>SWS-</w:t>
            </w:r>
            <w:r w:rsidRPr="001B1679">
              <w:rPr>
                <w:sz w:val="16"/>
                <w:szCs w:val="16"/>
              </w:rPr>
              <w:t>230070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7CE67"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5F0F4" w14:textId="77777777" w:rsidR="00F7428A" w:rsidRPr="001B1679" w:rsidRDefault="00F7428A" w:rsidP="00715966">
            <w:pPr>
              <w:pStyle w:val="TAL"/>
              <w:rPr>
                <w:sz w:val="16"/>
                <w:szCs w:val="16"/>
              </w:rPr>
            </w:pPr>
            <w:r w:rsidRPr="001B1679">
              <w:rPr>
                <w:sz w:val="16"/>
                <w:szCs w:val="16"/>
              </w:rPr>
              <w:t>Siemens view on Rel-19 for Industrial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F98891" w14:textId="77777777" w:rsidR="00F7428A" w:rsidRPr="001B1679" w:rsidRDefault="00F7428A" w:rsidP="00715966">
            <w:pPr>
              <w:pStyle w:val="TAL"/>
              <w:rPr>
                <w:sz w:val="16"/>
                <w:szCs w:val="16"/>
              </w:rPr>
            </w:pPr>
            <w:r w:rsidRPr="001B1679">
              <w:rPr>
                <w:sz w:val="16"/>
                <w:szCs w:val="16"/>
              </w:rPr>
              <w:t>Siemens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F93143"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E3CAA8"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E25769"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042D1"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502670" w14:textId="77777777" w:rsidR="00F7428A" w:rsidRPr="001B1679" w:rsidRDefault="00F7428A" w:rsidP="00715966">
            <w:pPr>
              <w:pStyle w:val="TAL"/>
              <w:rPr>
                <w:sz w:val="16"/>
                <w:szCs w:val="16"/>
              </w:rPr>
            </w:pPr>
          </w:p>
        </w:tc>
      </w:tr>
      <w:tr w:rsidR="00F7428A" w14:paraId="5A1BA18C"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9A0DB" w14:textId="77777777" w:rsidR="00F7428A" w:rsidRPr="001B1679" w:rsidRDefault="00F7428A" w:rsidP="00715966">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CCA20" w14:textId="77777777" w:rsidR="00F7428A" w:rsidRPr="001B1679" w:rsidRDefault="00F7428A" w:rsidP="00715966">
            <w:pPr>
              <w:pStyle w:val="TAL"/>
              <w:rPr>
                <w:sz w:val="16"/>
                <w:szCs w:val="16"/>
              </w:rPr>
            </w:pPr>
            <w:r>
              <w:rPr>
                <w:sz w:val="16"/>
                <w:szCs w:val="16"/>
              </w:rPr>
              <w:t>SWS-</w:t>
            </w:r>
            <w:r w:rsidRPr="001B1679">
              <w:rPr>
                <w:sz w:val="16"/>
                <w:szCs w:val="16"/>
              </w:rPr>
              <w:t>230071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62FBEE" w14:textId="77777777" w:rsidR="00F7428A" w:rsidRPr="001B1679" w:rsidRDefault="00F7428A" w:rsidP="00715966">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785D2" w14:textId="77777777" w:rsidR="00F7428A" w:rsidRPr="001B1679" w:rsidRDefault="00F7428A" w:rsidP="00715966">
            <w:pPr>
              <w:pStyle w:val="TAL"/>
              <w:rPr>
                <w:sz w:val="16"/>
                <w:szCs w:val="16"/>
              </w:rPr>
            </w:pPr>
            <w:r w:rsidRPr="001B1679">
              <w:rPr>
                <w:sz w:val="16"/>
                <w:szCs w:val="16"/>
              </w:rPr>
              <w:t>SA WG5 inputs to Rel-19 SA Workshop - Available capacity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859126" w14:textId="77777777" w:rsidR="00F7428A" w:rsidRPr="001B1679" w:rsidRDefault="00F7428A" w:rsidP="00715966">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1E19B4"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CCB907"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E30295" w14:textId="77777777" w:rsidR="00F7428A" w:rsidRPr="001B1679" w:rsidRDefault="00F7428A" w:rsidP="00715966">
            <w:pPr>
              <w:pStyle w:val="TAL"/>
              <w:rPr>
                <w:sz w:val="16"/>
                <w:szCs w:val="16"/>
              </w:rPr>
            </w:pPr>
            <w:r w:rsidRPr="001B1679">
              <w:rPr>
                <w:sz w:val="16"/>
                <w:szCs w:val="16"/>
              </w:rPr>
              <w:t>Endorsed and included in the summary to TSG SA in SWS-230086.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E6DB14"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F7D03" w14:textId="77777777" w:rsidR="00F7428A" w:rsidRPr="001B1679" w:rsidRDefault="00F7428A" w:rsidP="00715966">
            <w:pPr>
              <w:pStyle w:val="TAL"/>
              <w:rPr>
                <w:sz w:val="16"/>
                <w:szCs w:val="16"/>
              </w:rPr>
            </w:pPr>
          </w:p>
        </w:tc>
      </w:tr>
      <w:tr w:rsidR="00F7428A" w14:paraId="190F4820"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11604F" w14:textId="77777777" w:rsidR="00F7428A" w:rsidRPr="001B1679" w:rsidRDefault="00F7428A" w:rsidP="00715966">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8987B" w14:textId="77777777" w:rsidR="00F7428A" w:rsidRPr="001B1679" w:rsidRDefault="00F7428A" w:rsidP="00715966">
            <w:pPr>
              <w:pStyle w:val="TAL"/>
              <w:rPr>
                <w:sz w:val="16"/>
                <w:szCs w:val="16"/>
              </w:rPr>
            </w:pPr>
            <w:r>
              <w:rPr>
                <w:sz w:val="16"/>
                <w:szCs w:val="16"/>
              </w:rPr>
              <w:t>SWS-</w:t>
            </w:r>
            <w:r w:rsidRPr="001B1679">
              <w:rPr>
                <w:sz w:val="16"/>
                <w:szCs w:val="16"/>
              </w:rPr>
              <w:t>230072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E822B" w14:textId="77777777" w:rsidR="00F7428A" w:rsidRPr="001B1679" w:rsidRDefault="00F7428A" w:rsidP="00715966">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4A381" w14:textId="77777777" w:rsidR="00F7428A" w:rsidRPr="001B1679" w:rsidRDefault="00F7428A" w:rsidP="00715966">
            <w:pPr>
              <w:pStyle w:val="TAL"/>
              <w:rPr>
                <w:sz w:val="16"/>
                <w:szCs w:val="16"/>
              </w:rPr>
            </w:pPr>
            <w:r w:rsidRPr="001B1679">
              <w:rPr>
                <w:sz w:val="16"/>
                <w:szCs w:val="16"/>
              </w:rPr>
              <w:t>SA WG5 inputs to Rel-19 SA Workshop - Rel-19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017DAE" w14:textId="77777777" w:rsidR="00F7428A" w:rsidRPr="001B1679" w:rsidRDefault="00F7428A" w:rsidP="00715966">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3F52AD"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53A837"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691900" w14:textId="77777777" w:rsidR="00F7428A" w:rsidRPr="001B1679" w:rsidRDefault="00F7428A" w:rsidP="00715966">
            <w:pPr>
              <w:pStyle w:val="TAL"/>
              <w:rPr>
                <w:sz w:val="16"/>
                <w:szCs w:val="16"/>
              </w:rPr>
            </w:pPr>
            <w:r w:rsidRPr="001B1679">
              <w:rPr>
                <w:sz w:val="16"/>
                <w:szCs w:val="16"/>
              </w:rPr>
              <w:t>Endorsed and included in the summary to TSG SA in SWS-230086.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F0F8BB"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2EEC7" w14:textId="77777777" w:rsidR="00F7428A" w:rsidRPr="001B1679" w:rsidRDefault="00F7428A" w:rsidP="00715966">
            <w:pPr>
              <w:pStyle w:val="TAL"/>
              <w:rPr>
                <w:sz w:val="16"/>
                <w:szCs w:val="16"/>
              </w:rPr>
            </w:pPr>
          </w:p>
        </w:tc>
      </w:tr>
      <w:tr w:rsidR="00F7428A" w14:paraId="7DA471B9"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4EA29A"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0E9E1" w14:textId="77777777" w:rsidR="00F7428A" w:rsidRPr="001B1679" w:rsidRDefault="00F7428A" w:rsidP="00715966">
            <w:pPr>
              <w:pStyle w:val="TAL"/>
              <w:rPr>
                <w:sz w:val="16"/>
                <w:szCs w:val="16"/>
              </w:rPr>
            </w:pPr>
            <w:r>
              <w:rPr>
                <w:sz w:val="16"/>
                <w:szCs w:val="16"/>
              </w:rPr>
              <w:t>SWS-</w:t>
            </w:r>
            <w:r w:rsidRPr="001B1679">
              <w:rPr>
                <w:sz w:val="16"/>
                <w:szCs w:val="16"/>
              </w:rPr>
              <w:t>230073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D920FF"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D3C2AF" w14:textId="77777777" w:rsidR="00F7428A" w:rsidRPr="001B1679" w:rsidRDefault="00F7428A" w:rsidP="00715966">
            <w:pPr>
              <w:pStyle w:val="TAL"/>
              <w:rPr>
                <w:sz w:val="16"/>
                <w:szCs w:val="16"/>
              </w:rPr>
            </w:pPr>
            <w:r w:rsidRPr="001B1679">
              <w:rPr>
                <w:sz w:val="16"/>
                <w:szCs w:val="16"/>
              </w:rPr>
              <w:t>Apple’s views on Rel-19 topics in SA2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E08A91" w14:textId="77777777" w:rsidR="00F7428A" w:rsidRPr="001B1679" w:rsidRDefault="00F7428A" w:rsidP="00715966">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0B219"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2D1F41"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14E6F7"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ED7037"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6C9B2" w14:textId="77777777" w:rsidR="00F7428A" w:rsidRPr="001B1679" w:rsidRDefault="00F7428A" w:rsidP="00715966">
            <w:pPr>
              <w:pStyle w:val="TAL"/>
              <w:rPr>
                <w:sz w:val="16"/>
                <w:szCs w:val="16"/>
              </w:rPr>
            </w:pPr>
          </w:p>
        </w:tc>
      </w:tr>
      <w:tr w:rsidR="00F7428A" w14:paraId="513567E4"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ABD206" w14:textId="77777777" w:rsidR="00F7428A" w:rsidRPr="001B1679" w:rsidRDefault="00F7428A" w:rsidP="00715966">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507EB" w14:textId="77777777" w:rsidR="00F7428A" w:rsidRPr="001B1679" w:rsidRDefault="00F7428A" w:rsidP="00715966">
            <w:pPr>
              <w:pStyle w:val="TAL"/>
              <w:rPr>
                <w:sz w:val="16"/>
                <w:szCs w:val="16"/>
              </w:rPr>
            </w:pPr>
            <w:r>
              <w:rPr>
                <w:sz w:val="16"/>
                <w:szCs w:val="16"/>
              </w:rPr>
              <w:t>SWS-</w:t>
            </w:r>
            <w:r w:rsidRPr="001B1679">
              <w:rPr>
                <w:sz w:val="16"/>
                <w:szCs w:val="16"/>
              </w:rPr>
              <w:t>230074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2DB71B" w14:textId="77777777" w:rsidR="00F7428A" w:rsidRPr="001B1679" w:rsidRDefault="00F7428A" w:rsidP="00715966">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D686DD" w14:textId="77777777" w:rsidR="00F7428A" w:rsidRPr="001B1679" w:rsidRDefault="00F7428A" w:rsidP="00715966">
            <w:pPr>
              <w:pStyle w:val="TAL"/>
              <w:rPr>
                <w:sz w:val="16"/>
                <w:szCs w:val="16"/>
              </w:rPr>
            </w:pPr>
            <w:r w:rsidRPr="001B1679">
              <w:rPr>
                <w:sz w:val="16"/>
                <w:szCs w:val="16"/>
              </w:rPr>
              <w:t>SA WG3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009018" w14:textId="77777777" w:rsidR="00F7428A" w:rsidRPr="001B1679" w:rsidRDefault="00F7428A" w:rsidP="00715966">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4D152"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FF0024"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B55E9D" w14:textId="77777777" w:rsidR="00F7428A" w:rsidRPr="001B1679" w:rsidRDefault="00F7428A" w:rsidP="00715966">
            <w:pPr>
              <w:pStyle w:val="TAL"/>
              <w:rPr>
                <w:sz w:val="16"/>
                <w:szCs w:val="16"/>
              </w:rPr>
            </w:pPr>
            <w:r w:rsidRPr="001B1679">
              <w:rPr>
                <w:sz w:val="16"/>
                <w:szCs w:val="16"/>
              </w:rPr>
              <w:t>Endorsed and included in the summary to TSG SA in SWS-230086.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FB787C"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A29E0" w14:textId="77777777" w:rsidR="00F7428A" w:rsidRPr="001B1679" w:rsidRDefault="00F7428A" w:rsidP="00715966">
            <w:pPr>
              <w:pStyle w:val="TAL"/>
              <w:rPr>
                <w:sz w:val="16"/>
                <w:szCs w:val="16"/>
              </w:rPr>
            </w:pPr>
          </w:p>
        </w:tc>
      </w:tr>
      <w:tr w:rsidR="00F7428A" w14:paraId="20207690"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DF76DD" w14:textId="77777777" w:rsidR="00F7428A" w:rsidRPr="001B1679" w:rsidRDefault="00F7428A" w:rsidP="00715966">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FB860" w14:textId="77777777" w:rsidR="00F7428A" w:rsidRPr="001B1679" w:rsidRDefault="00F7428A" w:rsidP="00715966">
            <w:pPr>
              <w:pStyle w:val="TAL"/>
              <w:rPr>
                <w:sz w:val="16"/>
                <w:szCs w:val="16"/>
              </w:rPr>
            </w:pPr>
            <w:r>
              <w:rPr>
                <w:sz w:val="16"/>
                <w:szCs w:val="16"/>
              </w:rPr>
              <w:t>SWS-</w:t>
            </w:r>
            <w:r w:rsidRPr="001B1679">
              <w:rPr>
                <w:sz w:val="16"/>
                <w:szCs w:val="16"/>
              </w:rPr>
              <w:t>230075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B12EA4" w14:textId="77777777" w:rsidR="00F7428A" w:rsidRPr="001B1679" w:rsidRDefault="00F7428A" w:rsidP="00715966">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57157B" w14:textId="77777777" w:rsidR="00F7428A" w:rsidRPr="001B1679" w:rsidRDefault="00F7428A" w:rsidP="00715966">
            <w:pPr>
              <w:pStyle w:val="TAL"/>
              <w:rPr>
                <w:sz w:val="16"/>
                <w:szCs w:val="16"/>
              </w:rPr>
            </w:pPr>
            <w:r w:rsidRPr="001B1679">
              <w:rPr>
                <w:sz w:val="16"/>
                <w:szCs w:val="16"/>
              </w:rPr>
              <w:t>SA WG1 Rel-19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DFE99A" w14:textId="77777777" w:rsidR="00F7428A" w:rsidRPr="001B1679" w:rsidRDefault="00F7428A" w:rsidP="00715966">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16B3A"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4B3EFB"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BBCB6B"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77B676"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9FD0F7" w14:textId="77777777" w:rsidR="00F7428A" w:rsidRPr="001B1679" w:rsidRDefault="00F7428A" w:rsidP="00715966">
            <w:pPr>
              <w:pStyle w:val="TAL"/>
              <w:rPr>
                <w:sz w:val="16"/>
                <w:szCs w:val="16"/>
              </w:rPr>
            </w:pPr>
          </w:p>
        </w:tc>
      </w:tr>
      <w:tr w:rsidR="00F7428A" w14:paraId="63E83DAD"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713C32" w14:textId="77777777" w:rsidR="00F7428A" w:rsidRPr="001B1679" w:rsidRDefault="00F7428A" w:rsidP="00715966">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1F0163" w14:textId="77777777" w:rsidR="00F7428A" w:rsidRPr="001B1679" w:rsidRDefault="00F7428A" w:rsidP="00715966">
            <w:pPr>
              <w:pStyle w:val="TAL"/>
              <w:rPr>
                <w:sz w:val="16"/>
                <w:szCs w:val="16"/>
              </w:rPr>
            </w:pPr>
            <w:r>
              <w:rPr>
                <w:sz w:val="16"/>
                <w:szCs w:val="16"/>
              </w:rPr>
              <w:t>SWS-</w:t>
            </w:r>
            <w:r w:rsidRPr="001B1679">
              <w:rPr>
                <w:sz w:val="16"/>
                <w:szCs w:val="16"/>
              </w:rPr>
              <w:t>230076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8507C8" w14:textId="77777777" w:rsidR="00F7428A" w:rsidRPr="001B1679" w:rsidRDefault="00F7428A" w:rsidP="00715966">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8752D" w14:textId="77777777" w:rsidR="00F7428A" w:rsidRPr="001B1679" w:rsidRDefault="00F7428A" w:rsidP="00715966">
            <w:pPr>
              <w:pStyle w:val="TAL"/>
              <w:rPr>
                <w:sz w:val="16"/>
                <w:szCs w:val="16"/>
              </w:rPr>
            </w:pPr>
            <w:r w:rsidRPr="001B1679">
              <w:rPr>
                <w:sz w:val="16"/>
                <w:szCs w:val="16"/>
              </w:rPr>
              <w:t>SA WG4 input to TSG SA Workshop on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03FA04" w14:textId="77777777" w:rsidR="00F7428A" w:rsidRPr="001B1679" w:rsidRDefault="00F7428A" w:rsidP="00715966">
            <w:pPr>
              <w:pStyle w:val="TAL"/>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9B4DE9"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08B10C"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7CE530" w14:textId="77777777" w:rsidR="00F7428A" w:rsidRPr="001B1679" w:rsidRDefault="00F7428A" w:rsidP="00715966">
            <w:pPr>
              <w:pStyle w:val="TAL"/>
              <w:rPr>
                <w:sz w:val="16"/>
                <w:szCs w:val="16"/>
              </w:rPr>
            </w:pPr>
            <w:r w:rsidRPr="001B1679">
              <w:rPr>
                <w:sz w:val="16"/>
                <w:szCs w:val="16"/>
              </w:rPr>
              <w:t>Endorsed and included in the summary to TSG SA in SWS-230086.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713562"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19CD5C" w14:textId="77777777" w:rsidR="00F7428A" w:rsidRPr="001B1679" w:rsidRDefault="00F7428A" w:rsidP="00715966">
            <w:pPr>
              <w:pStyle w:val="TAL"/>
              <w:rPr>
                <w:sz w:val="16"/>
                <w:szCs w:val="16"/>
              </w:rPr>
            </w:pPr>
          </w:p>
        </w:tc>
      </w:tr>
      <w:tr w:rsidR="00F7428A" w14:paraId="4AF4DD89"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930E55" w14:textId="77777777" w:rsidR="00F7428A" w:rsidRPr="001B1679" w:rsidRDefault="00F7428A" w:rsidP="00715966">
            <w:pPr>
              <w:pStyle w:val="TAL"/>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9AFB8" w14:textId="77777777" w:rsidR="00F7428A" w:rsidRPr="001B1679" w:rsidRDefault="00F7428A" w:rsidP="00715966">
            <w:pPr>
              <w:pStyle w:val="TAL"/>
              <w:rPr>
                <w:sz w:val="16"/>
                <w:szCs w:val="16"/>
              </w:rPr>
            </w:pPr>
            <w:r>
              <w:rPr>
                <w:sz w:val="16"/>
                <w:szCs w:val="16"/>
              </w:rPr>
              <w:t>SWS-</w:t>
            </w:r>
            <w:r w:rsidRPr="001B1679">
              <w:rPr>
                <w:sz w:val="16"/>
                <w:szCs w:val="16"/>
              </w:rPr>
              <w:t>230077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F6DB58"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98CF9" w14:textId="77777777" w:rsidR="00F7428A" w:rsidRPr="001B1679" w:rsidRDefault="00F7428A" w:rsidP="00715966">
            <w:pPr>
              <w:pStyle w:val="TAL"/>
              <w:rPr>
                <w:sz w:val="16"/>
                <w:szCs w:val="16"/>
              </w:rPr>
            </w:pPr>
            <w:r w:rsidRPr="001B1679">
              <w:rPr>
                <w:sz w:val="16"/>
                <w:szCs w:val="16"/>
              </w:rPr>
              <w:t>Dolby’s views 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B1E34E" w14:textId="77777777" w:rsidR="00F7428A" w:rsidRPr="001B1679" w:rsidRDefault="00F7428A" w:rsidP="00715966">
            <w:pPr>
              <w:pStyle w:val="TAL"/>
              <w:rPr>
                <w:sz w:val="16"/>
                <w:szCs w:val="16"/>
              </w:rPr>
            </w:pPr>
            <w:r w:rsidRPr="001B1679">
              <w:rPr>
                <w:sz w:val="16"/>
                <w:szCs w:val="16"/>
              </w:rPr>
              <w:t>Dolby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69FFAE"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826F9B"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006C64"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B256D"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78C0F" w14:textId="77777777" w:rsidR="00F7428A" w:rsidRPr="001B1679" w:rsidRDefault="00F7428A" w:rsidP="00715966">
            <w:pPr>
              <w:pStyle w:val="TAL"/>
              <w:rPr>
                <w:sz w:val="16"/>
                <w:szCs w:val="16"/>
              </w:rPr>
            </w:pPr>
          </w:p>
        </w:tc>
      </w:tr>
      <w:tr w:rsidR="00F7428A" w14:paraId="01B95EDA"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3B28D"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5A6A2" w14:textId="77777777" w:rsidR="00F7428A" w:rsidRPr="001B1679" w:rsidRDefault="00F7428A" w:rsidP="00715966">
            <w:pPr>
              <w:pStyle w:val="TAL"/>
              <w:rPr>
                <w:sz w:val="16"/>
                <w:szCs w:val="16"/>
              </w:rPr>
            </w:pPr>
            <w:r>
              <w:rPr>
                <w:sz w:val="16"/>
                <w:szCs w:val="16"/>
              </w:rPr>
              <w:t>SWS-</w:t>
            </w:r>
            <w:r w:rsidRPr="001B1679">
              <w:rPr>
                <w:sz w:val="16"/>
                <w:szCs w:val="16"/>
              </w:rPr>
              <w:t>230078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1685C5"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16A637" w14:textId="77777777" w:rsidR="00F7428A" w:rsidRPr="001B1679" w:rsidRDefault="00F7428A" w:rsidP="00715966">
            <w:pPr>
              <w:pStyle w:val="TAL"/>
              <w:rPr>
                <w:sz w:val="16"/>
                <w:szCs w:val="16"/>
              </w:rPr>
            </w:pPr>
            <w:r w:rsidRPr="001B1679">
              <w:rPr>
                <w:sz w:val="16"/>
                <w:szCs w:val="16"/>
              </w:rPr>
              <w:t>Release 19  Priorities - Services &amp; System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F3690C" w14:textId="77777777" w:rsidR="00F7428A" w:rsidRPr="001B1679" w:rsidRDefault="00F7428A" w:rsidP="00715966">
            <w:pPr>
              <w:pStyle w:val="TAL"/>
              <w:rPr>
                <w:sz w:val="16"/>
                <w:szCs w:val="16"/>
              </w:rPr>
            </w:pPr>
            <w:r w:rsidRPr="001B1679">
              <w:rPr>
                <w:sz w:val="16"/>
                <w:szCs w:val="16"/>
              </w:rPr>
              <w:t>Orange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119566"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9D520F"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61D87F" w14:textId="77777777" w:rsidR="00F7428A" w:rsidRPr="001B1679" w:rsidRDefault="00F7428A" w:rsidP="00715966">
            <w:pPr>
              <w:pStyle w:val="TAL"/>
              <w:rPr>
                <w:sz w:val="16"/>
                <w:szCs w:val="16"/>
              </w:rPr>
            </w:pPr>
            <w:r w:rsidRPr="001B1679">
              <w:rPr>
                <w:sz w:val="16"/>
                <w:szCs w:val="16"/>
              </w:rPr>
              <w:t>Revision of SWS-230003.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B722E"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1813B8" w14:textId="77777777" w:rsidR="00F7428A" w:rsidRPr="001B1679" w:rsidRDefault="00F7428A" w:rsidP="00715966">
            <w:pPr>
              <w:pStyle w:val="TAL"/>
              <w:rPr>
                <w:sz w:val="16"/>
                <w:szCs w:val="16"/>
              </w:rPr>
            </w:pPr>
          </w:p>
        </w:tc>
      </w:tr>
      <w:tr w:rsidR="00F7428A" w14:paraId="194A20DA"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787EFA"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C15FE" w14:textId="77777777" w:rsidR="00F7428A" w:rsidRPr="001B1679" w:rsidRDefault="00F7428A" w:rsidP="00715966">
            <w:pPr>
              <w:pStyle w:val="TAL"/>
              <w:rPr>
                <w:sz w:val="16"/>
                <w:szCs w:val="16"/>
              </w:rPr>
            </w:pPr>
            <w:r>
              <w:rPr>
                <w:sz w:val="16"/>
                <w:szCs w:val="16"/>
              </w:rPr>
              <w:t>SWS-</w:t>
            </w:r>
            <w:r w:rsidRPr="001B1679">
              <w:rPr>
                <w:sz w:val="16"/>
                <w:szCs w:val="16"/>
              </w:rPr>
              <w:t>230079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D45B3C"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BCDBD9" w14:textId="77777777" w:rsidR="00F7428A" w:rsidRPr="001B1679" w:rsidRDefault="00F7428A" w:rsidP="00715966">
            <w:pPr>
              <w:pStyle w:val="TAL"/>
              <w:rPr>
                <w:sz w:val="16"/>
                <w:szCs w:val="16"/>
              </w:rPr>
            </w:pPr>
            <w:r w:rsidRPr="001B1679">
              <w:rPr>
                <w:sz w:val="16"/>
                <w:szCs w:val="16"/>
              </w:rPr>
              <w:t>KDDI Rel-19 View - Services &amp; System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4ADF83" w14:textId="77777777" w:rsidR="00F7428A" w:rsidRPr="001B1679" w:rsidRDefault="00F7428A" w:rsidP="00715966">
            <w:pPr>
              <w:pStyle w:val="TAL"/>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D6999"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8F796"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BF09A3" w14:textId="77777777" w:rsidR="00F7428A" w:rsidRPr="001B1679" w:rsidRDefault="00F7428A" w:rsidP="00715966">
            <w:pPr>
              <w:pStyle w:val="TAL"/>
              <w:rPr>
                <w:sz w:val="16"/>
                <w:szCs w:val="16"/>
              </w:rPr>
            </w:pPr>
            <w:r w:rsidRPr="001B1679">
              <w:rPr>
                <w:sz w:val="16"/>
                <w:szCs w:val="16"/>
              </w:rPr>
              <w:t>Revision of SWS-230046.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E18B61"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CE7ED" w14:textId="77777777" w:rsidR="00F7428A" w:rsidRPr="001B1679" w:rsidRDefault="00F7428A" w:rsidP="00715966">
            <w:pPr>
              <w:pStyle w:val="TAL"/>
              <w:rPr>
                <w:sz w:val="16"/>
                <w:szCs w:val="16"/>
              </w:rPr>
            </w:pPr>
          </w:p>
        </w:tc>
      </w:tr>
      <w:tr w:rsidR="00F7428A" w14:paraId="4D33CD94"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B160C"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E9B5CF" w14:textId="77777777" w:rsidR="00F7428A" w:rsidRPr="001B1679" w:rsidRDefault="00F7428A" w:rsidP="00715966">
            <w:pPr>
              <w:pStyle w:val="TAL"/>
              <w:rPr>
                <w:sz w:val="16"/>
                <w:szCs w:val="16"/>
              </w:rPr>
            </w:pPr>
            <w:r>
              <w:rPr>
                <w:sz w:val="16"/>
                <w:szCs w:val="16"/>
              </w:rPr>
              <w:t>SWS-</w:t>
            </w:r>
            <w:r w:rsidRPr="001B1679">
              <w:rPr>
                <w:sz w:val="16"/>
                <w:szCs w:val="16"/>
              </w:rPr>
              <w:t>230080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F08BCE" w14:textId="77777777" w:rsidR="00F7428A" w:rsidRPr="001B1679" w:rsidRDefault="00F7428A" w:rsidP="0071596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05438" w14:textId="77777777" w:rsidR="00F7428A" w:rsidRPr="001B1679" w:rsidRDefault="00F7428A" w:rsidP="00715966">
            <w:pPr>
              <w:pStyle w:val="TAL"/>
              <w:rPr>
                <w:sz w:val="16"/>
                <w:szCs w:val="16"/>
              </w:rPr>
            </w:pPr>
            <w:r w:rsidRPr="001B1679">
              <w:rPr>
                <w:sz w:val="16"/>
                <w:szCs w:val="16"/>
              </w:rPr>
              <w:t>5GAA submission to the 3GPP TSG RAN Rel-19 workshop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1BE840" w14:textId="77777777" w:rsidR="00F7428A" w:rsidRPr="001B1679" w:rsidRDefault="00F7428A" w:rsidP="00715966">
            <w:pPr>
              <w:pStyle w:val="TAL"/>
              <w:rPr>
                <w:sz w:val="16"/>
                <w:szCs w:val="16"/>
              </w:rPr>
            </w:pPr>
            <w:r w:rsidRPr="001B1679">
              <w:rPr>
                <w:sz w:val="16"/>
                <w:szCs w:val="16"/>
              </w:rPr>
              <w:t>5GAA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9950C"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C7D73B"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98E59A"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ACFF63"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E6CE2" w14:textId="77777777" w:rsidR="00F7428A" w:rsidRPr="001B1679" w:rsidRDefault="00F7428A" w:rsidP="00715966">
            <w:pPr>
              <w:pStyle w:val="TAL"/>
              <w:rPr>
                <w:sz w:val="16"/>
                <w:szCs w:val="16"/>
              </w:rPr>
            </w:pPr>
          </w:p>
        </w:tc>
      </w:tr>
      <w:tr w:rsidR="00F7428A" w14:paraId="2C4845BE"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627870"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B33A13" w14:textId="77777777" w:rsidR="00F7428A" w:rsidRPr="001B1679" w:rsidRDefault="00F7428A" w:rsidP="00715966">
            <w:pPr>
              <w:pStyle w:val="TAL"/>
              <w:rPr>
                <w:sz w:val="16"/>
                <w:szCs w:val="16"/>
              </w:rPr>
            </w:pPr>
            <w:r>
              <w:rPr>
                <w:sz w:val="16"/>
                <w:szCs w:val="16"/>
              </w:rPr>
              <w:t>SWS-</w:t>
            </w:r>
            <w:r w:rsidRPr="001B1679">
              <w:rPr>
                <w:sz w:val="16"/>
                <w:szCs w:val="16"/>
              </w:rPr>
              <w:t>230081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C7DF7E"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5B086" w14:textId="77777777" w:rsidR="00F7428A" w:rsidRPr="001B1679" w:rsidRDefault="00F7428A" w:rsidP="00715966">
            <w:pPr>
              <w:pStyle w:val="TAL"/>
              <w:rPr>
                <w:sz w:val="16"/>
                <w:szCs w:val="16"/>
              </w:rPr>
            </w:pPr>
            <w:r w:rsidRPr="001B1679">
              <w:rPr>
                <w:sz w:val="16"/>
                <w:szCs w:val="16"/>
              </w:rPr>
              <w:t>Satellite Access - SA Rel-19 topics and priorities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E1F706" w14:textId="77777777" w:rsidR="00F7428A" w:rsidRPr="001B1679" w:rsidRDefault="00F7428A" w:rsidP="00715966">
            <w:pPr>
              <w:pStyle w:val="TAL"/>
              <w:rPr>
                <w:sz w:val="16"/>
                <w:szCs w:val="16"/>
              </w:rPr>
            </w:pPr>
            <w:proofErr w:type="spellStart"/>
            <w:r w:rsidRPr="001B1679">
              <w:rPr>
                <w:sz w:val="16"/>
                <w:szCs w:val="16"/>
              </w:rPr>
              <w:t>Novamint</w:t>
            </w:r>
            <w:proofErr w:type="spellEnd"/>
            <w:r w:rsidRPr="001B1679">
              <w:rPr>
                <w:sz w:val="16"/>
                <w:szCs w:val="16"/>
              </w:rPr>
              <w:t xml:space="preserve">, Thales, TNO, Airbus, Avanti, b-com, </w:t>
            </w:r>
            <w:proofErr w:type="spellStart"/>
            <w:r w:rsidRPr="001B1679">
              <w:rPr>
                <w:sz w:val="16"/>
                <w:szCs w:val="16"/>
              </w:rPr>
              <w:t>CEWiT</w:t>
            </w:r>
            <w:proofErr w:type="spellEnd"/>
            <w:r w:rsidRPr="001B1679">
              <w:rPr>
                <w:sz w:val="16"/>
                <w:szCs w:val="16"/>
              </w:rPr>
              <w:t xml:space="preserve">, </w:t>
            </w:r>
            <w:proofErr w:type="spellStart"/>
            <w:r w:rsidRPr="001B1679">
              <w:rPr>
                <w:sz w:val="16"/>
                <w:szCs w:val="16"/>
              </w:rPr>
              <w:t>Gilat</w:t>
            </w:r>
            <w:proofErr w:type="spellEnd"/>
            <w:r w:rsidRPr="001B1679">
              <w:rPr>
                <w:sz w:val="16"/>
                <w:szCs w:val="16"/>
              </w:rPr>
              <w:t xml:space="preserve">, EDF, ESA, ETRI, EUTC, Eutelsat, Gatehouse, </w:t>
            </w:r>
            <w:proofErr w:type="spellStart"/>
            <w:r w:rsidRPr="001B1679">
              <w:rPr>
                <w:sz w:val="16"/>
                <w:szCs w:val="16"/>
              </w:rPr>
              <w:t>Hispasat</w:t>
            </w:r>
            <w:proofErr w:type="spellEnd"/>
            <w:r w:rsidRPr="001B1679">
              <w:rPr>
                <w:sz w:val="16"/>
                <w:szCs w:val="16"/>
              </w:rPr>
              <w:t xml:space="preserve">, Hughes, Inmarsat, Intelsat, IRT Saint Ex, JSAT, </w:t>
            </w:r>
            <w:proofErr w:type="spellStart"/>
            <w:r w:rsidRPr="001B1679">
              <w:rPr>
                <w:sz w:val="16"/>
                <w:szCs w:val="16"/>
              </w:rPr>
              <w:t>Ligado</w:t>
            </w:r>
            <w:proofErr w:type="spellEnd"/>
            <w:r w:rsidRPr="001B1679">
              <w:rPr>
                <w:sz w:val="16"/>
                <w:szCs w:val="16"/>
              </w:rPr>
              <w:t xml:space="preserve">, Lockheed Martin, </w:t>
            </w:r>
            <w:proofErr w:type="spellStart"/>
            <w:r w:rsidRPr="001B1679">
              <w:rPr>
                <w:sz w:val="16"/>
                <w:szCs w:val="16"/>
              </w:rPr>
              <w:t>OneWeb</w:t>
            </w:r>
            <w:proofErr w:type="spellEnd"/>
            <w:r w:rsidRPr="001B1679">
              <w:rPr>
                <w:sz w:val="16"/>
                <w:szCs w:val="16"/>
              </w:rPr>
              <w:t xml:space="preserve">, OQT, </w:t>
            </w:r>
            <w:proofErr w:type="spellStart"/>
            <w:r w:rsidRPr="001B1679">
              <w:rPr>
                <w:sz w:val="16"/>
                <w:szCs w:val="16"/>
              </w:rPr>
              <w:t>Sateliot</w:t>
            </w:r>
            <w:proofErr w:type="spellEnd"/>
            <w:r w:rsidRPr="001B1679">
              <w:rPr>
                <w:sz w:val="16"/>
                <w:szCs w:val="16"/>
              </w:rPr>
              <w:t xml:space="preserve">, SES, </w:t>
            </w:r>
            <w:proofErr w:type="spellStart"/>
            <w:r w:rsidRPr="001B1679">
              <w:rPr>
                <w:sz w:val="16"/>
                <w:szCs w:val="16"/>
              </w:rPr>
              <w:t>iDirect</w:t>
            </w:r>
            <w:proofErr w:type="spellEnd"/>
            <w:r w:rsidRPr="001B1679">
              <w:rPr>
                <w:sz w:val="16"/>
                <w:szCs w:val="16"/>
              </w:rPr>
              <w:t xml:space="preserve">, </w:t>
            </w:r>
            <w:proofErr w:type="spellStart"/>
            <w:r w:rsidRPr="001B1679">
              <w:rPr>
                <w:sz w:val="16"/>
                <w:szCs w:val="16"/>
              </w:rPr>
              <w:t>Terrestar</w:t>
            </w:r>
            <w:proofErr w:type="spellEnd"/>
            <w:r w:rsidRPr="001B1679">
              <w:rPr>
                <w:sz w:val="16"/>
                <w:szCs w:val="16"/>
              </w:rPr>
              <w:t xml:space="preserve">, TTP, UIC, </w:t>
            </w:r>
            <w:proofErr w:type="spellStart"/>
            <w:r w:rsidRPr="001B1679">
              <w:rPr>
                <w:sz w:val="16"/>
                <w:szCs w:val="16"/>
              </w:rPr>
              <w:t>Erillisverkot</w:t>
            </w:r>
            <w:proofErr w:type="spellEnd"/>
            <w:r w:rsidRPr="001B1679">
              <w:rPr>
                <w:sz w:val="16"/>
                <w:szCs w:val="16"/>
              </w:rPr>
              <w:t xml:space="preserve">, </w:t>
            </w:r>
            <w:proofErr w:type="spellStart"/>
            <w:r w:rsidRPr="001B1679">
              <w:rPr>
                <w:sz w:val="16"/>
                <w:szCs w:val="16"/>
              </w:rPr>
              <w:t>Firstnet</w:t>
            </w:r>
            <w:proofErr w:type="spellEnd"/>
            <w:r w:rsidRPr="001B1679">
              <w:rPr>
                <w:sz w:val="16"/>
                <w:szCs w:val="16"/>
              </w:rPr>
              <w:t xml:space="preserve">, </w:t>
            </w:r>
            <w:proofErr w:type="spellStart"/>
            <w:r w:rsidRPr="001B1679">
              <w:rPr>
                <w:sz w:val="16"/>
                <w:szCs w:val="16"/>
              </w:rPr>
              <w:t>Ministère</w:t>
            </w:r>
            <w:proofErr w:type="spellEnd"/>
            <w:r w:rsidRPr="001B1679">
              <w:rPr>
                <w:sz w:val="16"/>
                <w:szCs w:val="16"/>
              </w:rPr>
              <w:t xml:space="preserve"> de </w:t>
            </w:r>
            <w:proofErr w:type="spellStart"/>
            <w:r w:rsidRPr="001B1679">
              <w:rPr>
                <w:sz w:val="16"/>
                <w:szCs w:val="16"/>
              </w:rPr>
              <w:t>l'intérieur</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E5BB4"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A0B68C"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87EE81" w14:textId="77777777" w:rsidR="00F7428A" w:rsidRPr="001B1679" w:rsidRDefault="00F7428A" w:rsidP="00715966">
            <w:pPr>
              <w:pStyle w:val="TAL"/>
              <w:rPr>
                <w:sz w:val="16"/>
                <w:szCs w:val="16"/>
              </w:rPr>
            </w:pPr>
            <w:r w:rsidRPr="001B1679">
              <w:rPr>
                <w:sz w:val="16"/>
                <w:szCs w:val="16"/>
              </w:rPr>
              <w:t>Revision of SWS-230063.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D595F2"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6188B" w14:textId="77777777" w:rsidR="00F7428A" w:rsidRPr="001B1679" w:rsidRDefault="00F7428A" w:rsidP="00715966">
            <w:pPr>
              <w:pStyle w:val="TAL"/>
              <w:rPr>
                <w:sz w:val="16"/>
                <w:szCs w:val="16"/>
              </w:rPr>
            </w:pPr>
          </w:p>
        </w:tc>
      </w:tr>
      <w:tr w:rsidR="00F7428A" w14:paraId="0F2C7E5E"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85B2B"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E75F6" w14:textId="77777777" w:rsidR="00F7428A" w:rsidRPr="001B1679" w:rsidRDefault="00F7428A" w:rsidP="00715966">
            <w:pPr>
              <w:pStyle w:val="TAL"/>
              <w:rPr>
                <w:sz w:val="16"/>
                <w:szCs w:val="16"/>
              </w:rPr>
            </w:pPr>
            <w:r>
              <w:rPr>
                <w:sz w:val="16"/>
                <w:szCs w:val="16"/>
              </w:rPr>
              <w:t>SWS-</w:t>
            </w:r>
            <w:r w:rsidRPr="001B1679">
              <w:rPr>
                <w:sz w:val="16"/>
                <w:szCs w:val="16"/>
              </w:rPr>
              <w:t>230082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0233B"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43F23" w14:textId="77777777" w:rsidR="00F7428A" w:rsidRPr="001B1679" w:rsidRDefault="00F7428A" w:rsidP="00715966">
            <w:pPr>
              <w:pStyle w:val="TAL"/>
              <w:rPr>
                <w:sz w:val="16"/>
                <w:szCs w:val="16"/>
              </w:rPr>
            </w:pPr>
            <w:r w:rsidRPr="001B1679">
              <w:rPr>
                <w:sz w:val="16"/>
                <w:szCs w:val="16"/>
              </w:rPr>
              <w:t>Rel-19 Architecture Enhancements for Energy Utilities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C6FE1A" w14:textId="77777777" w:rsidR="00F7428A" w:rsidRPr="001B1679" w:rsidRDefault="00F7428A" w:rsidP="00715966">
            <w:pPr>
              <w:pStyle w:val="TAL"/>
              <w:rPr>
                <w:sz w:val="16"/>
                <w:szCs w:val="16"/>
              </w:rPr>
            </w:pPr>
            <w:r w:rsidRPr="001B1679">
              <w:rPr>
                <w:sz w:val="16"/>
                <w:szCs w:val="16"/>
              </w:rPr>
              <w:t xml:space="preserve">EUTC, EDF, </w:t>
            </w:r>
            <w:proofErr w:type="spellStart"/>
            <w:r w:rsidRPr="001B1679">
              <w:rPr>
                <w:sz w:val="16"/>
                <w:szCs w:val="16"/>
              </w:rPr>
              <w:t>Novamint</w:t>
            </w:r>
            <w:proofErr w:type="spellEnd"/>
            <w:r w:rsidRPr="001B1679">
              <w:rPr>
                <w:sz w:val="16"/>
                <w:szCs w:val="16"/>
              </w:rPr>
              <w:t xml:space="preserve">, Samsung, </w:t>
            </w:r>
            <w:proofErr w:type="spellStart"/>
            <w:r w:rsidRPr="001B1679">
              <w:rPr>
                <w:sz w:val="16"/>
                <w:szCs w:val="16"/>
              </w:rPr>
              <w:t>Anterix</w:t>
            </w:r>
            <w:proofErr w:type="spellEnd"/>
            <w:r w:rsidRPr="001B1679">
              <w:rPr>
                <w:sz w:val="16"/>
                <w:szCs w:val="16"/>
              </w:rPr>
              <w:t xml:space="preserve">, </w:t>
            </w:r>
            <w:proofErr w:type="spellStart"/>
            <w:r w:rsidRPr="001B1679">
              <w:rPr>
                <w:sz w:val="16"/>
                <w:szCs w:val="16"/>
              </w:rPr>
              <w:t>Erillisverkot</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0F03DC"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13F5A6"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C3BC45" w14:textId="77777777" w:rsidR="00F7428A" w:rsidRPr="001B1679" w:rsidRDefault="00F7428A" w:rsidP="00715966">
            <w:pPr>
              <w:pStyle w:val="TAL"/>
              <w:rPr>
                <w:sz w:val="16"/>
                <w:szCs w:val="16"/>
              </w:rPr>
            </w:pPr>
            <w:r w:rsidRPr="001B1679">
              <w:rPr>
                <w:sz w:val="16"/>
                <w:szCs w:val="16"/>
              </w:rPr>
              <w:t>Revision of SWS-230064.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1A6A2D"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80248" w14:textId="77777777" w:rsidR="00F7428A" w:rsidRPr="001B1679" w:rsidRDefault="00F7428A" w:rsidP="00715966">
            <w:pPr>
              <w:pStyle w:val="TAL"/>
              <w:rPr>
                <w:sz w:val="16"/>
                <w:szCs w:val="16"/>
              </w:rPr>
            </w:pPr>
          </w:p>
        </w:tc>
      </w:tr>
      <w:tr w:rsidR="00F7428A" w14:paraId="0864F847"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F89984"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262DBA" w14:textId="77777777" w:rsidR="00F7428A" w:rsidRPr="001B1679" w:rsidRDefault="00F7428A" w:rsidP="00715966">
            <w:pPr>
              <w:pStyle w:val="TAL"/>
              <w:rPr>
                <w:sz w:val="16"/>
                <w:szCs w:val="16"/>
              </w:rPr>
            </w:pPr>
            <w:r>
              <w:rPr>
                <w:sz w:val="16"/>
                <w:szCs w:val="16"/>
              </w:rPr>
              <w:t>SWS-</w:t>
            </w:r>
            <w:r w:rsidRPr="001B1679">
              <w:rPr>
                <w:sz w:val="16"/>
                <w:szCs w:val="16"/>
              </w:rPr>
              <w:t>230083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B50B11"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6647E" w14:textId="77777777" w:rsidR="00F7428A" w:rsidRPr="001B1679" w:rsidRDefault="00F7428A" w:rsidP="00715966">
            <w:pPr>
              <w:pStyle w:val="TAL"/>
              <w:rPr>
                <w:sz w:val="16"/>
                <w:szCs w:val="16"/>
              </w:rPr>
            </w:pPr>
            <w:r w:rsidRPr="001B1679">
              <w:rPr>
                <w:sz w:val="16"/>
                <w:szCs w:val="16"/>
              </w:rPr>
              <w:t>Interconnect of SNPN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F9FD08" w14:textId="77777777" w:rsidR="00F7428A" w:rsidRPr="001B1679" w:rsidRDefault="00F7428A" w:rsidP="00715966">
            <w:pPr>
              <w:pStyle w:val="TAL"/>
              <w:rPr>
                <w:sz w:val="16"/>
                <w:szCs w:val="16"/>
              </w:rPr>
            </w:pPr>
            <w:proofErr w:type="spellStart"/>
            <w:r w:rsidRPr="001B1679">
              <w:rPr>
                <w:sz w:val="16"/>
                <w:szCs w:val="16"/>
              </w:rPr>
              <w:t>Novamint</w:t>
            </w:r>
            <w:proofErr w:type="spellEnd"/>
            <w:r w:rsidRPr="001B1679">
              <w:rPr>
                <w:sz w:val="16"/>
                <w:szCs w:val="16"/>
              </w:rPr>
              <w:t xml:space="preserve">, EDF, b-com, Cisco, </w:t>
            </w:r>
            <w:proofErr w:type="spellStart"/>
            <w:r w:rsidRPr="001B1679">
              <w:rPr>
                <w:sz w:val="16"/>
                <w:szCs w:val="16"/>
              </w:rPr>
              <w:t>Quixoticity</w:t>
            </w:r>
            <w:proofErr w:type="spellEnd"/>
            <w:r w:rsidRPr="001B1679">
              <w:rPr>
                <w:sz w:val="16"/>
                <w:szCs w:val="16"/>
              </w:rPr>
              <w:t xml:space="preserve">, </w:t>
            </w:r>
            <w:proofErr w:type="spellStart"/>
            <w:r w:rsidRPr="001B1679">
              <w:rPr>
                <w:sz w:val="16"/>
                <w:szCs w:val="16"/>
              </w:rPr>
              <w:t>Erillisverkot</w:t>
            </w:r>
            <w:proofErr w:type="spellEnd"/>
            <w:r w:rsidRPr="001B1679">
              <w:rPr>
                <w:sz w:val="16"/>
                <w:szCs w:val="16"/>
              </w:rPr>
              <w:t xml:space="preserve">, EUTC, Philips, </w:t>
            </w:r>
            <w:proofErr w:type="spellStart"/>
            <w:r w:rsidRPr="001B1679">
              <w:rPr>
                <w:sz w:val="16"/>
                <w:szCs w:val="16"/>
              </w:rPr>
              <w:t>Ministère</w:t>
            </w:r>
            <w:proofErr w:type="spellEnd"/>
            <w:r w:rsidRPr="001B1679">
              <w:rPr>
                <w:sz w:val="16"/>
                <w:szCs w:val="16"/>
              </w:rPr>
              <w:t xml:space="preserve"> de </w:t>
            </w:r>
            <w:proofErr w:type="spellStart"/>
            <w:r w:rsidRPr="001B1679">
              <w:rPr>
                <w:sz w:val="16"/>
                <w:szCs w:val="16"/>
              </w:rPr>
              <w:t>l'intérieur</w:t>
            </w:r>
            <w:proofErr w:type="spellEnd"/>
            <w:r w:rsidRPr="001B1679">
              <w:rPr>
                <w:sz w:val="16"/>
                <w:szCs w:val="16"/>
              </w:rPr>
              <w:t>, Airbus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6CEBC8"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9E2342"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BB7F61" w14:textId="77777777" w:rsidR="00F7428A" w:rsidRPr="001B1679" w:rsidRDefault="00F7428A" w:rsidP="00715966">
            <w:pPr>
              <w:pStyle w:val="TAL"/>
              <w:rPr>
                <w:sz w:val="16"/>
                <w:szCs w:val="16"/>
              </w:rPr>
            </w:pPr>
            <w:r w:rsidRPr="001B1679">
              <w:rPr>
                <w:sz w:val="16"/>
                <w:szCs w:val="16"/>
              </w:rPr>
              <w:t>Revision of SWS-230065.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12955D"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F8E48F" w14:textId="77777777" w:rsidR="00F7428A" w:rsidRPr="001B1679" w:rsidRDefault="00F7428A" w:rsidP="00715966">
            <w:pPr>
              <w:pStyle w:val="TAL"/>
              <w:rPr>
                <w:sz w:val="16"/>
                <w:szCs w:val="16"/>
              </w:rPr>
            </w:pPr>
          </w:p>
        </w:tc>
      </w:tr>
      <w:tr w:rsidR="00F7428A" w14:paraId="39966FC5"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5635B"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11704E" w14:textId="77777777" w:rsidR="00F7428A" w:rsidRPr="001B1679" w:rsidRDefault="00F7428A" w:rsidP="00715966">
            <w:pPr>
              <w:pStyle w:val="TAL"/>
              <w:rPr>
                <w:sz w:val="16"/>
                <w:szCs w:val="16"/>
              </w:rPr>
            </w:pPr>
            <w:r>
              <w:rPr>
                <w:sz w:val="16"/>
                <w:szCs w:val="16"/>
              </w:rPr>
              <w:t>SWS-</w:t>
            </w:r>
            <w:r w:rsidRPr="001B1679">
              <w:rPr>
                <w:sz w:val="16"/>
                <w:szCs w:val="16"/>
              </w:rPr>
              <w:t>230084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0E166F" w14:textId="77777777" w:rsidR="00F7428A" w:rsidRPr="001B1679" w:rsidRDefault="00F7428A" w:rsidP="0071596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7F7FB6" w14:textId="77777777" w:rsidR="00F7428A" w:rsidRPr="001B1679" w:rsidRDefault="00F7428A" w:rsidP="00715966">
            <w:pPr>
              <w:pStyle w:val="TAL"/>
              <w:rPr>
                <w:sz w:val="16"/>
                <w:szCs w:val="16"/>
              </w:rPr>
            </w:pPr>
            <w:r w:rsidRPr="001B1679">
              <w:rPr>
                <w:sz w:val="16"/>
                <w:szCs w:val="16"/>
              </w:rPr>
              <w:t>LS from ATSC: Liaison about ATSC 3.0 and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53255D" w14:textId="77777777" w:rsidR="00F7428A" w:rsidRPr="001B1679" w:rsidRDefault="00F7428A" w:rsidP="00715966">
            <w:pPr>
              <w:pStyle w:val="TAL"/>
              <w:rPr>
                <w:sz w:val="16"/>
                <w:szCs w:val="16"/>
              </w:rPr>
            </w:pPr>
            <w:r w:rsidRPr="001B1679">
              <w:rPr>
                <w:sz w:val="16"/>
                <w:szCs w:val="16"/>
              </w:rPr>
              <w:t>Advanced Television Systems Committee, Inc. (ATSC)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D15C3"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C89D6E"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4C494D"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A4B543"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AB534" w14:textId="77777777" w:rsidR="00F7428A" w:rsidRPr="001B1679" w:rsidRDefault="00F7428A" w:rsidP="00715966">
            <w:pPr>
              <w:pStyle w:val="TAL"/>
              <w:rPr>
                <w:sz w:val="16"/>
                <w:szCs w:val="16"/>
              </w:rPr>
            </w:pPr>
          </w:p>
        </w:tc>
      </w:tr>
      <w:tr w:rsidR="00F7428A" w14:paraId="6F68C8E4"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4AB746" w14:textId="77777777" w:rsidR="00F7428A" w:rsidRPr="001B1679" w:rsidRDefault="00F7428A" w:rsidP="00715966">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5E90C" w14:textId="77777777" w:rsidR="00F7428A" w:rsidRPr="001B1679" w:rsidRDefault="00F7428A" w:rsidP="00715966">
            <w:pPr>
              <w:pStyle w:val="TAL"/>
              <w:rPr>
                <w:sz w:val="16"/>
                <w:szCs w:val="16"/>
              </w:rPr>
            </w:pPr>
            <w:r>
              <w:rPr>
                <w:sz w:val="16"/>
                <w:szCs w:val="16"/>
              </w:rPr>
              <w:t>SWS-</w:t>
            </w:r>
            <w:r w:rsidRPr="001B1679">
              <w:rPr>
                <w:sz w:val="16"/>
                <w:szCs w:val="16"/>
              </w:rPr>
              <w:t>230085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AA4B6C"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1C54D0" w14:textId="77777777" w:rsidR="00F7428A" w:rsidRPr="001B1679" w:rsidRDefault="00F7428A" w:rsidP="00715966">
            <w:pPr>
              <w:pStyle w:val="TAL"/>
              <w:rPr>
                <w:sz w:val="16"/>
                <w:szCs w:val="16"/>
              </w:rPr>
            </w:pPr>
            <w:r w:rsidRPr="001B1679">
              <w:rPr>
                <w:sz w:val="16"/>
                <w:szCs w:val="16"/>
              </w:rPr>
              <w:t>SA6 Rel-19 Planning Input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EE7C97" w14:textId="77777777" w:rsidR="00F7428A" w:rsidRPr="001B1679" w:rsidRDefault="00F7428A" w:rsidP="00715966">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E7C34"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5FBE72"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19CFF0" w14:textId="77777777" w:rsidR="00F7428A" w:rsidRPr="001B1679" w:rsidRDefault="00F7428A" w:rsidP="00715966">
            <w:pPr>
              <w:pStyle w:val="TAL"/>
              <w:rPr>
                <w:sz w:val="16"/>
                <w:szCs w:val="16"/>
              </w:rPr>
            </w:pPr>
            <w:r w:rsidRPr="001B1679">
              <w:rPr>
                <w:sz w:val="16"/>
                <w:szCs w:val="16"/>
              </w:rPr>
              <w:t>Revision of SWS-230028. Endorsed and included in the summary to TSG SA in SWS-230086.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4B10B1"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C1C5C" w14:textId="77777777" w:rsidR="00F7428A" w:rsidRPr="001B1679" w:rsidRDefault="00F7428A" w:rsidP="00715966">
            <w:pPr>
              <w:pStyle w:val="TAL"/>
              <w:rPr>
                <w:sz w:val="16"/>
                <w:szCs w:val="16"/>
              </w:rPr>
            </w:pPr>
          </w:p>
        </w:tc>
      </w:tr>
      <w:tr w:rsidR="00F7428A" w14:paraId="70F4DD5B"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EFBA02" w14:textId="77777777" w:rsidR="00F7428A" w:rsidRPr="001B1679" w:rsidRDefault="00F7428A" w:rsidP="00715966">
            <w:pPr>
              <w:pStyle w:val="TAL"/>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BF96DA" w14:textId="77777777" w:rsidR="00F7428A" w:rsidRPr="001B1679" w:rsidRDefault="00F7428A" w:rsidP="00715966">
            <w:pPr>
              <w:pStyle w:val="TAL"/>
              <w:rPr>
                <w:sz w:val="16"/>
                <w:szCs w:val="16"/>
              </w:rPr>
            </w:pPr>
            <w:r>
              <w:rPr>
                <w:sz w:val="16"/>
                <w:szCs w:val="16"/>
              </w:rPr>
              <w:t>SWS-</w:t>
            </w:r>
            <w:r w:rsidRPr="001B1679">
              <w:rPr>
                <w:sz w:val="16"/>
                <w:szCs w:val="16"/>
              </w:rPr>
              <w:t>230086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0ADE8B" w14:textId="77777777" w:rsidR="00F7428A" w:rsidRPr="001B1679" w:rsidRDefault="00F7428A" w:rsidP="00715966">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860EC" w14:textId="77777777" w:rsidR="00F7428A" w:rsidRPr="001B1679" w:rsidRDefault="00F7428A" w:rsidP="00715966">
            <w:pPr>
              <w:pStyle w:val="TAL"/>
              <w:rPr>
                <w:sz w:val="16"/>
                <w:szCs w:val="16"/>
              </w:rPr>
            </w:pPr>
            <w:r w:rsidRPr="001B1679">
              <w:rPr>
                <w:sz w:val="16"/>
                <w:szCs w:val="16"/>
              </w:rPr>
              <w:t>SA WG Rel-19 capacity consolidated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7B2330" w14:textId="77777777" w:rsidR="00F7428A" w:rsidRPr="001B1679" w:rsidRDefault="00F7428A" w:rsidP="00715966">
            <w:pPr>
              <w:pStyle w:val="TAL"/>
              <w:rPr>
                <w:sz w:val="16"/>
                <w:szCs w:val="16"/>
              </w:rPr>
            </w:pPr>
            <w:r w:rsidRPr="001B1679">
              <w:rPr>
                <w:sz w:val="16"/>
                <w:szCs w:val="16"/>
              </w:rPr>
              <w:t>TSG SA Rel-19 Workshop</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01C007"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0B359"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D18E6" w14:textId="77777777" w:rsidR="00F7428A" w:rsidRPr="001B1679" w:rsidRDefault="00F7428A" w:rsidP="00715966">
            <w:pPr>
              <w:pStyle w:val="TAL"/>
              <w:rPr>
                <w:sz w:val="16"/>
                <w:szCs w:val="16"/>
              </w:rPr>
            </w:pPr>
            <w:r w:rsidRPr="001B1679">
              <w:rPr>
                <w:sz w:val="16"/>
                <w:szCs w:val="16"/>
              </w:rPr>
              <w:t>Revised to SWS-230088.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9118E7" w14:textId="77777777" w:rsidR="00F7428A" w:rsidRPr="001B1679" w:rsidRDefault="00F7428A" w:rsidP="00715966">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53EBF" w14:textId="77777777" w:rsidR="00F7428A" w:rsidRPr="001B1679" w:rsidRDefault="00F7428A" w:rsidP="00715966">
            <w:pPr>
              <w:pStyle w:val="TAL"/>
              <w:rPr>
                <w:sz w:val="16"/>
                <w:szCs w:val="16"/>
              </w:rPr>
            </w:pPr>
            <w:r>
              <w:rPr>
                <w:sz w:val="16"/>
                <w:szCs w:val="16"/>
              </w:rPr>
              <w:t>SWS-</w:t>
            </w:r>
            <w:r w:rsidRPr="001B1679">
              <w:rPr>
                <w:sz w:val="16"/>
                <w:szCs w:val="16"/>
              </w:rPr>
              <w:t>230088</w:t>
            </w:r>
          </w:p>
        </w:tc>
      </w:tr>
      <w:tr w:rsidR="00F7428A" w14:paraId="2D155014"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DCE032" w14:textId="77777777" w:rsidR="00F7428A" w:rsidRPr="001B1679" w:rsidRDefault="00F7428A" w:rsidP="00715966">
            <w:pPr>
              <w:pStyle w:val="TAL"/>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1CCFC" w14:textId="77777777" w:rsidR="00F7428A" w:rsidRPr="001B1679" w:rsidRDefault="00F7428A" w:rsidP="00715966">
            <w:pPr>
              <w:pStyle w:val="TAL"/>
              <w:rPr>
                <w:sz w:val="16"/>
                <w:szCs w:val="16"/>
              </w:rPr>
            </w:pPr>
            <w:r>
              <w:rPr>
                <w:sz w:val="16"/>
                <w:szCs w:val="16"/>
              </w:rPr>
              <w:t>SWS-</w:t>
            </w:r>
            <w:r w:rsidRPr="001B1679">
              <w:rPr>
                <w:sz w:val="16"/>
                <w:szCs w:val="16"/>
              </w:rPr>
              <w:t>230087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71ABE6"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DC73EB" w14:textId="77777777" w:rsidR="00F7428A" w:rsidRPr="001B1679" w:rsidRDefault="00F7428A" w:rsidP="00715966">
            <w:pPr>
              <w:pStyle w:val="TAL"/>
              <w:rPr>
                <w:sz w:val="16"/>
                <w:szCs w:val="16"/>
              </w:rPr>
            </w:pPr>
            <w:r w:rsidRPr="001B1679">
              <w:rPr>
                <w:sz w:val="16"/>
                <w:szCs w:val="16"/>
              </w:rPr>
              <w:t xml:space="preserve">5G </w:t>
            </w:r>
            <w:proofErr w:type="spellStart"/>
            <w:r w:rsidRPr="001B1679">
              <w:rPr>
                <w:sz w:val="16"/>
                <w:szCs w:val="16"/>
              </w:rPr>
              <w:t>Femto</w:t>
            </w:r>
            <w:proofErr w:type="spellEnd"/>
            <w:r w:rsidRPr="001B1679">
              <w:rPr>
                <w:sz w:val="16"/>
                <w:szCs w:val="16"/>
              </w:rPr>
              <w:t xml:space="preserve"> study proposal  (supporting material)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57BE49" w14:textId="77777777" w:rsidR="00F7428A" w:rsidRPr="001B1679" w:rsidRDefault="00F7428A" w:rsidP="00715966">
            <w:pPr>
              <w:pStyle w:val="TAL"/>
              <w:rPr>
                <w:sz w:val="16"/>
                <w:szCs w:val="16"/>
              </w:rPr>
            </w:pPr>
            <w:r w:rsidRPr="001B1679">
              <w:rPr>
                <w:sz w:val="16"/>
                <w:szCs w:val="16"/>
              </w:rPr>
              <w:t>Nokia, Verizon, Casa Systems, Oracle, BT,  MATRIXX Software, SK Telecom, AT&amp;T, Samsung,  Cisco, NTT DOCOMO, Reliance Geo, Telefonica, T-Mobile USA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2BCE09"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8C0F1B"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2C3E80" w14:textId="77777777" w:rsidR="00F7428A" w:rsidRPr="001B1679" w:rsidRDefault="00F7428A" w:rsidP="00715966">
            <w:pPr>
              <w:pStyle w:val="TAL"/>
              <w:rPr>
                <w:sz w:val="16"/>
                <w:szCs w:val="16"/>
              </w:rPr>
            </w:pPr>
            <w:r w:rsidRPr="001B1679">
              <w:rPr>
                <w:sz w:val="16"/>
                <w:szCs w:val="16"/>
              </w:rPr>
              <w:t>Revision of SWS-230037.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66771C"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4595F" w14:textId="77777777" w:rsidR="00F7428A" w:rsidRPr="001B1679" w:rsidRDefault="00F7428A" w:rsidP="00715966">
            <w:pPr>
              <w:pStyle w:val="TAL"/>
              <w:rPr>
                <w:sz w:val="16"/>
                <w:szCs w:val="16"/>
              </w:rPr>
            </w:pPr>
          </w:p>
        </w:tc>
      </w:tr>
      <w:tr w:rsidR="00F7428A" w14:paraId="26091FFE"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DDC72" w14:textId="77777777" w:rsidR="00F7428A" w:rsidRPr="001B1679" w:rsidRDefault="00F7428A" w:rsidP="00715966">
            <w:pPr>
              <w:pStyle w:val="TAL"/>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EB857" w14:textId="77777777" w:rsidR="00F7428A" w:rsidRPr="001B1679" w:rsidRDefault="00F7428A" w:rsidP="00715966">
            <w:pPr>
              <w:pStyle w:val="TAL"/>
              <w:rPr>
                <w:sz w:val="16"/>
                <w:szCs w:val="16"/>
              </w:rPr>
            </w:pPr>
            <w:r>
              <w:rPr>
                <w:sz w:val="16"/>
                <w:szCs w:val="16"/>
              </w:rPr>
              <w:t>SWS-</w:t>
            </w:r>
            <w:r w:rsidRPr="001B1679">
              <w:rPr>
                <w:sz w:val="16"/>
                <w:szCs w:val="16"/>
              </w:rPr>
              <w:t>230088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229A8C" w14:textId="77777777" w:rsidR="00F7428A" w:rsidRPr="001B1679" w:rsidRDefault="00F7428A" w:rsidP="00715966">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FEEDD" w14:textId="77777777" w:rsidR="00F7428A" w:rsidRPr="001B1679" w:rsidRDefault="00F7428A" w:rsidP="00715966">
            <w:pPr>
              <w:pStyle w:val="TAL"/>
              <w:rPr>
                <w:sz w:val="16"/>
                <w:szCs w:val="16"/>
              </w:rPr>
            </w:pPr>
            <w:r w:rsidRPr="001B1679">
              <w:rPr>
                <w:sz w:val="16"/>
                <w:szCs w:val="16"/>
              </w:rPr>
              <w:t>SA WG Rel-19 capacity consolidated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CB4D75" w14:textId="77777777" w:rsidR="00F7428A" w:rsidRPr="001B1679" w:rsidRDefault="00F7428A" w:rsidP="00715966">
            <w:pPr>
              <w:pStyle w:val="TAL"/>
              <w:rPr>
                <w:sz w:val="16"/>
                <w:szCs w:val="16"/>
              </w:rPr>
            </w:pPr>
            <w:r w:rsidRPr="001B1679">
              <w:rPr>
                <w:sz w:val="16"/>
                <w:szCs w:val="16"/>
              </w:rPr>
              <w:t>TSG SA Rel-19 Workshop</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674BAE"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CF4BAB"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96C9E4" w14:textId="77777777" w:rsidR="00F7428A" w:rsidRPr="001B1679" w:rsidRDefault="00F7428A" w:rsidP="00715966">
            <w:pPr>
              <w:pStyle w:val="TAL"/>
              <w:rPr>
                <w:sz w:val="16"/>
                <w:szCs w:val="16"/>
              </w:rPr>
            </w:pPr>
            <w:r w:rsidRPr="001B1679">
              <w:rPr>
                <w:sz w:val="16"/>
                <w:szCs w:val="16"/>
              </w:rPr>
              <w:t>Revision of SWS-230086. Noted. Forwarded to TSG SA#100 for endorsement as SP-230753.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C29E4"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FBF42" w14:textId="77777777" w:rsidR="00F7428A" w:rsidRPr="001B1679" w:rsidRDefault="00F7428A" w:rsidP="00715966">
            <w:pPr>
              <w:pStyle w:val="TAL"/>
              <w:rPr>
                <w:sz w:val="16"/>
                <w:szCs w:val="16"/>
              </w:rPr>
            </w:pPr>
          </w:p>
        </w:tc>
      </w:tr>
    </w:tbl>
    <w:p w14:paraId="471D2505" w14:textId="77777777" w:rsidR="00F7428A" w:rsidRDefault="00F7428A" w:rsidP="00F7428A">
      <w:r>
        <w:t>84 Entries</w:t>
      </w:r>
    </w:p>
    <w:p w14:paraId="4E9640BA" w14:textId="77777777" w:rsidR="002B01E7" w:rsidRDefault="002B01E7" w:rsidP="007615D6"/>
    <w:sectPr w:rsidR="002B01E7" w:rsidSect="00F7428A">
      <w:headerReference w:type="default" r:id="rId12"/>
      <w:footerReference w:type="even" r:id="rId13"/>
      <w:footerReference w:type="default" r:id="rId14"/>
      <w:footerReference w:type="first" r:id="rId15"/>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6C5C6" w14:textId="77777777" w:rsidR="00774329" w:rsidRDefault="00774329" w:rsidP="007615D6">
      <w:pPr>
        <w:spacing w:after="0"/>
      </w:pPr>
      <w:r>
        <w:separator/>
      </w:r>
    </w:p>
  </w:endnote>
  <w:endnote w:type="continuationSeparator" w:id="0">
    <w:p w14:paraId="63789351" w14:textId="77777777" w:rsidR="00774329" w:rsidRDefault="00774329"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2EF45" w14:textId="77777777" w:rsidR="00F7428A" w:rsidRPr="00CD0D6B" w:rsidRDefault="00F7428A" w:rsidP="00CD0D6B">
    <w:pPr>
      <w:jc w:val="center"/>
      <w:rPr>
        <w:rFonts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1CAF6" w14:textId="77777777" w:rsidR="00F7428A" w:rsidRPr="00E15A94" w:rsidRDefault="00F7428A"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3E017" w14:textId="77777777" w:rsidR="00F7428A" w:rsidRPr="00CD0D6B" w:rsidRDefault="00F7428A" w:rsidP="00CD0D6B">
    <w:pPr>
      <w:jc w:val="center"/>
      <w:rPr>
        <w:rFonts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rFonts w:cs="Arial"/>
        <w:b/>
        <w:i/>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rFonts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9645B" w14:textId="77777777" w:rsidR="00774329" w:rsidRDefault="00774329" w:rsidP="007615D6">
      <w:pPr>
        <w:spacing w:after="0"/>
      </w:pPr>
      <w:r>
        <w:separator/>
      </w:r>
    </w:p>
  </w:footnote>
  <w:footnote w:type="continuationSeparator" w:id="0">
    <w:p w14:paraId="2CEA559B" w14:textId="77777777" w:rsidR="00774329" w:rsidRDefault="00774329"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2112D" w14:textId="77777777" w:rsidR="00F7428A" w:rsidRPr="00E15A94" w:rsidRDefault="00F7428A" w:rsidP="00E15A94">
    <w:pPr>
      <w:pStyle w:val="Header"/>
      <w:jc w:val="center"/>
      <w:rPr>
        <w:b/>
        <w:bCs/>
        <w:sz w:val="18"/>
        <w:szCs w:val="18"/>
      </w:rPr>
    </w:pPr>
    <w:r w:rsidRPr="00E15A94">
      <w:rPr>
        <w:b/>
        <w:bCs/>
        <w:sz w:val="18"/>
        <w:szCs w:val="18"/>
      </w:rPr>
      <w:t>Report of meeting SAWS23-06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SAWS23-06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7F6"/>
    <w:rsid w:val="000823AF"/>
    <w:rsid w:val="000931DD"/>
    <w:rsid w:val="000A289D"/>
    <w:rsid w:val="000A6012"/>
    <w:rsid w:val="00141B7D"/>
    <w:rsid w:val="00167692"/>
    <w:rsid w:val="00181CC8"/>
    <w:rsid w:val="00183E32"/>
    <w:rsid w:val="001B4884"/>
    <w:rsid w:val="001F2867"/>
    <w:rsid w:val="00206831"/>
    <w:rsid w:val="002075C5"/>
    <w:rsid w:val="00212D71"/>
    <w:rsid w:val="00215D7D"/>
    <w:rsid w:val="00290420"/>
    <w:rsid w:val="002954EE"/>
    <w:rsid w:val="00296F20"/>
    <w:rsid w:val="002B01E7"/>
    <w:rsid w:val="002F2E05"/>
    <w:rsid w:val="00316A45"/>
    <w:rsid w:val="0032283D"/>
    <w:rsid w:val="00332098"/>
    <w:rsid w:val="00356E98"/>
    <w:rsid w:val="00391DE1"/>
    <w:rsid w:val="003C2EC2"/>
    <w:rsid w:val="003C4AAF"/>
    <w:rsid w:val="003C7EC4"/>
    <w:rsid w:val="003E181F"/>
    <w:rsid w:val="003E4BFE"/>
    <w:rsid w:val="003E6BC2"/>
    <w:rsid w:val="00452591"/>
    <w:rsid w:val="004633C0"/>
    <w:rsid w:val="00464FD0"/>
    <w:rsid w:val="00476B62"/>
    <w:rsid w:val="00486A52"/>
    <w:rsid w:val="0049149A"/>
    <w:rsid w:val="00495A91"/>
    <w:rsid w:val="004A5CF4"/>
    <w:rsid w:val="004B5BB2"/>
    <w:rsid w:val="005107A3"/>
    <w:rsid w:val="00535D37"/>
    <w:rsid w:val="00557622"/>
    <w:rsid w:val="0056586D"/>
    <w:rsid w:val="005711ED"/>
    <w:rsid w:val="00597D65"/>
    <w:rsid w:val="005A7F13"/>
    <w:rsid w:val="005D217B"/>
    <w:rsid w:val="0061149C"/>
    <w:rsid w:val="00627140"/>
    <w:rsid w:val="0066549C"/>
    <w:rsid w:val="00666883"/>
    <w:rsid w:val="00684C93"/>
    <w:rsid w:val="006C46E0"/>
    <w:rsid w:val="006D7376"/>
    <w:rsid w:val="006E0F74"/>
    <w:rsid w:val="006F2FAA"/>
    <w:rsid w:val="00704D10"/>
    <w:rsid w:val="007422D3"/>
    <w:rsid w:val="00742BF4"/>
    <w:rsid w:val="00744F34"/>
    <w:rsid w:val="00750724"/>
    <w:rsid w:val="00751D94"/>
    <w:rsid w:val="007615D6"/>
    <w:rsid w:val="00766A2F"/>
    <w:rsid w:val="00774329"/>
    <w:rsid w:val="00795741"/>
    <w:rsid w:val="007B7F50"/>
    <w:rsid w:val="007C45EB"/>
    <w:rsid w:val="007C6A36"/>
    <w:rsid w:val="007D2656"/>
    <w:rsid w:val="007D3DD5"/>
    <w:rsid w:val="007D6DCC"/>
    <w:rsid w:val="007E2E54"/>
    <w:rsid w:val="007F13AB"/>
    <w:rsid w:val="007F414C"/>
    <w:rsid w:val="00826E12"/>
    <w:rsid w:val="0084480D"/>
    <w:rsid w:val="00851222"/>
    <w:rsid w:val="00892FA5"/>
    <w:rsid w:val="00893CA7"/>
    <w:rsid w:val="008B7360"/>
    <w:rsid w:val="008C3CC5"/>
    <w:rsid w:val="008D02D4"/>
    <w:rsid w:val="008D3EB9"/>
    <w:rsid w:val="008D69C1"/>
    <w:rsid w:val="00916828"/>
    <w:rsid w:val="00923DE9"/>
    <w:rsid w:val="00962D32"/>
    <w:rsid w:val="00980B8A"/>
    <w:rsid w:val="009A15DA"/>
    <w:rsid w:val="009A1E56"/>
    <w:rsid w:val="009A5146"/>
    <w:rsid w:val="009F59F5"/>
    <w:rsid w:val="00A16113"/>
    <w:rsid w:val="00A21525"/>
    <w:rsid w:val="00A633AB"/>
    <w:rsid w:val="00A71ECF"/>
    <w:rsid w:val="00A75648"/>
    <w:rsid w:val="00A80FA9"/>
    <w:rsid w:val="00A810C5"/>
    <w:rsid w:val="00A8116B"/>
    <w:rsid w:val="00A9409F"/>
    <w:rsid w:val="00AA2A49"/>
    <w:rsid w:val="00AA2B10"/>
    <w:rsid w:val="00AD1467"/>
    <w:rsid w:val="00AE507F"/>
    <w:rsid w:val="00AF2BD9"/>
    <w:rsid w:val="00AF3A5C"/>
    <w:rsid w:val="00AF63C2"/>
    <w:rsid w:val="00B011F6"/>
    <w:rsid w:val="00B11FD4"/>
    <w:rsid w:val="00B22BE0"/>
    <w:rsid w:val="00B233EA"/>
    <w:rsid w:val="00B37ECD"/>
    <w:rsid w:val="00B53AAD"/>
    <w:rsid w:val="00BA2BA7"/>
    <w:rsid w:val="00BA3FE7"/>
    <w:rsid w:val="00BA7648"/>
    <w:rsid w:val="00BB6597"/>
    <w:rsid w:val="00C5368A"/>
    <w:rsid w:val="00C615FE"/>
    <w:rsid w:val="00C65750"/>
    <w:rsid w:val="00C83232"/>
    <w:rsid w:val="00C876A7"/>
    <w:rsid w:val="00CD0D6B"/>
    <w:rsid w:val="00D37521"/>
    <w:rsid w:val="00D60868"/>
    <w:rsid w:val="00D80F72"/>
    <w:rsid w:val="00DC1F08"/>
    <w:rsid w:val="00DE32DD"/>
    <w:rsid w:val="00E00DA6"/>
    <w:rsid w:val="00E03F53"/>
    <w:rsid w:val="00E07271"/>
    <w:rsid w:val="00E10B58"/>
    <w:rsid w:val="00E10C7E"/>
    <w:rsid w:val="00E15A94"/>
    <w:rsid w:val="00E458BA"/>
    <w:rsid w:val="00E53331"/>
    <w:rsid w:val="00ED7E8C"/>
    <w:rsid w:val="00EF2FC4"/>
    <w:rsid w:val="00F42510"/>
    <w:rsid w:val="00F54CEC"/>
    <w:rsid w:val="00F7428A"/>
    <w:rsid w:val="00F97CAC"/>
    <w:rsid w:val="00FB2837"/>
    <w:rsid w:val="00FC04F7"/>
    <w:rsid w:val="00FD6A48"/>
    <w:rsid w:val="00FF2D6D"/>
    <w:rsid w:val="00FF4C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Times New Roman" w:hAnsi="Arial" w:cs="Times New Roman"/>
      <w:sz w:val="20"/>
      <w:szCs w:val="20"/>
      <w:lang w:eastAsia="en-GB"/>
    </w:rPr>
  </w:style>
  <w:style w:type="paragraph" w:styleId="Heading7">
    <w:name w:val="heading 7"/>
    <w:next w:val="Normal"/>
    <w:qFormat/>
    <w:rsid w:val="00167692"/>
    <w:pPr>
      <w:outlineLvl w:val="6"/>
    </w:pPr>
    <w:rPr>
      <w:rFonts w:ascii="Arial" w:eastAsia="Times New Roman" w:hAnsi="Arial" w:cs="Times New Roman"/>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751D94"/>
    <w:pPr>
      <w:spacing w:after="0"/>
      <w:ind w:left="568" w:hanging="284"/>
      <w:contextualSpacing w:val="0"/>
    </w:pPr>
  </w:style>
  <w:style w:type="character" w:customStyle="1" w:styleId="B1Char">
    <w:name w:val="B1 Char"/>
    <w:link w:val="B1"/>
    <w:qFormat/>
    <w:locked/>
    <w:rsid w:val="00751D94"/>
    <w:rPr>
      <w:rFonts w:ascii="Arial" w:eastAsia="Times New Roman" w:hAnsi="Arial" w:cs="Times New Roman"/>
      <w:sz w:val="20"/>
      <w:szCs w:val="20"/>
      <w:lang w:eastAsia="en-GB"/>
    </w:rPr>
  </w:style>
  <w:style w:type="character" w:customStyle="1" w:styleId="Heading1Char">
    <w:name w:val="Heading 1 Char"/>
    <w:basedOn w:val="DefaultParagraphFont"/>
    <w:link w:val="Heading1"/>
    <w:rsid w:val="00167692"/>
    <w:rPr>
      <w:rFonts w:ascii="Arial" w:eastAsia="Times New Roman" w:hAnsi="Arial" w:cs="Times New Roman"/>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E10C7E"/>
    <w:pPr>
      <w:spacing w:after="0"/>
      <w:ind w:left="851" w:hanging="284"/>
    </w:pPr>
    <w:rPr>
      <w:lang w:eastAsia="ja-JP"/>
    </w:rPr>
  </w:style>
  <w:style w:type="paragraph" w:customStyle="1" w:styleId="B3">
    <w:name w:val="B3"/>
    <w:basedOn w:val="Normal"/>
    <w:rsid w:val="00E10C7E"/>
    <w:pPr>
      <w:spacing w:after="0"/>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Times New Roman" w:hAnsi="Arial" w:cs="Times New Roman"/>
      <w:sz w:val="20"/>
      <w:szCs w:val="20"/>
      <w:lang w:eastAsia="en-GB"/>
    </w:rPr>
  </w:style>
  <w:style w:type="character" w:styleId="Hyperlink">
    <w:name w:val="Hyperlink"/>
    <w:basedOn w:val="DefaultParagraphFont"/>
    <w:uiPriority w:val="99"/>
    <w:unhideWhenUsed/>
    <w:rsid w:val="00826E12"/>
    <w:rPr>
      <w:color w:val="0563C1" w:themeColor="hyperlink"/>
      <w:u w:val="single"/>
    </w:rPr>
  </w:style>
  <w:style w:type="character" w:styleId="UnresolvedMention">
    <w:name w:val="Unresolved Mention"/>
    <w:basedOn w:val="DefaultParagraphFont"/>
    <w:uiPriority w:val="99"/>
    <w:semiHidden/>
    <w:unhideWhenUsed/>
    <w:rsid w:val="00826E12"/>
    <w:rPr>
      <w:color w:val="605E5C"/>
      <w:shd w:val="clear" w:color="auto" w:fill="E1DFDD"/>
    </w:rPr>
  </w:style>
  <w:style w:type="table" w:styleId="TableGrid">
    <w:name w:val="Table Grid"/>
    <w:basedOn w:val="TableNormal"/>
    <w:uiPriority w:val="39"/>
    <w:rsid w:val="001F2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https://www.3gpp.org/ftp/tsg_sa/TSG_SA/Workshops/2023-06-13_Rel-19_WorkShop/INBOX/DRAFTS/3GPP%20100th%20Meeting%20Opening.pdf"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1738</TotalTime>
  <Pages>40</Pages>
  <Words>9687</Words>
  <Characters>55222</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Alessio (Nokia) comment</cp:lastModifiedBy>
  <cp:revision>32</cp:revision>
  <dcterms:created xsi:type="dcterms:W3CDTF">2023-06-13T00:40:00Z</dcterms:created>
  <dcterms:modified xsi:type="dcterms:W3CDTF">2023-06-16T06:08:00Z</dcterms:modified>
</cp:coreProperties>
</file>