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7A215D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B6C97">
        <w:rPr>
          <w:b/>
          <w:i/>
          <w:noProof/>
          <w:sz w:val="28"/>
        </w:rPr>
        <w:t>3195</w:t>
      </w:r>
    </w:p>
    <w:p w14:paraId="7CB45193" w14:textId="05A08199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/>
          <w:bCs/>
          <w:sz w:val="24"/>
        </w:rPr>
        <w:tab/>
      </w:r>
      <w:r w:rsidR="000B6C97">
        <w:rPr>
          <w:bCs/>
          <w:i/>
          <w:iCs/>
          <w:sz w:val="24"/>
        </w:rPr>
        <w:t>(revision of S3-232412)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FD1DB" w:rsidR="001E41F3" w:rsidRPr="00410371" w:rsidRDefault="00A53F7C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23B9B"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B6130" w:rsidR="001E41F3" w:rsidRPr="00410371" w:rsidRDefault="00134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23B03" w:rsidR="001E41F3" w:rsidRPr="00410371" w:rsidRDefault="0032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3A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Privileged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F0B14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6A3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222E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359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4F87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 to privileged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E9AE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 is given after successful authentication. In worst case this might be given to a ‘normal user’. From security perspective the access must be given to privilged users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4AD74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1A39" w14:textId="77777777" w:rsidR="008863B9" w:rsidRDefault="0044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  <w:p w14:paraId="75F74535" w14:textId="77777777" w:rsidR="00B34104" w:rsidRDefault="00B34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corrections on the CR cover, and correction on the authN and authZ part of the test description</w:t>
            </w:r>
          </w:p>
          <w:p w14:paraId="6ACA4173" w14:textId="6387FAC2" w:rsidR="004B06DE" w:rsidRDefault="004B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corrections on the CR cover, and explanation edited for the term ‘subject’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134B70" w:rsidRDefault="00A369B7" w:rsidP="00A369B7">
      <w:pPr>
        <w:pStyle w:val="Reference"/>
        <w:rPr>
          <w:color w:val="0070C0"/>
        </w:rPr>
      </w:pPr>
      <w:r w:rsidRPr="00134B70">
        <w:rPr>
          <w:color w:val="0070C0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1" w:name="_Toc19542378"/>
      <w:bookmarkStart w:id="2" w:name="_Toc35348380"/>
      <w:bookmarkStart w:id="3" w:name="_Toc114146504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1"/>
      <w:bookmarkEnd w:id="2"/>
      <w:bookmarkEnd w:id="3"/>
    </w:p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(e.g. not from external memory like USB key).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77777777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77777777" w:rsidR="0084242E" w:rsidRDefault="0084242E" w:rsidP="0084242E">
      <w:pPr>
        <w:pStyle w:val="B1"/>
      </w:pPr>
      <w:r>
        <w:t>1.</w:t>
      </w:r>
      <w:r>
        <w:tab/>
        <w:t>The tester verifies that the network product is configured to boot from memory devices declared in the network product document only.</w:t>
      </w:r>
    </w:p>
    <w:p w14:paraId="5A475D74" w14:textId="2F2319E7" w:rsidR="0084242E" w:rsidRDefault="0084242E" w:rsidP="0084242E">
      <w:pPr>
        <w:pStyle w:val="B1"/>
        <w:rPr>
          <w:rFonts w:ascii="Calibri" w:hAnsi="Calibri"/>
          <w:sz w:val="22"/>
          <w:szCs w:val="22"/>
          <w:lang w:eastAsia="de-DE"/>
        </w:rPr>
      </w:pPr>
      <w:r>
        <w:t>2.</w:t>
      </w:r>
      <w:r>
        <w:tab/>
        <w:t xml:space="preserve">The tester verifies that there is no </w:t>
      </w:r>
      <w:proofErr w:type="spellStart"/>
      <w:r>
        <w:t>possib</w:t>
      </w:r>
      <w:r>
        <w:rPr>
          <w:lang w:val="en-US"/>
        </w:rPr>
        <w:t>ility</w:t>
      </w:r>
      <w:proofErr w:type="spellEnd"/>
      <w:r>
        <w:t xml:space="preserve"> to access and modify the firmware of the network product without successful authentication</w:t>
      </w:r>
      <w:r w:rsidR="00062D4E">
        <w:t xml:space="preserve"> and </w:t>
      </w:r>
      <w:r w:rsidR="00C2285C">
        <w:t>the</w:t>
      </w:r>
      <w:r w:rsidR="00B42ED5">
        <w:t xml:space="preserve"> </w:t>
      </w:r>
      <w:r w:rsidR="00C2285C">
        <w:t>authenticated subject</w:t>
      </w:r>
      <w:r w:rsidR="004B06DE">
        <w:t xml:space="preserve"> (e.g., </w:t>
      </w:r>
      <w:r w:rsidR="00BA59CD">
        <w:t>person</w:t>
      </w:r>
      <w:r w:rsidR="004B06DE">
        <w:t xml:space="preserve"> or process)</w:t>
      </w:r>
      <w:r w:rsidR="00C2285C">
        <w:t xml:space="preserve"> has no </w:t>
      </w:r>
      <w:r w:rsidR="00B42ED5">
        <w:t xml:space="preserve">possibility to access and modify the firmware </w:t>
      </w:r>
      <w:r w:rsidR="00C2285C">
        <w:t>without</w:t>
      </w:r>
      <w:r w:rsidR="00B42ED5">
        <w:t xml:space="preserve"> privileged </w:t>
      </w:r>
      <w:r w:rsidR="00C2285C">
        <w:t>access rights</w:t>
      </w:r>
      <w:r>
        <w:t>.</w:t>
      </w: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20F28" w14:textId="77777777" w:rsidR="00E74499" w:rsidRDefault="00E74499">
      <w:r>
        <w:separator/>
      </w:r>
    </w:p>
  </w:endnote>
  <w:endnote w:type="continuationSeparator" w:id="0">
    <w:p w14:paraId="178D22B6" w14:textId="77777777" w:rsidR="00E74499" w:rsidRDefault="00E7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BA20" w14:textId="77777777" w:rsidR="00E74499" w:rsidRDefault="00E74499">
      <w:r>
        <w:separator/>
      </w:r>
    </w:p>
  </w:footnote>
  <w:footnote w:type="continuationSeparator" w:id="0">
    <w:p w14:paraId="1FCB9F02" w14:textId="77777777" w:rsidR="00E74499" w:rsidRDefault="00E7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34B70"/>
    <w:rsid w:val="00145D43"/>
    <w:rsid w:val="00156BE0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24FAF"/>
    <w:rsid w:val="0026004D"/>
    <w:rsid w:val="002640DD"/>
    <w:rsid w:val="00275D12"/>
    <w:rsid w:val="00284FEB"/>
    <w:rsid w:val="002860C4"/>
    <w:rsid w:val="002B5741"/>
    <w:rsid w:val="002E472E"/>
    <w:rsid w:val="00305409"/>
    <w:rsid w:val="003141A5"/>
    <w:rsid w:val="00323B9B"/>
    <w:rsid w:val="0034108E"/>
    <w:rsid w:val="00346C6F"/>
    <w:rsid w:val="003609EF"/>
    <w:rsid w:val="0036231A"/>
    <w:rsid w:val="00374DD4"/>
    <w:rsid w:val="00375964"/>
    <w:rsid w:val="003C2DBE"/>
    <w:rsid w:val="003E1A36"/>
    <w:rsid w:val="003E7F64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92D74"/>
    <w:rsid w:val="00596397"/>
    <w:rsid w:val="005E2C44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A72E4"/>
    <w:rsid w:val="007B512A"/>
    <w:rsid w:val="007C2097"/>
    <w:rsid w:val="007D6A07"/>
    <w:rsid w:val="007F7259"/>
    <w:rsid w:val="008040A8"/>
    <w:rsid w:val="008200E1"/>
    <w:rsid w:val="00822627"/>
    <w:rsid w:val="008279FA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48DE"/>
    <w:rsid w:val="009340B2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C12D8A"/>
    <w:rsid w:val="00C2285C"/>
    <w:rsid w:val="00C31C26"/>
    <w:rsid w:val="00C66BA2"/>
    <w:rsid w:val="00C71B9D"/>
    <w:rsid w:val="00C95985"/>
    <w:rsid w:val="00CC5026"/>
    <w:rsid w:val="00CC68D0"/>
    <w:rsid w:val="00CF5C18"/>
    <w:rsid w:val="00D03F9A"/>
    <w:rsid w:val="00D06D51"/>
    <w:rsid w:val="00D24991"/>
    <w:rsid w:val="00D50255"/>
    <w:rsid w:val="00D51962"/>
    <w:rsid w:val="00D55BE4"/>
    <w:rsid w:val="00D66520"/>
    <w:rsid w:val="00D9340F"/>
    <w:rsid w:val="00DE34CF"/>
    <w:rsid w:val="00DE5CDA"/>
    <w:rsid w:val="00E13F3D"/>
    <w:rsid w:val="00E20A03"/>
    <w:rsid w:val="00E34898"/>
    <w:rsid w:val="00E74499"/>
    <w:rsid w:val="00E76FCB"/>
    <w:rsid w:val="00EB09B7"/>
    <w:rsid w:val="00EE7D7C"/>
    <w:rsid w:val="00F25D98"/>
    <w:rsid w:val="00F300FB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6</cp:revision>
  <cp:lastPrinted>1899-12-31T23:00:00Z</cp:lastPrinted>
  <dcterms:created xsi:type="dcterms:W3CDTF">2023-05-26T09:54:00Z</dcterms:created>
  <dcterms:modified xsi:type="dcterms:W3CDTF">2023-06-02T09:33:00Z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